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10B00075" wp14:editId="4B0E4678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6F20" w:rsidRPr="00AE6F2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Zdroj napájení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5E4D20" w:rsidRPr="008C43F7" w:rsidRDefault="005D4579" w:rsidP="005E4D20">
      <w:pPr>
        <w:rPr>
          <w:rFonts w:cs="Arial"/>
          <w:b/>
          <w:bCs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C42D9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lastRenderedPageBreak/>
        <w:drawing>
          <wp:inline distT="0" distB="0" distL="0" distR="0" wp14:anchorId="1114429D" wp14:editId="1079010C">
            <wp:extent cx="5972810" cy="1954530"/>
            <wp:effectExtent l="0" t="0" r="8890" b="762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5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DA9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drawing>
          <wp:inline distT="0" distB="0" distL="0" distR="0" wp14:anchorId="55EF1C3D" wp14:editId="42B1597C">
            <wp:extent cx="5972810" cy="1275715"/>
            <wp:effectExtent l="0" t="0" r="889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DA9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drawing>
          <wp:inline distT="0" distB="0" distL="0" distR="0" wp14:anchorId="083E1BF2" wp14:editId="7803FEF8">
            <wp:extent cx="5972810" cy="215963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DA9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drawing>
          <wp:inline distT="0" distB="0" distL="0" distR="0" wp14:anchorId="0FF71620" wp14:editId="784A25AD">
            <wp:extent cx="5972810" cy="472440"/>
            <wp:effectExtent l="0" t="0" r="8890" b="381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DA9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drawing>
          <wp:inline distT="0" distB="0" distL="0" distR="0" wp14:anchorId="1270A3A2" wp14:editId="271453EA">
            <wp:extent cx="5972810" cy="48196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DA9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drawing>
          <wp:inline distT="0" distB="0" distL="0" distR="0" wp14:anchorId="132BADE1" wp14:editId="65B7645D">
            <wp:extent cx="5972810" cy="471805"/>
            <wp:effectExtent l="0" t="0" r="8890" b="444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DA9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drawing>
          <wp:inline distT="0" distB="0" distL="0" distR="0" wp14:anchorId="44122F67" wp14:editId="3583D176">
            <wp:extent cx="5972810" cy="471805"/>
            <wp:effectExtent l="0" t="0" r="8890" b="444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DA9" w:rsidRPr="006737BE" w:rsidRDefault="00DB1DA9" w:rsidP="005720DF">
      <w:pPr>
        <w:spacing w:after="200" w:line="276" w:lineRule="auto"/>
        <w:rPr>
          <w:b/>
        </w:rPr>
      </w:pPr>
      <w:r>
        <w:rPr>
          <w:noProof/>
          <w:lang w:eastAsia="cs-CZ"/>
        </w:rPr>
        <w:drawing>
          <wp:inline distT="0" distB="0" distL="0" distR="0" wp14:anchorId="0B15A21D" wp14:editId="3383D9DD">
            <wp:extent cx="5972810" cy="775970"/>
            <wp:effectExtent l="0" t="0" r="8890" b="508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1DA9" w:rsidRPr="006737B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A79"/>
    <w:rsid w:val="00025644"/>
    <w:rsid w:val="00084AD2"/>
    <w:rsid w:val="000C389B"/>
    <w:rsid w:val="0015164B"/>
    <w:rsid w:val="0017080B"/>
    <w:rsid w:val="002218D5"/>
    <w:rsid w:val="00235DCF"/>
    <w:rsid w:val="00247D1D"/>
    <w:rsid w:val="00252D2D"/>
    <w:rsid w:val="00281EB3"/>
    <w:rsid w:val="00285C04"/>
    <w:rsid w:val="002C0DF3"/>
    <w:rsid w:val="00375125"/>
    <w:rsid w:val="003C040B"/>
    <w:rsid w:val="003D1D48"/>
    <w:rsid w:val="00441154"/>
    <w:rsid w:val="004513CC"/>
    <w:rsid w:val="00483E8A"/>
    <w:rsid w:val="004B0AD8"/>
    <w:rsid w:val="005720DF"/>
    <w:rsid w:val="0058292F"/>
    <w:rsid w:val="005D4579"/>
    <w:rsid w:val="005E4D20"/>
    <w:rsid w:val="006053A6"/>
    <w:rsid w:val="006347FB"/>
    <w:rsid w:val="006515B1"/>
    <w:rsid w:val="006516F6"/>
    <w:rsid w:val="006557B5"/>
    <w:rsid w:val="00666590"/>
    <w:rsid w:val="006737BE"/>
    <w:rsid w:val="00684206"/>
    <w:rsid w:val="007269D6"/>
    <w:rsid w:val="00832CDC"/>
    <w:rsid w:val="008C43F7"/>
    <w:rsid w:val="00931A79"/>
    <w:rsid w:val="00947E9C"/>
    <w:rsid w:val="009606D3"/>
    <w:rsid w:val="009C77DA"/>
    <w:rsid w:val="00AD5E8A"/>
    <w:rsid w:val="00AE6F20"/>
    <w:rsid w:val="00B3026D"/>
    <w:rsid w:val="00BB3276"/>
    <w:rsid w:val="00BD446E"/>
    <w:rsid w:val="00CA6778"/>
    <w:rsid w:val="00CA68AF"/>
    <w:rsid w:val="00CE2D8E"/>
    <w:rsid w:val="00DB1DA9"/>
    <w:rsid w:val="00DC42D9"/>
    <w:rsid w:val="00F23263"/>
    <w:rsid w:val="00F6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5</cp:revision>
  <dcterms:created xsi:type="dcterms:W3CDTF">2013-12-02T10:38:00Z</dcterms:created>
  <dcterms:modified xsi:type="dcterms:W3CDTF">2014-02-25T14:28:00Z</dcterms:modified>
</cp:coreProperties>
</file>