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BD6">
        <w:rPr>
          <w:rFonts w:ascii="Comic Sans MS" w:hAnsi="Comic Sans MS" w:cs="Comic Sans MS"/>
          <w:b/>
          <w:bCs/>
          <w:color w:val="024595"/>
          <w:sz w:val="54"/>
          <w:szCs w:val="54"/>
        </w:rPr>
        <w:t>Železo</w:t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130F0" w:rsidRDefault="00C130F0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E3BD6" w:rsidRPr="008E6F46" w:rsidRDefault="005E3BD6" w:rsidP="005E3BD6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E6F46">
        <w:rPr>
          <w:rFonts w:ascii="Times New Roman" w:hAnsi="Times New Roman" w:cs="Times New Roman"/>
          <w:b/>
          <w:sz w:val="24"/>
          <w:szCs w:val="24"/>
        </w:rPr>
        <w:lastRenderedPageBreak/>
        <w:t>Železo, výskyt, historie?</w:t>
      </w:r>
    </w:p>
    <w:p w:rsidR="005E3BD6" w:rsidRDefault="005E3BD6" w:rsidP="005E3BD6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BD6" w:rsidRDefault="005E3BD6" w:rsidP="005E3BD6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 a z čeho se železo vyrábí?</w:t>
      </w:r>
    </w:p>
    <w:p w:rsidR="005E3BD6" w:rsidRDefault="005E3BD6" w:rsidP="005E3BD6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BD6" w:rsidRDefault="005E3BD6" w:rsidP="005E3BD6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 je surové železo a jak se zpracovává?</w:t>
      </w:r>
    </w:p>
    <w:p w:rsidR="005E3BD6" w:rsidRDefault="005E3BD6" w:rsidP="005E3BD6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BD6" w:rsidRDefault="005E3BD6" w:rsidP="005E3BD6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Jaké vlastnosti má železo?</w:t>
      </w: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809" w:rsidRPr="00005809" w:rsidRDefault="00005809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005809" w:rsidRPr="00005809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10"/>
  </w:num>
  <w:num w:numId="5">
    <w:abstractNumId w:val="8"/>
  </w:num>
  <w:num w:numId="6">
    <w:abstractNumId w:val="17"/>
  </w:num>
  <w:num w:numId="7">
    <w:abstractNumId w:val="12"/>
  </w:num>
  <w:num w:numId="8">
    <w:abstractNumId w:val="19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1"/>
  </w:num>
  <w:num w:numId="14">
    <w:abstractNumId w:val="13"/>
  </w:num>
  <w:num w:numId="15">
    <w:abstractNumId w:val="2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0"/>
  </w:num>
  <w:num w:numId="22">
    <w:abstractNumId w:val="9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5544"/>
    <w:rsid w:val="00317B83"/>
    <w:rsid w:val="00344092"/>
    <w:rsid w:val="00351C4B"/>
    <w:rsid w:val="00375125"/>
    <w:rsid w:val="00381B14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5BD1"/>
    <w:rsid w:val="00542DF8"/>
    <w:rsid w:val="00565C41"/>
    <w:rsid w:val="00566650"/>
    <w:rsid w:val="005A2F7E"/>
    <w:rsid w:val="005A4363"/>
    <w:rsid w:val="005C32F5"/>
    <w:rsid w:val="005D4579"/>
    <w:rsid w:val="005D5ADC"/>
    <w:rsid w:val="005E3BD6"/>
    <w:rsid w:val="005F2409"/>
    <w:rsid w:val="006347FB"/>
    <w:rsid w:val="00636DAB"/>
    <w:rsid w:val="006515B1"/>
    <w:rsid w:val="006516F6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677D5"/>
    <w:rsid w:val="0079100A"/>
    <w:rsid w:val="007966CD"/>
    <w:rsid w:val="00797788"/>
    <w:rsid w:val="007C7C00"/>
    <w:rsid w:val="007D09E7"/>
    <w:rsid w:val="0081395E"/>
    <w:rsid w:val="00813B42"/>
    <w:rsid w:val="00862520"/>
    <w:rsid w:val="00871241"/>
    <w:rsid w:val="0087486C"/>
    <w:rsid w:val="008942D1"/>
    <w:rsid w:val="0089777B"/>
    <w:rsid w:val="008C7F5F"/>
    <w:rsid w:val="008D008B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30F0"/>
    <w:rsid w:val="00C2609B"/>
    <w:rsid w:val="00C63923"/>
    <w:rsid w:val="00C856AB"/>
    <w:rsid w:val="00CA6778"/>
    <w:rsid w:val="00CA68AF"/>
    <w:rsid w:val="00CC53D6"/>
    <w:rsid w:val="00CD2D90"/>
    <w:rsid w:val="00CD6019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8D761-3F4D-40AA-B53B-C436F31F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2</cp:revision>
  <cp:lastPrinted>2013-04-17T07:46:00Z</cp:lastPrinted>
  <dcterms:created xsi:type="dcterms:W3CDTF">2013-11-29T07:22:00Z</dcterms:created>
  <dcterms:modified xsi:type="dcterms:W3CDTF">2013-11-29T07:22:00Z</dcterms:modified>
</cp:coreProperties>
</file>