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F" w:rsidRPr="00DA16F8" w:rsidRDefault="005D4579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DF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Vlastnosti atomu uhlíku                 (organické sloučeniny)</w:t>
      </w: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EF6ED6" w:rsidRPr="00DA16F8" w:rsidRDefault="00EF6ED6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E487E" w:rsidRDefault="005D4579" w:rsidP="00396E13">
      <w:pPr>
        <w:pStyle w:val="Odstavecseseznamem"/>
        <w:spacing w:after="0"/>
        <w:ind w:left="0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2C4C3F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</w:t>
      </w:r>
      <w:r w:rsidR="00FE487E" w:rsidRPr="009C05DD">
        <w:rPr>
          <w:rFonts w:ascii="Comic Sans MS" w:hAnsi="Comic Sans MS" w:cs="Comic Sans MS"/>
          <w:bCs/>
          <w:color w:val="024595"/>
          <w:sz w:val="54"/>
          <w:szCs w:val="54"/>
        </w:rPr>
        <w:t>:</w:t>
      </w:r>
    </w:p>
    <w:p w:rsidR="00F62CC3" w:rsidRPr="00EF6ED6" w:rsidRDefault="00F62CC3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B15" w:rsidRPr="00727B15" w:rsidRDefault="00727B15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7B15">
        <w:rPr>
          <w:rFonts w:ascii="Times New Roman" w:hAnsi="Times New Roman" w:cs="Times New Roman"/>
          <w:b/>
          <w:sz w:val="24"/>
          <w:szCs w:val="24"/>
        </w:rPr>
        <w:t xml:space="preserve">Základní prvek organické chemie, nachází se ve všech organických sloučeninách: </w:t>
      </w:r>
      <w:r>
        <w:rPr>
          <w:rFonts w:ascii="Times New Roman" w:hAnsi="Times New Roman" w:cs="Times New Roman"/>
          <w:i/>
          <w:sz w:val="24"/>
          <w:szCs w:val="24"/>
        </w:rPr>
        <w:t>je to uhlík</w:t>
      </w:r>
      <w:r w:rsidR="00354173">
        <w:rPr>
          <w:rFonts w:ascii="Times New Roman" w:hAnsi="Times New Roman" w:cs="Times New Roman"/>
          <w:i/>
          <w:sz w:val="24"/>
          <w:szCs w:val="24"/>
        </w:rPr>
        <w:t>.</w:t>
      </w:r>
    </w:p>
    <w:p w:rsidR="00727B15" w:rsidRPr="00727B15" w:rsidRDefault="00727B15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B15" w:rsidRPr="00727B15" w:rsidRDefault="00727B15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7B15">
        <w:rPr>
          <w:rFonts w:ascii="Times New Roman" w:hAnsi="Times New Roman" w:cs="Times New Roman"/>
          <w:b/>
          <w:sz w:val="24"/>
          <w:szCs w:val="24"/>
        </w:rPr>
        <w:t>Porovnání množství anorganických a organických sloučenin: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organických sloučenin je mnohonásobně více než anorganických sloučenin. Organické sloučeniny se mimo jiné vyrábějí uměle, neustále vznikají nové organické sloučeniny, je jich více než 13 miliónů.</w:t>
      </w:r>
    </w:p>
    <w:p w:rsidR="00727B15" w:rsidRPr="00727B15" w:rsidRDefault="00727B15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B15" w:rsidRPr="00727B15" w:rsidRDefault="00727B15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7B15">
        <w:rPr>
          <w:rFonts w:ascii="Times New Roman" w:hAnsi="Times New Roman" w:cs="Times New Roman"/>
          <w:b/>
          <w:sz w:val="24"/>
          <w:szCs w:val="24"/>
        </w:rPr>
        <w:t xml:space="preserve">Podle původu se organické sloučeniny dělí </w:t>
      </w:r>
      <w:proofErr w:type="gramStart"/>
      <w:r w:rsidRPr="00727B15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727B1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6155E">
        <w:rPr>
          <w:rFonts w:ascii="Times New Roman" w:hAnsi="Times New Roman" w:cs="Times New Roman"/>
          <w:i/>
          <w:sz w:val="24"/>
          <w:szCs w:val="24"/>
        </w:rPr>
        <w:t>přírodní a uměle vyrobené</w:t>
      </w:r>
      <w:r w:rsidR="00354173">
        <w:rPr>
          <w:rFonts w:ascii="Times New Roman" w:hAnsi="Times New Roman" w:cs="Times New Roman"/>
          <w:i/>
          <w:sz w:val="24"/>
          <w:szCs w:val="24"/>
        </w:rPr>
        <w:t>.</w:t>
      </w:r>
      <w:r w:rsidRPr="00727B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7B15" w:rsidRPr="00727B15" w:rsidRDefault="00727B15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B15" w:rsidRPr="00727B15" w:rsidRDefault="00727B15" w:rsidP="00727B15">
      <w:pPr>
        <w:pStyle w:val="Odstavecseseznamem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27B15">
        <w:rPr>
          <w:rFonts w:ascii="Times New Roman" w:hAnsi="Times New Roman" w:cs="Times New Roman"/>
          <w:b/>
          <w:sz w:val="24"/>
          <w:szCs w:val="24"/>
        </w:rPr>
        <w:t>Vazba uhlík-uhlík v organických sloučeninách je velmi stabilní, příčinou stability:</w:t>
      </w:r>
    </w:p>
    <w:p w:rsidR="00727B15" w:rsidRPr="00727B15" w:rsidRDefault="00727B15" w:rsidP="00727B15">
      <w:pPr>
        <w:pStyle w:val="Odstavecseseznamem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27B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7B15" w:rsidRPr="00C614DE" w:rsidRDefault="00C614DE" w:rsidP="00727B15">
      <w:pPr>
        <w:pStyle w:val="Odstavecseseznamem"/>
        <w:numPr>
          <w:ilvl w:val="0"/>
          <w:numId w:val="40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vysoká energie vazby uhlík-uhlík, to znamená, že při vzniku této vazby se uvolní velké množství vazebné energie a tato energie je potom zapotřebí k rozbití vazby;</w:t>
      </w:r>
    </w:p>
    <w:p w:rsidR="00727B15" w:rsidRPr="00727B15" w:rsidRDefault="00727B15" w:rsidP="00727B15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27B15" w:rsidRPr="00C614DE" w:rsidRDefault="00C614DE" w:rsidP="00C614DE">
      <w:pPr>
        <w:pStyle w:val="Odstavecseseznamem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hodnota elektronegativity atomu uhlíku; její hodnota leží téměř uprostřed mezi nejmenší a největší hodnotou elektronegativit atomů prvků, proto vytváří pevné kovalentní vazby;</w:t>
      </w:r>
    </w:p>
    <w:p w:rsidR="00727B15" w:rsidRPr="00C614DE" w:rsidRDefault="00727B15" w:rsidP="00727B15">
      <w:pPr>
        <w:pStyle w:val="Odstavecseseznamem"/>
        <w:spacing w:after="0"/>
        <w:ind w:left="786"/>
        <w:rPr>
          <w:rFonts w:ascii="Times New Roman" w:hAnsi="Times New Roman" w:cs="Times New Roman"/>
          <w:i/>
          <w:sz w:val="24"/>
          <w:szCs w:val="24"/>
        </w:rPr>
      </w:pPr>
    </w:p>
    <w:p w:rsidR="00672EE3" w:rsidRDefault="00C40F09" w:rsidP="00672EE3">
      <w:pPr>
        <w:pStyle w:val="Odstavecseseznamem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 poslední elektronové vrstvě se nacházejí 4 elektrony a ty jsou všechny spárovány s elektrony vazebného partnera</w:t>
      </w:r>
      <w:r w:rsidR="004D570F">
        <w:rPr>
          <w:rFonts w:ascii="Times New Roman" w:hAnsi="Times New Roman" w:cs="Times New Roman"/>
          <w:i/>
          <w:sz w:val="24"/>
          <w:szCs w:val="24"/>
        </w:rPr>
        <w:t>, uhlík je č</w:t>
      </w:r>
      <w:bookmarkStart w:id="0" w:name="_GoBack"/>
      <w:bookmarkEnd w:id="0"/>
      <w:r w:rsidR="004D570F">
        <w:rPr>
          <w:rFonts w:ascii="Times New Roman" w:hAnsi="Times New Roman" w:cs="Times New Roman"/>
          <w:i/>
          <w:sz w:val="24"/>
          <w:szCs w:val="24"/>
        </w:rPr>
        <w:t>tyřvazný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72EE3" w:rsidRPr="00672EE3" w:rsidRDefault="00672EE3" w:rsidP="00672EE3">
      <w:pPr>
        <w:pStyle w:val="Odstavecseseznamem"/>
        <w:rPr>
          <w:rFonts w:ascii="Times New Roman" w:hAnsi="Times New Roman" w:cs="Times New Roman"/>
          <w:b/>
          <w:sz w:val="24"/>
          <w:szCs w:val="24"/>
        </w:rPr>
      </w:pPr>
    </w:p>
    <w:p w:rsidR="00727B15" w:rsidRDefault="00727B15" w:rsidP="00D64760">
      <w:pPr>
        <w:spacing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2EE3">
        <w:rPr>
          <w:rFonts w:ascii="Times New Roman" w:hAnsi="Times New Roman" w:cs="Times New Roman"/>
          <w:b/>
          <w:sz w:val="24"/>
          <w:szCs w:val="24"/>
        </w:rPr>
        <w:t xml:space="preserve">Druhy kovalentní vazby mezi atomy uhlíku: </w:t>
      </w:r>
      <w:r w:rsidR="00672EE3" w:rsidRPr="00672EE3">
        <w:rPr>
          <w:rFonts w:ascii="Times New Roman" w:hAnsi="Times New Roman" w:cs="Times New Roman"/>
          <w:i/>
          <w:sz w:val="24"/>
          <w:szCs w:val="24"/>
        </w:rPr>
        <w:t>jednoduchá – tvořena jedním elektronovým párem, dvojná – tvořena dvěma elektronovými páry a trojná – tvořena třemi elektronovými páry.</w:t>
      </w:r>
      <w:r w:rsidRPr="00672E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64760" w:rsidRPr="00672EE3" w:rsidRDefault="00D64760" w:rsidP="00D64760">
      <w:pPr>
        <w:spacing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B15" w:rsidRPr="00727B15" w:rsidRDefault="00727B15" w:rsidP="00727B1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727B15">
        <w:rPr>
          <w:rFonts w:ascii="Times New Roman" w:hAnsi="Times New Roman" w:cs="Times New Roman"/>
          <w:b/>
          <w:sz w:val="24"/>
          <w:szCs w:val="24"/>
        </w:rPr>
        <w:t>Nejpevnější je vazba</w:t>
      </w:r>
      <w:r w:rsidR="009636B4">
        <w:rPr>
          <w:rFonts w:ascii="Times New Roman" w:hAnsi="Times New Roman" w:cs="Times New Roman"/>
          <w:b/>
          <w:sz w:val="24"/>
          <w:szCs w:val="24"/>
        </w:rPr>
        <w:t>:</w:t>
      </w:r>
      <w:r w:rsidRPr="00727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84F">
        <w:rPr>
          <w:rFonts w:ascii="Times New Roman" w:hAnsi="Times New Roman" w:cs="Times New Roman"/>
          <w:i/>
          <w:sz w:val="24"/>
          <w:szCs w:val="24"/>
        </w:rPr>
        <w:t>jednoduchá</w:t>
      </w:r>
      <w:r w:rsidR="00354173">
        <w:rPr>
          <w:rFonts w:ascii="Times New Roman" w:hAnsi="Times New Roman" w:cs="Times New Roman"/>
          <w:i/>
          <w:sz w:val="24"/>
          <w:szCs w:val="24"/>
        </w:rPr>
        <w:t>.</w:t>
      </w:r>
    </w:p>
    <w:p w:rsidR="00727B15" w:rsidRPr="00727B15" w:rsidRDefault="00727B15" w:rsidP="00727B1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727B15" w:rsidRDefault="00727B15" w:rsidP="003E084F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727B15">
        <w:rPr>
          <w:rFonts w:ascii="Times New Roman" w:hAnsi="Times New Roman" w:cs="Times New Roman"/>
          <w:b/>
          <w:sz w:val="24"/>
          <w:szCs w:val="24"/>
        </w:rPr>
        <w:t xml:space="preserve">Násobné vazby </w:t>
      </w:r>
      <w:r w:rsidR="003E084F">
        <w:rPr>
          <w:rFonts w:ascii="Times New Roman" w:hAnsi="Times New Roman" w:cs="Times New Roman"/>
          <w:b/>
          <w:sz w:val="24"/>
          <w:szCs w:val="24"/>
        </w:rPr>
        <w:t xml:space="preserve">se </w:t>
      </w:r>
      <w:r w:rsidRPr="00727B15">
        <w:rPr>
          <w:rFonts w:ascii="Times New Roman" w:hAnsi="Times New Roman" w:cs="Times New Roman"/>
          <w:b/>
          <w:sz w:val="24"/>
          <w:szCs w:val="24"/>
        </w:rPr>
        <w:t>snadno</w:t>
      </w:r>
      <w:r w:rsidR="009636B4">
        <w:rPr>
          <w:rFonts w:ascii="Times New Roman" w:hAnsi="Times New Roman" w:cs="Times New Roman"/>
          <w:b/>
          <w:sz w:val="24"/>
          <w:szCs w:val="24"/>
        </w:rPr>
        <w:t>:</w:t>
      </w:r>
      <w:r w:rsidRPr="00727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84F">
        <w:rPr>
          <w:rFonts w:ascii="Times New Roman" w:hAnsi="Times New Roman" w:cs="Times New Roman"/>
          <w:i/>
          <w:sz w:val="24"/>
          <w:szCs w:val="24"/>
        </w:rPr>
        <w:t>štěpí, na volné elektrony se navážou atomy nebo skupiny atomů, může vzniknout až vazba jednoduchá, tato reakce se nazývá reakce adiční</w:t>
      </w:r>
      <w:r w:rsidR="00354173">
        <w:rPr>
          <w:rFonts w:ascii="Times New Roman" w:hAnsi="Times New Roman" w:cs="Times New Roman"/>
          <w:i/>
          <w:sz w:val="24"/>
          <w:szCs w:val="24"/>
        </w:rPr>
        <w:t>.</w:t>
      </w:r>
    </w:p>
    <w:p w:rsidR="003E084F" w:rsidRPr="003E084F" w:rsidRDefault="003E084F" w:rsidP="003E084F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</w:p>
    <w:p w:rsidR="00727B15" w:rsidRDefault="00727B15" w:rsidP="009636B4">
      <w:pPr>
        <w:spacing w:after="0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727B15">
        <w:rPr>
          <w:rFonts w:ascii="Times New Roman" w:hAnsi="Times New Roman" w:cs="Times New Roman"/>
          <w:b/>
          <w:sz w:val="24"/>
          <w:szCs w:val="24"/>
        </w:rPr>
        <w:t>Uhlík má schopnost vázat atomy k sobě a vytvářet</w:t>
      </w:r>
      <w:r w:rsidR="009636B4">
        <w:rPr>
          <w:rFonts w:ascii="Times New Roman" w:hAnsi="Times New Roman" w:cs="Times New Roman"/>
          <w:b/>
          <w:sz w:val="24"/>
          <w:szCs w:val="24"/>
        </w:rPr>
        <w:t>:</w:t>
      </w:r>
      <w:r w:rsidRPr="00727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6B4">
        <w:rPr>
          <w:rFonts w:ascii="Times New Roman" w:hAnsi="Times New Roman" w:cs="Times New Roman"/>
          <w:i/>
          <w:sz w:val="24"/>
          <w:szCs w:val="24"/>
        </w:rPr>
        <w:t>řetězce</w:t>
      </w:r>
      <w:r w:rsidR="00354173">
        <w:rPr>
          <w:rFonts w:ascii="Times New Roman" w:hAnsi="Times New Roman" w:cs="Times New Roman"/>
          <w:i/>
          <w:sz w:val="24"/>
          <w:szCs w:val="24"/>
        </w:rPr>
        <w:t>.</w:t>
      </w:r>
    </w:p>
    <w:p w:rsidR="0011049C" w:rsidRDefault="0011049C" w:rsidP="009636B4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11049C" w:rsidRDefault="0011049C" w:rsidP="009636B4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11049C" w:rsidRDefault="0011049C" w:rsidP="009636B4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11049C" w:rsidRDefault="0011049C" w:rsidP="009636B4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11049C" w:rsidRPr="0011049C" w:rsidRDefault="0011049C" w:rsidP="009636B4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Obrázek č. 1:</w:t>
      </w: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11049C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inline distT="0" distB="0" distL="0" distR="0">
            <wp:extent cx="5036185" cy="2265680"/>
            <wp:effectExtent l="0" t="0" r="0" b="1270"/>
            <wp:docPr id="2" name="Obrázek 2" descr="D: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185" cy="22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173" w:rsidRDefault="00354173" w:rsidP="00727B15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3BE" w:rsidRDefault="005953BE" w:rsidP="00727B15">
      <w:pPr>
        <w:pStyle w:val="Odstavecseseznamem"/>
        <w:pBdr>
          <w:bottom w:val="single" w:sz="12" w:space="1" w:color="auto"/>
        </w:pBdr>
        <w:spacing w:after="0"/>
        <w:ind w:left="709" w:hanging="34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49C" w:rsidRDefault="0011049C" w:rsidP="00727B15">
      <w:pPr>
        <w:pStyle w:val="Odstavecseseznamem"/>
        <w:pBdr>
          <w:bottom w:val="single" w:sz="12" w:space="1" w:color="auto"/>
        </w:pBdr>
        <w:spacing w:after="0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6C48A4" w:rsidP="005953BE">
      <w:p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Zdroj obrázku</w:t>
      </w:r>
      <w:r w:rsidR="005953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D2E8D" w:rsidRPr="00AD2E8D" w:rsidRDefault="006C48A4" w:rsidP="006C48A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Obrázek č. 1: RNDr. Jaroslav Honza, CSc., RNDr. Aleš Mareček, CSc.: CHEMIE pro čtyřletá gymnázia, 2. díl, NAKLADATELSTVÍ OLOMOUC, s. r. o., třetí přepracované vydání, Olomouc 2002, ISBN 80-7182-141-1 , str. 124</w:t>
      </w:r>
    </w:p>
    <w:sectPr w:rsidR="00AD2E8D" w:rsidRPr="00AD2E8D" w:rsidSect="00CA0970">
      <w:footerReference w:type="default" r:id="rId10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DB3" w:rsidRDefault="00AC5DB3" w:rsidP="00CA6778">
      <w:pPr>
        <w:spacing w:before="0" w:after="0"/>
      </w:pPr>
      <w:r>
        <w:separator/>
      </w:r>
    </w:p>
  </w:endnote>
  <w:endnote w:type="continuationSeparator" w:id="0">
    <w:p w:rsidR="00AC5DB3" w:rsidRDefault="00AC5D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DB3" w:rsidRDefault="00AC5DB3" w:rsidP="00CA6778">
      <w:pPr>
        <w:spacing w:before="0" w:after="0"/>
      </w:pPr>
      <w:r>
        <w:separator/>
      </w:r>
    </w:p>
  </w:footnote>
  <w:footnote w:type="continuationSeparator" w:id="0">
    <w:p w:rsidR="00AC5DB3" w:rsidRDefault="00AC5DB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CCD51C6"/>
    <w:multiLevelType w:val="multilevel"/>
    <w:tmpl w:val="A370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F6E6A31"/>
    <w:multiLevelType w:val="hybridMultilevel"/>
    <w:tmpl w:val="BA2A8C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9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F00AF9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5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9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37"/>
  </w:num>
  <w:num w:numId="4">
    <w:abstractNumId w:val="18"/>
  </w:num>
  <w:num w:numId="5">
    <w:abstractNumId w:val="6"/>
  </w:num>
  <w:num w:numId="6">
    <w:abstractNumId w:val="22"/>
  </w:num>
  <w:num w:numId="7">
    <w:abstractNumId w:val="1"/>
  </w:num>
  <w:num w:numId="8">
    <w:abstractNumId w:val="19"/>
  </w:num>
  <w:num w:numId="9">
    <w:abstractNumId w:val="23"/>
  </w:num>
  <w:num w:numId="10">
    <w:abstractNumId w:val="15"/>
  </w:num>
  <w:num w:numId="11">
    <w:abstractNumId w:val="10"/>
  </w:num>
  <w:num w:numId="12">
    <w:abstractNumId w:val="5"/>
  </w:num>
  <w:num w:numId="13">
    <w:abstractNumId w:val="8"/>
  </w:num>
  <w:num w:numId="14">
    <w:abstractNumId w:val="29"/>
  </w:num>
  <w:num w:numId="15">
    <w:abstractNumId w:val="28"/>
  </w:num>
  <w:num w:numId="16">
    <w:abstractNumId w:val="39"/>
  </w:num>
  <w:num w:numId="17">
    <w:abstractNumId w:val="31"/>
  </w:num>
  <w:num w:numId="18">
    <w:abstractNumId w:val="16"/>
  </w:num>
  <w:num w:numId="19">
    <w:abstractNumId w:val="35"/>
  </w:num>
  <w:num w:numId="20">
    <w:abstractNumId w:val="13"/>
  </w:num>
  <w:num w:numId="21">
    <w:abstractNumId w:val="7"/>
  </w:num>
  <w:num w:numId="22">
    <w:abstractNumId w:val="34"/>
  </w:num>
  <w:num w:numId="23">
    <w:abstractNumId w:val="33"/>
  </w:num>
  <w:num w:numId="24">
    <w:abstractNumId w:val="30"/>
  </w:num>
  <w:num w:numId="25">
    <w:abstractNumId w:val="20"/>
  </w:num>
  <w:num w:numId="26">
    <w:abstractNumId w:val="27"/>
  </w:num>
  <w:num w:numId="27">
    <w:abstractNumId w:val="12"/>
  </w:num>
  <w:num w:numId="28">
    <w:abstractNumId w:val="36"/>
  </w:num>
  <w:num w:numId="29">
    <w:abstractNumId w:val="24"/>
  </w:num>
  <w:num w:numId="30">
    <w:abstractNumId w:val="3"/>
  </w:num>
  <w:num w:numId="31">
    <w:abstractNumId w:val="38"/>
  </w:num>
  <w:num w:numId="32">
    <w:abstractNumId w:val="21"/>
  </w:num>
  <w:num w:numId="33">
    <w:abstractNumId w:val="9"/>
  </w:num>
  <w:num w:numId="34">
    <w:abstractNumId w:val="0"/>
  </w:num>
  <w:num w:numId="35">
    <w:abstractNumId w:val="32"/>
  </w:num>
  <w:num w:numId="36">
    <w:abstractNumId w:val="2"/>
  </w:num>
  <w:num w:numId="37">
    <w:abstractNumId w:val="14"/>
  </w:num>
  <w:num w:numId="38">
    <w:abstractNumId w:val="4"/>
  </w:num>
  <w:num w:numId="39">
    <w:abstractNumId w:val="17"/>
  </w:num>
  <w:num w:numId="40">
    <w:abstractNumId w:val="2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925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35F9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5A9E"/>
    <w:rsid w:val="00096CFF"/>
    <w:rsid w:val="000A018C"/>
    <w:rsid w:val="000A1F62"/>
    <w:rsid w:val="000A2B0A"/>
    <w:rsid w:val="000A2B9D"/>
    <w:rsid w:val="000A72F3"/>
    <w:rsid w:val="000B0388"/>
    <w:rsid w:val="000B0524"/>
    <w:rsid w:val="000B35F4"/>
    <w:rsid w:val="000B7617"/>
    <w:rsid w:val="000C3637"/>
    <w:rsid w:val="000D5313"/>
    <w:rsid w:val="000D7670"/>
    <w:rsid w:val="000E0CD5"/>
    <w:rsid w:val="000E5203"/>
    <w:rsid w:val="000E663C"/>
    <w:rsid w:val="000E6907"/>
    <w:rsid w:val="000E6C09"/>
    <w:rsid w:val="000E7FC9"/>
    <w:rsid w:val="000F3AF2"/>
    <w:rsid w:val="001013E7"/>
    <w:rsid w:val="0010440B"/>
    <w:rsid w:val="001049B2"/>
    <w:rsid w:val="0011049C"/>
    <w:rsid w:val="0011254A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57540"/>
    <w:rsid w:val="00160B8C"/>
    <w:rsid w:val="0017080B"/>
    <w:rsid w:val="0018594F"/>
    <w:rsid w:val="00191D5F"/>
    <w:rsid w:val="001956A8"/>
    <w:rsid w:val="001A1525"/>
    <w:rsid w:val="001B06AE"/>
    <w:rsid w:val="001B1A38"/>
    <w:rsid w:val="001B33E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1789"/>
    <w:rsid w:val="00214EB6"/>
    <w:rsid w:val="0021781D"/>
    <w:rsid w:val="00230998"/>
    <w:rsid w:val="002344CF"/>
    <w:rsid w:val="00235DCF"/>
    <w:rsid w:val="002445ED"/>
    <w:rsid w:val="002466B2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2380"/>
    <w:rsid w:val="00295B41"/>
    <w:rsid w:val="002C2210"/>
    <w:rsid w:val="002C4C3F"/>
    <w:rsid w:val="002D04D0"/>
    <w:rsid w:val="002D2A36"/>
    <w:rsid w:val="002D360C"/>
    <w:rsid w:val="002D5138"/>
    <w:rsid w:val="002F2D5A"/>
    <w:rsid w:val="002F5592"/>
    <w:rsid w:val="002F7AAA"/>
    <w:rsid w:val="00302C7B"/>
    <w:rsid w:val="00315A02"/>
    <w:rsid w:val="00321AFD"/>
    <w:rsid w:val="00322374"/>
    <w:rsid w:val="003239AF"/>
    <w:rsid w:val="00324F80"/>
    <w:rsid w:val="003267C1"/>
    <w:rsid w:val="0033451F"/>
    <w:rsid w:val="00334F5E"/>
    <w:rsid w:val="00335A7A"/>
    <w:rsid w:val="0033616E"/>
    <w:rsid w:val="00343A78"/>
    <w:rsid w:val="003459EE"/>
    <w:rsid w:val="00350DB9"/>
    <w:rsid w:val="00354173"/>
    <w:rsid w:val="00356D03"/>
    <w:rsid w:val="00372DF7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96E13"/>
    <w:rsid w:val="003A0688"/>
    <w:rsid w:val="003C040B"/>
    <w:rsid w:val="003C07D9"/>
    <w:rsid w:val="003C358E"/>
    <w:rsid w:val="003D1A74"/>
    <w:rsid w:val="003D1D48"/>
    <w:rsid w:val="003D23D3"/>
    <w:rsid w:val="003D531D"/>
    <w:rsid w:val="003E084F"/>
    <w:rsid w:val="003E49D4"/>
    <w:rsid w:val="003F0434"/>
    <w:rsid w:val="003F0486"/>
    <w:rsid w:val="003F0573"/>
    <w:rsid w:val="003F66F2"/>
    <w:rsid w:val="003F70CD"/>
    <w:rsid w:val="00411660"/>
    <w:rsid w:val="00411899"/>
    <w:rsid w:val="00411F3C"/>
    <w:rsid w:val="004207DD"/>
    <w:rsid w:val="004226DC"/>
    <w:rsid w:val="00423BDC"/>
    <w:rsid w:val="00431D7C"/>
    <w:rsid w:val="00431EBF"/>
    <w:rsid w:val="0043321A"/>
    <w:rsid w:val="00441154"/>
    <w:rsid w:val="0045003E"/>
    <w:rsid w:val="004513CC"/>
    <w:rsid w:val="00451A59"/>
    <w:rsid w:val="00455588"/>
    <w:rsid w:val="004604D1"/>
    <w:rsid w:val="004619F2"/>
    <w:rsid w:val="004625A7"/>
    <w:rsid w:val="004626D9"/>
    <w:rsid w:val="00467290"/>
    <w:rsid w:val="004766C8"/>
    <w:rsid w:val="004808BC"/>
    <w:rsid w:val="00480B04"/>
    <w:rsid w:val="004909F4"/>
    <w:rsid w:val="0049527F"/>
    <w:rsid w:val="004A2738"/>
    <w:rsid w:val="004B09E3"/>
    <w:rsid w:val="004B0AD8"/>
    <w:rsid w:val="004B1275"/>
    <w:rsid w:val="004B4904"/>
    <w:rsid w:val="004B52C1"/>
    <w:rsid w:val="004C4FF3"/>
    <w:rsid w:val="004C58C4"/>
    <w:rsid w:val="004D4AD7"/>
    <w:rsid w:val="004D570F"/>
    <w:rsid w:val="004E00FD"/>
    <w:rsid w:val="00502E1F"/>
    <w:rsid w:val="00510486"/>
    <w:rsid w:val="00521B7C"/>
    <w:rsid w:val="00530780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3009"/>
    <w:rsid w:val="00585B7B"/>
    <w:rsid w:val="00594715"/>
    <w:rsid w:val="005953BE"/>
    <w:rsid w:val="005962A0"/>
    <w:rsid w:val="00597B70"/>
    <w:rsid w:val="005A5FA8"/>
    <w:rsid w:val="005A61E1"/>
    <w:rsid w:val="005B46E2"/>
    <w:rsid w:val="005B6E05"/>
    <w:rsid w:val="005C0CCA"/>
    <w:rsid w:val="005C2DA7"/>
    <w:rsid w:val="005D260D"/>
    <w:rsid w:val="005D2BD6"/>
    <w:rsid w:val="005D42FE"/>
    <w:rsid w:val="005D4579"/>
    <w:rsid w:val="005D4989"/>
    <w:rsid w:val="005E50DC"/>
    <w:rsid w:val="005F0CDF"/>
    <w:rsid w:val="005F3294"/>
    <w:rsid w:val="005F49BE"/>
    <w:rsid w:val="005F4E8C"/>
    <w:rsid w:val="005F5547"/>
    <w:rsid w:val="00602818"/>
    <w:rsid w:val="00602FE4"/>
    <w:rsid w:val="00603088"/>
    <w:rsid w:val="00605DE2"/>
    <w:rsid w:val="00611964"/>
    <w:rsid w:val="006166BA"/>
    <w:rsid w:val="0062277A"/>
    <w:rsid w:val="00630322"/>
    <w:rsid w:val="00632728"/>
    <w:rsid w:val="00634570"/>
    <w:rsid w:val="006347FB"/>
    <w:rsid w:val="00637457"/>
    <w:rsid w:val="006449AF"/>
    <w:rsid w:val="00650043"/>
    <w:rsid w:val="006515B1"/>
    <w:rsid w:val="006516F6"/>
    <w:rsid w:val="0066007C"/>
    <w:rsid w:val="0066155E"/>
    <w:rsid w:val="00661E9B"/>
    <w:rsid w:val="00662541"/>
    <w:rsid w:val="00662BAA"/>
    <w:rsid w:val="00666590"/>
    <w:rsid w:val="0067083D"/>
    <w:rsid w:val="006708ED"/>
    <w:rsid w:val="00671454"/>
    <w:rsid w:val="00672870"/>
    <w:rsid w:val="00672EE3"/>
    <w:rsid w:val="0067602B"/>
    <w:rsid w:val="00680531"/>
    <w:rsid w:val="00680B75"/>
    <w:rsid w:val="00684206"/>
    <w:rsid w:val="006847B1"/>
    <w:rsid w:val="006854E6"/>
    <w:rsid w:val="00696E77"/>
    <w:rsid w:val="0069736E"/>
    <w:rsid w:val="006A16E2"/>
    <w:rsid w:val="006A7B61"/>
    <w:rsid w:val="006B2A47"/>
    <w:rsid w:val="006B3E2E"/>
    <w:rsid w:val="006B5BF6"/>
    <w:rsid w:val="006C4336"/>
    <w:rsid w:val="006C48A4"/>
    <w:rsid w:val="006D2703"/>
    <w:rsid w:val="006D4431"/>
    <w:rsid w:val="006D4832"/>
    <w:rsid w:val="006D5C73"/>
    <w:rsid w:val="006E0C09"/>
    <w:rsid w:val="006E0F00"/>
    <w:rsid w:val="006E5B7A"/>
    <w:rsid w:val="006F08EE"/>
    <w:rsid w:val="006F3500"/>
    <w:rsid w:val="006F5CC9"/>
    <w:rsid w:val="007012A3"/>
    <w:rsid w:val="007051D9"/>
    <w:rsid w:val="0070528D"/>
    <w:rsid w:val="00706420"/>
    <w:rsid w:val="007141FF"/>
    <w:rsid w:val="00714E77"/>
    <w:rsid w:val="00725FB6"/>
    <w:rsid w:val="007269D6"/>
    <w:rsid w:val="00726E8C"/>
    <w:rsid w:val="00727B15"/>
    <w:rsid w:val="00730F2E"/>
    <w:rsid w:val="00733546"/>
    <w:rsid w:val="00741500"/>
    <w:rsid w:val="007419D5"/>
    <w:rsid w:val="00743702"/>
    <w:rsid w:val="007458EB"/>
    <w:rsid w:val="00753A66"/>
    <w:rsid w:val="007575E4"/>
    <w:rsid w:val="00760A2A"/>
    <w:rsid w:val="00762E7C"/>
    <w:rsid w:val="00770CB3"/>
    <w:rsid w:val="00773394"/>
    <w:rsid w:val="0077783A"/>
    <w:rsid w:val="00780C54"/>
    <w:rsid w:val="00790934"/>
    <w:rsid w:val="007979C7"/>
    <w:rsid w:val="007A4742"/>
    <w:rsid w:val="007A5344"/>
    <w:rsid w:val="007B0046"/>
    <w:rsid w:val="007B5452"/>
    <w:rsid w:val="007C5239"/>
    <w:rsid w:val="007C732F"/>
    <w:rsid w:val="007D2B16"/>
    <w:rsid w:val="007D4815"/>
    <w:rsid w:val="007E2747"/>
    <w:rsid w:val="007E4981"/>
    <w:rsid w:val="007E5B90"/>
    <w:rsid w:val="007E6481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2A2E"/>
    <w:rsid w:val="00843AFE"/>
    <w:rsid w:val="0084662B"/>
    <w:rsid w:val="00847181"/>
    <w:rsid w:val="008532FF"/>
    <w:rsid w:val="00854678"/>
    <w:rsid w:val="00857E60"/>
    <w:rsid w:val="00861BCB"/>
    <w:rsid w:val="00862104"/>
    <w:rsid w:val="00865040"/>
    <w:rsid w:val="00866B21"/>
    <w:rsid w:val="008705F8"/>
    <w:rsid w:val="00870B7C"/>
    <w:rsid w:val="00883FEB"/>
    <w:rsid w:val="00887105"/>
    <w:rsid w:val="008878B4"/>
    <w:rsid w:val="008906FA"/>
    <w:rsid w:val="008937A0"/>
    <w:rsid w:val="008A223B"/>
    <w:rsid w:val="008A3DA4"/>
    <w:rsid w:val="008A702D"/>
    <w:rsid w:val="008A780E"/>
    <w:rsid w:val="008A7ACA"/>
    <w:rsid w:val="008B0289"/>
    <w:rsid w:val="008B5457"/>
    <w:rsid w:val="008B62E1"/>
    <w:rsid w:val="008C24AB"/>
    <w:rsid w:val="008C267C"/>
    <w:rsid w:val="008C2BB8"/>
    <w:rsid w:val="008E2D3A"/>
    <w:rsid w:val="008E471D"/>
    <w:rsid w:val="008E6F46"/>
    <w:rsid w:val="008F064B"/>
    <w:rsid w:val="008F0EEB"/>
    <w:rsid w:val="008F3362"/>
    <w:rsid w:val="008F561B"/>
    <w:rsid w:val="008F6EF4"/>
    <w:rsid w:val="008F7571"/>
    <w:rsid w:val="008F7F94"/>
    <w:rsid w:val="00901B2D"/>
    <w:rsid w:val="009056DF"/>
    <w:rsid w:val="0091256C"/>
    <w:rsid w:val="00915F11"/>
    <w:rsid w:val="00923673"/>
    <w:rsid w:val="00924497"/>
    <w:rsid w:val="00924F16"/>
    <w:rsid w:val="00927D3B"/>
    <w:rsid w:val="009317A9"/>
    <w:rsid w:val="009344AB"/>
    <w:rsid w:val="00934AC8"/>
    <w:rsid w:val="00935B0F"/>
    <w:rsid w:val="00942D01"/>
    <w:rsid w:val="00947E9C"/>
    <w:rsid w:val="0096005E"/>
    <w:rsid w:val="00961A1C"/>
    <w:rsid w:val="009636B4"/>
    <w:rsid w:val="00963F28"/>
    <w:rsid w:val="00964F8E"/>
    <w:rsid w:val="009734AE"/>
    <w:rsid w:val="0098168E"/>
    <w:rsid w:val="0098342A"/>
    <w:rsid w:val="00986840"/>
    <w:rsid w:val="00992178"/>
    <w:rsid w:val="00992643"/>
    <w:rsid w:val="009A0B54"/>
    <w:rsid w:val="009A13CB"/>
    <w:rsid w:val="009A3149"/>
    <w:rsid w:val="009A58C7"/>
    <w:rsid w:val="009B16C1"/>
    <w:rsid w:val="009B483E"/>
    <w:rsid w:val="009C05C7"/>
    <w:rsid w:val="009C05DD"/>
    <w:rsid w:val="009C103A"/>
    <w:rsid w:val="009C32AC"/>
    <w:rsid w:val="009C359B"/>
    <w:rsid w:val="009C4ECD"/>
    <w:rsid w:val="009C697F"/>
    <w:rsid w:val="009C77DA"/>
    <w:rsid w:val="009D3279"/>
    <w:rsid w:val="009D74C1"/>
    <w:rsid w:val="009D7B58"/>
    <w:rsid w:val="009E4B12"/>
    <w:rsid w:val="009E6C8B"/>
    <w:rsid w:val="009F176D"/>
    <w:rsid w:val="009F5F50"/>
    <w:rsid w:val="00A05A6F"/>
    <w:rsid w:val="00A10DF1"/>
    <w:rsid w:val="00A11276"/>
    <w:rsid w:val="00A144F5"/>
    <w:rsid w:val="00A15297"/>
    <w:rsid w:val="00A161CD"/>
    <w:rsid w:val="00A26403"/>
    <w:rsid w:val="00A267DF"/>
    <w:rsid w:val="00A31EA4"/>
    <w:rsid w:val="00A32BD0"/>
    <w:rsid w:val="00A33410"/>
    <w:rsid w:val="00A354F1"/>
    <w:rsid w:val="00A421BB"/>
    <w:rsid w:val="00A42D8E"/>
    <w:rsid w:val="00A42E82"/>
    <w:rsid w:val="00A46F44"/>
    <w:rsid w:val="00A51974"/>
    <w:rsid w:val="00A51B7E"/>
    <w:rsid w:val="00A554DE"/>
    <w:rsid w:val="00A564E3"/>
    <w:rsid w:val="00A5675B"/>
    <w:rsid w:val="00A63734"/>
    <w:rsid w:val="00A7745F"/>
    <w:rsid w:val="00A821C3"/>
    <w:rsid w:val="00A86615"/>
    <w:rsid w:val="00A87547"/>
    <w:rsid w:val="00A87A88"/>
    <w:rsid w:val="00A92101"/>
    <w:rsid w:val="00A9597B"/>
    <w:rsid w:val="00AA07B4"/>
    <w:rsid w:val="00AA471B"/>
    <w:rsid w:val="00AB0CB5"/>
    <w:rsid w:val="00AB6DC5"/>
    <w:rsid w:val="00AC29B2"/>
    <w:rsid w:val="00AC5DB3"/>
    <w:rsid w:val="00AD2E8D"/>
    <w:rsid w:val="00AD6029"/>
    <w:rsid w:val="00AE0AFB"/>
    <w:rsid w:val="00AE3986"/>
    <w:rsid w:val="00AF1621"/>
    <w:rsid w:val="00B073E1"/>
    <w:rsid w:val="00B17A89"/>
    <w:rsid w:val="00B23795"/>
    <w:rsid w:val="00B251E1"/>
    <w:rsid w:val="00B2635A"/>
    <w:rsid w:val="00B317CA"/>
    <w:rsid w:val="00B40352"/>
    <w:rsid w:val="00B44596"/>
    <w:rsid w:val="00B45344"/>
    <w:rsid w:val="00B665DE"/>
    <w:rsid w:val="00B735A3"/>
    <w:rsid w:val="00B73B1A"/>
    <w:rsid w:val="00B802F1"/>
    <w:rsid w:val="00B806D3"/>
    <w:rsid w:val="00B907F6"/>
    <w:rsid w:val="00B9332B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062F"/>
    <w:rsid w:val="00C21963"/>
    <w:rsid w:val="00C2355B"/>
    <w:rsid w:val="00C2474D"/>
    <w:rsid w:val="00C31CE6"/>
    <w:rsid w:val="00C3355C"/>
    <w:rsid w:val="00C40F09"/>
    <w:rsid w:val="00C44F66"/>
    <w:rsid w:val="00C57218"/>
    <w:rsid w:val="00C6036E"/>
    <w:rsid w:val="00C614DE"/>
    <w:rsid w:val="00C61967"/>
    <w:rsid w:val="00C6746A"/>
    <w:rsid w:val="00C71BE3"/>
    <w:rsid w:val="00C8558D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2228"/>
    <w:rsid w:val="00CB4131"/>
    <w:rsid w:val="00CB50FD"/>
    <w:rsid w:val="00CB601B"/>
    <w:rsid w:val="00CC1C4F"/>
    <w:rsid w:val="00CC1FF7"/>
    <w:rsid w:val="00CC482B"/>
    <w:rsid w:val="00CC73E6"/>
    <w:rsid w:val="00CD414D"/>
    <w:rsid w:val="00CD5791"/>
    <w:rsid w:val="00CE689C"/>
    <w:rsid w:val="00D07410"/>
    <w:rsid w:val="00D07454"/>
    <w:rsid w:val="00D10649"/>
    <w:rsid w:val="00D15C51"/>
    <w:rsid w:val="00D3141E"/>
    <w:rsid w:val="00D354A2"/>
    <w:rsid w:val="00D4241B"/>
    <w:rsid w:val="00D44A2F"/>
    <w:rsid w:val="00D44C27"/>
    <w:rsid w:val="00D46CA2"/>
    <w:rsid w:val="00D53F46"/>
    <w:rsid w:val="00D57329"/>
    <w:rsid w:val="00D631DB"/>
    <w:rsid w:val="00D64760"/>
    <w:rsid w:val="00D6588E"/>
    <w:rsid w:val="00D70DE4"/>
    <w:rsid w:val="00D728BA"/>
    <w:rsid w:val="00D931B6"/>
    <w:rsid w:val="00D97E79"/>
    <w:rsid w:val="00DA3A36"/>
    <w:rsid w:val="00DA3AD9"/>
    <w:rsid w:val="00DA4529"/>
    <w:rsid w:val="00DA77AB"/>
    <w:rsid w:val="00DB28C6"/>
    <w:rsid w:val="00DB3161"/>
    <w:rsid w:val="00DB3637"/>
    <w:rsid w:val="00DB452A"/>
    <w:rsid w:val="00DC59D8"/>
    <w:rsid w:val="00DD0B7B"/>
    <w:rsid w:val="00DD1C46"/>
    <w:rsid w:val="00DD2164"/>
    <w:rsid w:val="00DD240D"/>
    <w:rsid w:val="00DD32DB"/>
    <w:rsid w:val="00DD7AC8"/>
    <w:rsid w:val="00DD7E99"/>
    <w:rsid w:val="00DE4377"/>
    <w:rsid w:val="00DE4383"/>
    <w:rsid w:val="00DE7C13"/>
    <w:rsid w:val="00DF6E2B"/>
    <w:rsid w:val="00E02BB5"/>
    <w:rsid w:val="00E0593A"/>
    <w:rsid w:val="00E05AAA"/>
    <w:rsid w:val="00E07EDA"/>
    <w:rsid w:val="00E20942"/>
    <w:rsid w:val="00E22998"/>
    <w:rsid w:val="00E22A93"/>
    <w:rsid w:val="00E240E0"/>
    <w:rsid w:val="00E2607D"/>
    <w:rsid w:val="00E27851"/>
    <w:rsid w:val="00E27BE8"/>
    <w:rsid w:val="00E45D32"/>
    <w:rsid w:val="00E63103"/>
    <w:rsid w:val="00E64BB1"/>
    <w:rsid w:val="00E71C4A"/>
    <w:rsid w:val="00E727FF"/>
    <w:rsid w:val="00E72C2B"/>
    <w:rsid w:val="00E77428"/>
    <w:rsid w:val="00E8404B"/>
    <w:rsid w:val="00E85270"/>
    <w:rsid w:val="00E864FC"/>
    <w:rsid w:val="00E96F00"/>
    <w:rsid w:val="00E976F6"/>
    <w:rsid w:val="00EA3AB4"/>
    <w:rsid w:val="00EB0608"/>
    <w:rsid w:val="00EB45C4"/>
    <w:rsid w:val="00EB65EB"/>
    <w:rsid w:val="00EC13F3"/>
    <w:rsid w:val="00EC2B2E"/>
    <w:rsid w:val="00EC5704"/>
    <w:rsid w:val="00EC5E3C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361B"/>
    <w:rsid w:val="00F1474D"/>
    <w:rsid w:val="00F16082"/>
    <w:rsid w:val="00F20DE3"/>
    <w:rsid w:val="00F23263"/>
    <w:rsid w:val="00F257FC"/>
    <w:rsid w:val="00F343D1"/>
    <w:rsid w:val="00F41366"/>
    <w:rsid w:val="00F4273F"/>
    <w:rsid w:val="00F43647"/>
    <w:rsid w:val="00F43FAA"/>
    <w:rsid w:val="00F44D88"/>
    <w:rsid w:val="00F4793C"/>
    <w:rsid w:val="00F47A0D"/>
    <w:rsid w:val="00F47D12"/>
    <w:rsid w:val="00F62CC3"/>
    <w:rsid w:val="00F639C4"/>
    <w:rsid w:val="00F66887"/>
    <w:rsid w:val="00F7011C"/>
    <w:rsid w:val="00F718A8"/>
    <w:rsid w:val="00F72DF0"/>
    <w:rsid w:val="00F812D8"/>
    <w:rsid w:val="00F814A7"/>
    <w:rsid w:val="00F90E04"/>
    <w:rsid w:val="00F93A2F"/>
    <w:rsid w:val="00F97654"/>
    <w:rsid w:val="00FA00D5"/>
    <w:rsid w:val="00FA6323"/>
    <w:rsid w:val="00FA6B5F"/>
    <w:rsid w:val="00FB4F6C"/>
    <w:rsid w:val="00FB6FB1"/>
    <w:rsid w:val="00FC0F9B"/>
    <w:rsid w:val="00FC7ED1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DB03E-C23D-403E-9F65-13E8A3DD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286</TotalTime>
  <Pages>3</Pages>
  <Words>256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22</cp:revision>
  <cp:lastPrinted>2013-04-25T06:29:00Z</cp:lastPrinted>
  <dcterms:created xsi:type="dcterms:W3CDTF">2014-01-15T07:23:00Z</dcterms:created>
  <dcterms:modified xsi:type="dcterms:W3CDTF">2014-02-11T09:46:00Z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