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Vápník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77645" w:rsidRDefault="00677645" w:rsidP="001007D3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Kde se </w:t>
      </w:r>
      <w:r w:rsidR="00EB548C">
        <w:rPr>
          <w:rFonts w:ascii="Times New Roman" w:hAnsi="Times New Roman" w:cs="Times New Roman"/>
          <w:b/>
          <w:sz w:val="24"/>
          <w:szCs w:val="24"/>
        </w:rPr>
        <w:t xml:space="preserve">vápník </w:t>
      </w:r>
      <w:r w:rsidR="00F52027">
        <w:rPr>
          <w:rFonts w:ascii="Times New Roman" w:hAnsi="Times New Roman" w:cs="Times New Roman"/>
          <w:b/>
          <w:sz w:val="24"/>
          <w:szCs w:val="24"/>
        </w:rPr>
        <w:t>nachází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bookmarkEnd w:id="0"/>
    <w:p w:rsidR="00677645" w:rsidRDefault="00677645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B19" w:rsidRDefault="00EF725E" w:rsidP="001007D3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Vápník patří mezi biogenní prvky – vysvětlete!</w:t>
      </w:r>
    </w:p>
    <w:p w:rsidR="00EB548C" w:rsidRDefault="00EB548C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48C" w:rsidRDefault="00EB548C" w:rsidP="001007D3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Jaké vlastnosti má vápník</w:t>
      </w:r>
      <w:r w:rsidR="001007D3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862520" w:rsidRPr="002F1C8E" w:rsidRDefault="00862520" w:rsidP="0086252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bCs/>
          <w:noProof/>
          <w:color w:val="0000FF"/>
          <w:sz w:val="20"/>
          <w:szCs w:val="20"/>
          <w:lang w:eastAsia="cs-CZ"/>
        </w:rPr>
        <w:drawing>
          <wp:inline distT="0" distB="0" distL="0" distR="0">
            <wp:extent cx="735638" cy="1004788"/>
            <wp:effectExtent l="0" t="0" r="7620" b="5080"/>
            <wp:docPr id="3" name="Obrázek 3" descr="Vápník">
              <a:hlinkClick xmlns:a="http://schemas.openxmlformats.org/drawingml/2006/main" r:id="rId9" tooltip="&quot;Vápní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ápník">
                      <a:hlinkClick r:id="rId9" tooltip="&quot;Vápní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14" cy="1009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520" w:rsidRDefault="00862520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EB548C" w:rsidP="00317B83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Vysvětlete, co to jsou krasové jevy! Kde je můžeme sledovat</w:t>
      </w:r>
      <w:r w:rsidR="00317B83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7C7C00" w:rsidRPr="00D44BC5" w:rsidRDefault="007C7C00" w:rsidP="007C7C00">
      <w:pPr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cs-CZ"/>
        </w:rPr>
        <w:drawing>
          <wp:inline distT="0" distB="0" distL="0" distR="0">
            <wp:extent cx="813974" cy="1220368"/>
            <wp:effectExtent l="0" t="0" r="5715" b="0"/>
            <wp:docPr id="11" name="Obrázek 11" descr="http://wiki.rvp.cz/@api/deki/files/13293/=DSC06992.jpg?size=webview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iki.rvp.cz/@api/deki/files/13293/=DSC06992.jpg?size=webview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995" cy="12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233" w:rsidRDefault="00471233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DC" w:rsidRDefault="00DF45DC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5DC" w:rsidRDefault="00344092" w:rsidP="00317B83">
      <w:pPr>
        <w:pStyle w:val="Odstavecseseznamem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 je t</w:t>
      </w:r>
      <w:r w:rsidR="00EB548C">
        <w:rPr>
          <w:rFonts w:ascii="Times New Roman" w:hAnsi="Times New Roman" w:cs="Times New Roman"/>
          <w:b/>
          <w:sz w:val="24"/>
          <w:szCs w:val="24"/>
        </w:rPr>
        <w:t xml:space="preserve">vrdost vody – co ji způsobuje? Dá se odstranit? 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809" w:rsidRP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005809" w:rsidRPr="00005809" w:rsidSect="00084AD2">
      <w:footerReference w:type="default" r:id="rId1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  <w:footnote w:id="1">
    <w:p w:rsidR="001007D3" w:rsidRPr="008D008B" w:rsidRDefault="001007D3">
      <w:pPr>
        <w:pStyle w:val="Textpoznpodarou"/>
        <w:rPr>
          <w:sz w:val="16"/>
          <w:szCs w:val="16"/>
          <w:lang w:val="en-US"/>
        </w:rPr>
      </w:pPr>
      <w:r>
        <w:rPr>
          <w:rStyle w:val="Znakapoznpodarou"/>
        </w:rPr>
        <w:footnoteRef/>
      </w:r>
      <w:r>
        <w:t xml:space="preserve"> </w:t>
      </w:r>
      <w:r w:rsidRPr="001007D3">
        <w:rPr>
          <w:sz w:val="16"/>
          <w:szCs w:val="16"/>
        </w:rPr>
        <w:t>TOMIHAHNDORF</w:t>
      </w:r>
      <w:r w:rsidR="008D008B">
        <w:rPr>
          <w:sz w:val="16"/>
          <w:szCs w:val="16"/>
        </w:rPr>
        <w:t>.</w:t>
      </w:r>
      <w:r w:rsidRPr="001007D3">
        <w:rPr>
          <w:sz w:val="16"/>
          <w:szCs w:val="16"/>
        </w:rPr>
        <w:t>[cit. 2010-</w:t>
      </w:r>
      <w:r w:rsidRPr="008D008B">
        <w:rPr>
          <w:sz w:val="16"/>
          <w:szCs w:val="16"/>
        </w:rPr>
        <w:t xml:space="preserve">11-07]. Dostupný pod licencí </w:t>
      </w:r>
      <w:proofErr w:type="spellStart"/>
      <w:r w:rsidRPr="008D008B">
        <w:rPr>
          <w:sz w:val="16"/>
          <w:szCs w:val="16"/>
        </w:rPr>
        <w:t>Creative</w:t>
      </w:r>
      <w:proofErr w:type="spellEnd"/>
      <w:r w:rsidRPr="008D008B">
        <w:rPr>
          <w:sz w:val="16"/>
          <w:szCs w:val="16"/>
        </w:rPr>
        <w:t xml:space="preserve"> </w:t>
      </w:r>
      <w:proofErr w:type="spellStart"/>
      <w:r w:rsidRPr="008D008B">
        <w:rPr>
          <w:sz w:val="16"/>
          <w:szCs w:val="16"/>
        </w:rPr>
        <w:t>Commons</w:t>
      </w:r>
      <w:proofErr w:type="spellEnd"/>
      <w:r w:rsidRPr="008D008B">
        <w:rPr>
          <w:sz w:val="16"/>
          <w:szCs w:val="16"/>
        </w:rPr>
        <w:t xml:space="preserve"> na WWW: </w:t>
      </w:r>
      <w:r w:rsidRPr="008D008B">
        <w:rPr>
          <w:sz w:val="16"/>
          <w:szCs w:val="16"/>
          <w:lang w:val="en-US"/>
        </w:rPr>
        <w:t>&lt;http://cs.wikipedia.org/wiki/Soubor:Calcium_1.jpg&gt;</w:t>
      </w:r>
    </w:p>
  </w:footnote>
  <w:footnote w:id="2">
    <w:p w:rsidR="00317B83" w:rsidRPr="008D008B" w:rsidRDefault="00317B83">
      <w:pPr>
        <w:pStyle w:val="Textpoznpodarou"/>
        <w:rPr>
          <w:lang w:val="en-US"/>
        </w:rPr>
      </w:pPr>
      <w:r w:rsidRPr="008D008B">
        <w:rPr>
          <w:rStyle w:val="Znakapoznpodarou"/>
          <w:sz w:val="16"/>
          <w:szCs w:val="16"/>
        </w:rPr>
        <w:footnoteRef/>
      </w:r>
      <w:r w:rsidRPr="008D008B">
        <w:rPr>
          <w:sz w:val="16"/>
          <w:szCs w:val="16"/>
        </w:rPr>
        <w:t xml:space="preserve"> </w:t>
      </w:r>
      <w:r w:rsidR="008D008B" w:rsidRPr="008D008B">
        <w:rPr>
          <w:sz w:val="16"/>
          <w:szCs w:val="16"/>
        </w:rPr>
        <w:t>JELÍNKOVÁ, Ivana</w:t>
      </w:r>
      <w:r w:rsidR="008D008B">
        <w:rPr>
          <w:sz w:val="16"/>
          <w:szCs w:val="16"/>
        </w:rPr>
        <w:t xml:space="preserve">. </w:t>
      </w:r>
      <w:r w:rsidRPr="008D008B">
        <w:rPr>
          <w:sz w:val="16"/>
          <w:szCs w:val="16"/>
        </w:rPr>
        <w:t>[cit. 2010-11-07]. Dostupný po</w:t>
      </w:r>
      <w:r w:rsidRPr="001007D3">
        <w:rPr>
          <w:sz w:val="16"/>
          <w:szCs w:val="16"/>
        </w:rPr>
        <w:t xml:space="preserve">d licencí </w:t>
      </w:r>
      <w:proofErr w:type="spellStart"/>
      <w:r w:rsidRPr="001007D3">
        <w:rPr>
          <w:sz w:val="16"/>
          <w:szCs w:val="16"/>
        </w:rPr>
        <w:t>Creative</w:t>
      </w:r>
      <w:proofErr w:type="spellEnd"/>
      <w:r w:rsidRPr="001007D3">
        <w:rPr>
          <w:sz w:val="16"/>
          <w:szCs w:val="16"/>
        </w:rPr>
        <w:t xml:space="preserve"> </w:t>
      </w:r>
      <w:proofErr w:type="spellStart"/>
      <w:r w:rsidRPr="001007D3">
        <w:rPr>
          <w:sz w:val="16"/>
          <w:szCs w:val="16"/>
        </w:rPr>
        <w:t>Commons</w:t>
      </w:r>
      <w:proofErr w:type="spellEnd"/>
      <w:r w:rsidRPr="001007D3">
        <w:rPr>
          <w:sz w:val="16"/>
          <w:szCs w:val="16"/>
        </w:rPr>
        <w:t xml:space="preserve"> na WWW:</w:t>
      </w:r>
      <w:r w:rsidR="008D008B">
        <w:rPr>
          <w:sz w:val="16"/>
          <w:szCs w:val="16"/>
        </w:rPr>
        <w:br/>
      </w:r>
      <w:r w:rsidR="008D008B">
        <w:rPr>
          <w:sz w:val="16"/>
          <w:szCs w:val="16"/>
          <w:lang w:val="en-US"/>
        </w:rPr>
        <w:t>&lt;</w:t>
      </w:r>
      <w:r w:rsidR="008D008B" w:rsidRPr="008D008B">
        <w:t xml:space="preserve"> </w:t>
      </w:r>
      <w:r w:rsidR="008D008B" w:rsidRPr="008D008B">
        <w:rPr>
          <w:sz w:val="16"/>
          <w:szCs w:val="16"/>
          <w:lang w:val="en-US"/>
        </w:rPr>
        <w:t>http://wiki.rvp.cz/@api/deki/files/13293/=DSC06992.jpg?size=webview</w:t>
      </w:r>
      <w:r w:rsidR="008D008B">
        <w:rPr>
          <w:sz w:val="16"/>
          <w:szCs w:val="16"/>
          <w:lang w:val="en-US"/>
        </w:rPr>
        <w:t>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7"/>
  </w:num>
  <w:num w:numId="7">
    <w:abstractNumId w:val="12"/>
  </w:num>
  <w:num w:numId="8">
    <w:abstractNumId w:val="19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1"/>
  </w:num>
  <w:num w:numId="14">
    <w:abstractNumId w:val="13"/>
  </w:num>
  <w:num w:numId="15">
    <w:abstractNumId w:val="2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0"/>
  </w:num>
  <w:num w:numId="22">
    <w:abstractNumId w:val="9"/>
  </w:num>
  <w:num w:numId="23">
    <w:abstractNumId w:val="18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9202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5544"/>
    <w:rsid w:val="00317B83"/>
    <w:rsid w:val="00344092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5BD1"/>
    <w:rsid w:val="00542DF8"/>
    <w:rsid w:val="00565C41"/>
    <w:rsid w:val="00566650"/>
    <w:rsid w:val="005A2F7E"/>
    <w:rsid w:val="005A4363"/>
    <w:rsid w:val="005C32F5"/>
    <w:rsid w:val="005D4579"/>
    <w:rsid w:val="005D5ADC"/>
    <w:rsid w:val="005F2409"/>
    <w:rsid w:val="006347FB"/>
    <w:rsid w:val="00636DAB"/>
    <w:rsid w:val="006515B1"/>
    <w:rsid w:val="006516F6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C7C00"/>
    <w:rsid w:val="007D09E7"/>
    <w:rsid w:val="0081395E"/>
    <w:rsid w:val="00813B42"/>
    <w:rsid w:val="00862520"/>
    <w:rsid w:val="00871241"/>
    <w:rsid w:val="0087486C"/>
    <w:rsid w:val="008942D1"/>
    <w:rsid w:val="0089777B"/>
    <w:rsid w:val="008C7F5F"/>
    <w:rsid w:val="008D008B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30F0"/>
    <w:rsid w:val="00C2609B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z/url?sa=i&amp;rct=j&amp;q=&amp;esrc=s&amp;frm=1&amp;source=images&amp;cd=&amp;cad=rja&amp;docid=RUgqIw9-P_Be5M&amp;tbnid=IBpjeMk611RcDM:&amp;ved=0CAUQjRw&amp;url=http://wiki.rvp.cz/Kabinet/Obrazky/%C4%8Cesko/P%C5%99%C3%ADrodn%C3%AD_zaj%C3%ADmavosti_%C4%8Ceska/Moravsk%C3%BD_kras&amp;ei=aoN7UpTyFoLqswbO-YC4Aw&amp;bvm=bv.56146854,d.bGE&amp;psig=AFQjCNGHm9o_b5bG85X_iDm-R6e0xft2bg&amp;ust=138391267369107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Soubor:Calcium_1.jp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35252-3431-4DEA-9EF8-795E3F90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</TotalTime>
  <Pages>2</Pages>
  <Words>37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3</cp:revision>
  <cp:lastPrinted>2013-04-17T07:46:00Z</cp:lastPrinted>
  <dcterms:created xsi:type="dcterms:W3CDTF">2013-11-07T13:17:00Z</dcterms:created>
  <dcterms:modified xsi:type="dcterms:W3CDTF">2013-11-07T13:29:00Z</dcterms:modified>
</cp:coreProperties>
</file>