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4579" w:rsidRPr="00DA16F8" w:rsidRDefault="005D4579" w:rsidP="005D4579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 w:rsidRPr="00DA16F8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D462D">
        <w:rPr>
          <w:rFonts w:ascii="Comic Sans MS" w:hAnsi="Comic Sans MS" w:cs="Comic Sans MS"/>
          <w:b/>
          <w:bCs/>
          <w:color w:val="024595"/>
          <w:sz w:val="54"/>
          <w:szCs w:val="54"/>
        </w:rPr>
        <w:t>Vápenec a jeho produkty ve stavebnictví</w:t>
      </w:r>
      <w:r w:rsidR="00BF2CFB">
        <w:rPr>
          <w:rFonts w:ascii="Comic Sans MS" w:hAnsi="Comic Sans MS" w:cs="Comic Sans MS"/>
          <w:b/>
          <w:bCs/>
          <w:color w:val="024595"/>
          <w:sz w:val="54"/>
          <w:szCs w:val="54"/>
        </w:rPr>
        <w:t xml:space="preserve"> </w:t>
      </w:r>
    </w:p>
    <w:p w:rsidR="00422AEA" w:rsidRPr="000A7AFE" w:rsidRDefault="000A7AFE" w:rsidP="000A7AFE">
      <w:pPr>
        <w:pStyle w:val="Odstavecseseznamem"/>
        <w:ind w:left="885"/>
        <w:rPr>
          <w:rFonts w:ascii="Times New Roman" w:hAnsi="Times New Roman" w:cs="Times New Roman"/>
          <w:sz w:val="24"/>
          <w:szCs w:val="24"/>
          <w:vertAlign w:val="superscript"/>
        </w:rPr>
      </w:pPr>
      <w:r w:rsidRPr="000A7AFE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</w:p>
    <w:p w:rsidR="00422AEA" w:rsidRDefault="00422AEA" w:rsidP="006E0BFA">
      <w:pPr>
        <w:spacing w:after="0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422AEA" w:rsidRDefault="00422AEA" w:rsidP="006E0BFA">
      <w:pPr>
        <w:spacing w:after="0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422AEA" w:rsidRDefault="00422AEA" w:rsidP="006E0BFA">
      <w:pPr>
        <w:spacing w:after="0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422AEA" w:rsidRDefault="00422AEA" w:rsidP="006E0BFA">
      <w:pPr>
        <w:spacing w:after="0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422AEA" w:rsidRDefault="00422AEA" w:rsidP="006E0BFA">
      <w:pPr>
        <w:spacing w:after="0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422AEA" w:rsidRDefault="00422AEA" w:rsidP="006E0BFA">
      <w:pPr>
        <w:spacing w:after="0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422AEA" w:rsidRDefault="00422AEA" w:rsidP="006E0BFA">
      <w:pPr>
        <w:spacing w:after="0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422AEA" w:rsidRDefault="00422AEA" w:rsidP="006E0BFA">
      <w:pPr>
        <w:spacing w:after="0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422AEA" w:rsidRDefault="00422AEA" w:rsidP="006E0BFA">
      <w:pPr>
        <w:spacing w:after="0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422AEA" w:rsidRDefault="00422AEA" w:rsidP="006E0BFA">
      <w:pPr>
        <w:spacing w:after="0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422AEA" w:rsidRDefault="00422AEA" w:rsidP="006E0BFA">
      <w:pPr>
        <w:spacing w:after="0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422AEA" w:rsidRDefault="00422AEA" w:rsidP="006E0BFA">
      <w:pPr>
        <w:spacing w:after="0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422AEA" w:rsidRDefault="00422AEA" w:rsidP="006E0BFA">
      <w:pPr>
        <w:spacing w:after="0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422AEA" w:rsidRDefault="00422AEA" w:rsidP="006E0BFA">
      <w:pPr>
        <w:spacing w:after="0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C130F0" w:rsidRDefault="00C130F0" w:rsidP="006E0BFA">
      <w:pPr>
        <w:spacing w:after="0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bookmarkStart w:id="0" w:name="_GoBack"/>
      <w:bookmarkEnd w:id="0"/>
    </w:p>
    <w:p w:rsidR="00677645" w:rsidRDefault="001A1B44" w:rsidP="001007D3">
      <w:pPr>
        <w:pStyle w:val="Odstavecseseznamem"/>
        <w:numPr>
          <w:ilvl w:val="0"/>
          <w:numId w:val="24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Co je to vápenec a kde se nachází?</w:t>
      </w:r>
    </w:p>
    <w:p w:rsidR="00677645" w:rsidRDefault="00677645" w:rsidP="00005809">
      <w:pPr>
        <w:pStyle w:val="Odstavecseseznamem"/>
        <w:spacing w:after="0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F2B19" w:rsidRDefault="001A1B44" w:rsidP="001007D3">
      <w:pPr>
        <w:pStyle w:val="Odstavecseseznamem"/>
        <w:numPr>
          <w:ilvl w:val="0"/>
          <w:numId w:val="24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Jak se </w:t>
      </w:r>
      <w:r w:rsidR="00E5490A">
        <w:rPr>
          <w:rFonts w:ascii="Times New Roman" w:hAnsi="Times New Roman" w:cs="Times New Roman"/>
          <w:b/>
          <w:sz w:val="24"/>
          <w:szCs w:val="24"/>
        </w:rPr>
        <w:t>vyrábí pálené vápno</w:t>
      </w:r>
      <w:r>
        <w:rPr>
          <w:rFonts w:ascii="Times New Roman" w:hAnsi="Times New Roman" w:cs="Times New Roman"/>
          <w:b/>
          <w:sz w:val="24"/>
          <w:szCs w:val="24"/>
        </w:rPr>
        <w:t>?</w:t>
      </w:r>
    </w:p>
    <w:p w:rsidR="00EB548C" w:rsidRDefault="00EB548C" w:rsidP="00005809">
      <w:pPr>
        <w:pStyle w:val="Odstavecseseznamem"/>
        <w:spacing w:after="0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B548C" w:rsidRDefault="001A1B44" w:rsidP="001007D3">
      <w:pPr>
        <w:pStyle w:val="Odstavecseseznamem"/>
        <w:numPr>
          <w:ilvl w:val="0"/>
          <w:numId w:val="24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Hašení páleného vápna, po</w:t>
      </w:r>
      <w:r w:rsidR="00EB3F90">
        <w:rPr>
          <w:rFonts w:ascii="Times New Roman" w:hAnsi="Times New Roman" w:cs="Times New Roman"/>
          <w:b/>
          <w:sz w:val="24"/>
          <w:szCs w:val="24"/>
        </w:rPr>
        <w:t>u</w:t>
      </w:r>
      <w:r>
        <w:rPr>
          <w:rFonts w:ascii="Times New Roman" w:hAnsi="Times New Roman" w:cs="Times New Roman"/>
          <w:b/>
          <w:sz w:val="24"/>
          <w:szCs w:val="24"/>
        </w:rPr>
        <w:t>žití produktu hašení</w:t>
      </w:r>
      <w:r w:rsidR="00EB3F90">
        <w:rPr>
          <w:rFonts w:ascii="Times New Roman" w:hAnsi="Times New Roman" w:cs="Times New Roman"/>
          <w:b/>
          <w:sz w:val="24"/>
          <w:szCs w:val="24"/>
        </w:rPr>
        <w:t>, vysvětlete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81395E" w:rsidRDefault="0081395E" w:rsidP="00005809">
      <w:pPr>
        <w:pStyle w:val="Odstavecseseznamem"/>
        <w:spacing w:after="0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F45DC" w:rsidRDefault="001A1B44" w:rsidP="001A1B44">
      <w:pPr>
        <w:pStyle w:val="Odstavecseseznamem"/>
        <w:numPr>
          <w:ilvl w:val="0"/>
          <w:numId w:val="24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Tvrdnutí malty! Proč je důležité v novostavbách větrat?</w:t>
      </w:r>
    </w:p>
    <w:p w:rsidR="001A1B44" w:rsidRPr="001A1B44" w:rsidRDefault="001A1B44" w:rsidP="001A1B44">
      <w:pPr>
        <w:pStyle w:val="Odstavecseseznamem"/>
        <w:rPr>
          <w:rFonts w:ascii="Times New Roman" w:hAnsi="Times New Roman" w:cs="Times New Roman"/>
          <w:b/>
          <w:sz w:val="24"/>
          <w:szCs w:val="24"/>
        </w:rPr>
      </w:pPr>
    </w:p>
    <w:p w:rsidR="0081395E" w:rsidRDefault="0081395E" w:rsidP="00005809">
      <w:pPr>
        <w:pStyle w:val="Odstavecseseznamem"/>
        <w:spacing w:after="0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05809" w:rsidRPr="00005809" w:rsidRDefault="00005809" w:rsidP="00005809">
      <w:pPr>
        <w:pStyle w:val="Odstavecseseznamem"/>
        <w:spacing w:after="0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sectPr w:rsidR="00005809" w:rsidRPr="00005809" w:rsidSect="00084AD2">
      <w:footerReference w:type="default" r:id="rId10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56C7" w:rsidRDefault="002C56C7" w:rsidP="00CA6778">
      <w:pPr>
        <w:spacing w:before="0" w:after="0"/>
      </w:pPr>
      <w:r>
        <w:separator/>
      </w:r>
    </w:p>
  </w:endnote>
  <w:endnote w:type="continuationSeparator" w:id="0">
    <w:p w:rsidR="002C56C7" w:rsidRDefault="002C56C7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3B42" w:rsidRPr="00B6258F" w:rsidRDefault="00813B42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 xml:space="preserve">Autorem materiálu a všech jeho částí, není-li uvedeno jinak, je </w:t>
    </w:r>
    <w:r>
      <w:rPr>
        <w:color w:val="808080" w:themeColor="background1" w:themeShade="80"/>
      </w:rPr>
      <w:t xml:space="preserve">Mgr. Helena </w:t>
    </w:r>
    <w:r w:rsidRPr="00B6258F">
      <w:rPr>
        <w:color w:val="808080" w:themeColor="background1" w:themeShade="80"/>
      </w:rPr>
      <w:t>Košťálová</w:t>
    </w:r>
  </w:p>
  <w:p w:rsidR="00813B42" w:rsidRPr="0015164B" w:rsidRDefault="00813B42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813B42" w:rsidRPr="0015164B" w:rsidRDefault="00813B42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56C7" w:rsidRDefault="002C56C7" w:rsidP="00CA6778">
      <w:pPr>
        <w:spacing w:before="0" w:after="0"/>
      </w:pPr>
      <w:r>
        <w:separator/>
      </w:r>
    </w:p>
  </w:footnote>
  <w:footnote w:type="continuationSeparator" w:id="0">
    <w:p w:rsidR="002C56C7" w:rsidRDefault="002C56C7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A14AC6"/>
    <w:multiLevelType w:val="hybridMultilevel"/>
    <w:tmpl w:val="1C14AA7C"/>
    <w:lvl w:ilvl="0" w:tplc="F022F65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48" w:hanging="360"/>
      </w:pPr>
    </w:lvl>
    <w:lvl w:ilvl="2" w:tplc="0405001B" w:tentative="1">
      <w:start w:val="1"/>
      <w:numFmt w:val="lowerRoman"/>
      <w:lvlText w:val="%3."/>
      <w:lvlJc w:val="right"/>
      <w:pPr>
        <w:ind w:left="2368" w:hanging="180"/>
      </w:pPr>
    </w:lvl>
    <w:lvl w:ilvl="3" w:tplc="0405000F" w:tentative="1">
      <w:start w:val="1"/>
      <w:numFmt w:val="decimal"/>
      <w:lvlText w:val="%4."/>
      <w:lvlJc w:val="left"/>
      <w:pPr>
        <w:ind w:left="3088" w:hanging="360"/>
      </w:pPr>
    </w:lvl>
    <w:lvl w:ilvl="4" w:tplc="04050019" w:tentative="1">
      <w:start w:val="1"/>
      <w:numFmt w:val="lowerLetter"/>
      <w:lvlText w:val="%5."/>
      <w:lvlJc w:val="left"/>
      <w:pPr>
        <w:ind w:left="3808" w:hanging="360"/>
      </w:pPr>
    </w:lvl>
    <w:lvl w:ilvl="5" w:tplc="0405001B" w:tentative="1">
      <w:start w:val="1"/>
      <w:numFmt w:val="lowerRoman"/>
      <w:lvlText w:val="%6."/>
      <w:lvlJc w:val="right"/>
      <w:pPr>
        <w:ind w:left="4528" w:hanging="180"/>
      </w:pPr>
    </w:lvl>
    <w:lvl w:ilvl="6" w:tplc="0405000F" w:tentative="1">
      <w:start w:val="1"/>
      <w:numFmt w:val="decimal"/>
      <w:lvlText w:val="%7."/>
      <w:lvlJc w:val="left"/>
      <w:pPr>
        <w:ind w:left="5248" w:hanging="360"/>
      </w:pPr>
    </w:lvl>
    <w:lvl w:ilvl="7" w:tplc="04050019" w:tentative="1">
      <w:start w:val="1"/>
      <w:numFmt w:val="lowerLetter"/>
      <w:lvlText w:val="%8."/>
      <w:lvlJc w:val="left"/>
      <w:pPr>
        <w:ind w:left="5968" w:hanging="360"/>
      </w:pPr>
    </w:lvl>
    <w:lvl w:ilvl="8" w:tplc="040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>
    <w:nsid w:val="052B044D"/>
    <w:multiLevelType w:val="hybridMultilevel"/>
    <w:tmpl w:val="73E202A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E82CD6"/>
    <w:multiLevelType w:val="hybridMultilevel"/>
    <w:tmpl w:val="797AC7B4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>
    <w:nsid w:val="0A2B3203"/>
    <w:multiLevelType w:val="hybridMultilevel"/>
    <w:tmpl w:val="A9DCF05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036DF2"/>
    <w:multiLevelType w:val="hybridMultilevel"/>
    <w:tmpl w:val="1F3496FE"/>
    <w:lvl w:ilvl="0" w:tplc="5676737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B73DFE"/>
    <w:multiLevelType w:val="hybridMultilevel"/>
    <w:tmpl w:val="617C55DE"/>
    <w:lvl w:ilvl="0" w:tplc="168AE95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19BF7429"/>
    <w:multiLevelType w:val="hybridMultilevel"/>
    <w:tmpl w:val="6FEADE3C"/>
    <w:lvl w:ilvl="0" w:tplc="A050B49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1AD50222"/>
    <w:multiLevelType w:val="hybridMultilevel"/>
    <w:tmpl w:val="3040891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>
    <w:nsid w:val="1B9C5649"/>
    <w:multiLevelType w:val="hybridMultilevel"/>
    <w:tmpl w:val="04FE03A6"/>
    <w:lvl w:ilvl="0" w:tplc="84A05114">
      <w:start w:val="1"/>
      <w:numFmt w:val="lowerLetter"/>
      <w:lvlText w:val="%1)"/>
      <w:lvlJc w:val="left"/>
      <w:pPr>
        <w:ind w:left="644" w:hanging="360"/>
      </w:pPr>
      <w:rPr>
        <w:rFonts w:hint="default"/>
        <w:b/>
        <w:i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1D631005"/>
    <w:multiLevelType w:val="hybridMultilevel"/>
    <w:tmpl w:val="B9905B80"/>
    <w:lvl w:ilvl="0" w:tplc="DF54334E">
      <w:start w:val="1"/>
      <w:numFmt w:val="decimal"/>
      <w:lvlText w:val="%1)"/>
      <w:lvlJc w:val="left"/>
      <w:pPr>
        <w:ind w:left="885" w:hanging="525"/>
      </w:pPr>
      <w:rPr>
        <w:rFonts w:ascii="Comic Sans MS" w:hAnsi="Comic Sans MS" w:cs="Comic Sans MS" w:hint="default"/>
        <w:b/>
        <w:color w:val="024595"/>
        <w:sz w:val="54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A360EF5"/>
    <w:multiLevelType w:val="hybridMultilevel"/>
    <w:tmpl w:val="3378DD32"/>
    <w:lvl w:ilvl="0" w:tplc="0405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2EDC5FF5"/>
    <w:multiLevelType w:val="hybridMultilevel"/>
    <w:tmpl w:val="13CE1392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FB856A8"/>
    <w:multiLevelType w:val="hybridMultilevel"/>
    <w:tmpl w:val="FA427A6C"/>
    <w:lvl w:ilvl="0" w:tplc="E2C4091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>
    <w:nsid w:val="390D7349"/>
    <w:multiLevelType w:val="hybridMultilevel"/>
    <w:tmpl w:val="FC7CD4B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C4C5F2F"/>
    <w:multiLevelType w:val="hybridMultilevel"/>
    <w:tmpl w:val="8C925698"/>
    <w:lvl w:ilvl="0" w:tplc="0405000F">
      <w:start w:val="1"/>
      <w:numFmt w:val="decimal"/>
      <w:lvlText w:val="%1.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>
    <w:nsid w:val="425619F5"/>
    <w:multiLevelType w:val="hybridMultilevel"/>
    <w:tmpl w:val="A7E8180C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E037E9C"/>
    <w:multiLevelType w:val="hybridMultilevel"/>
    <w:tmpl w:val="BEB81DB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1193D65"/>
    <w:multiLevelType w:val="hybridMultilevel"/>
    <w:tmpl w:val="7624D304"/>
    <w:lvl w:ilvl="0" w:tplc="00D64AF8">
      <w:start w:val="1"/>
      <w:numFmt w:val="lowerLetter"/>
      <w:lvlText w:val="%1)"/>
      <w:lvlJc w:val="left"/>
      <w:pPr>
        <w:ind w:left="644" w:hanging="360"/>
      </w:pPr>
      <w:rPr>
        <w:rFonts w:hint="default"/>
        <w:b/>
        <w:i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>
    <w:nsid w:val="69A240C7"/>
    <w:multiLevelType w:val="hybridMultilevel"/>
    <w:tmpl w:val="7A020078"/>
    <w:lvl w:ilvl="0" w:tplc="040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740417BF"/>
    <w:multiLevelType w:val="hybridMultilevel"/>
    <w:tmpl w:val="93A47A04"/>
    <w:lvl w:ilvl="0" w:tplc="F022F65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>
    <w:nsid w:val="76B01073"/>
    <w:multiLevelType w:val="hybridMultilevel"/>
    <w:tmpl w:val="CE647366"/>
    <w:lvl w:ilvl="0" w:tplc="24400FEA">
      <w:numFmt w:val="bullet"/>
      <w:lvlText w:val="-"/>
      <w:lvlJc w:val="left"/>
      <w:pPr>
        <w:ind w:left="177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abstractNum w:abstractNumId="21">
    <w:nsid w:val="7B1D5C30"/>
    <w:multiLevelType w:val="hybridMultilevel"/>
    <w:tmpl w:val="E7B2350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C59487F"/>
    <w:multiLevelType w:val="hybridMultilevel"/>
    <w:tmpl w:val="ED5A47DE"/>
    <w:lvl w:ilvl="0" w:tplc="0405000F">
      <w:start w:val="1"/>
      <w:numFmt w:val="decimal"/>
      <w:lvlText w:val="%1.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15"/>
  </w:num>
  <w:num w:numId="2">
    <w:abstractNumId w:val="14"/>
  </w:num>
  <w:num w:numId="3">
    <w:abstractNumId w:val="2"/>
  </w:num>
  <w:num w:numId="4">
    <w:abstractNumId w:val="10"/>
  </w:num>
  <w:num w:numId="5">
    <w:abstractNumId w:val="8"/>
  </w:num>
  <w:num w:numId="6">
    <w:abstractNumId w:val="17"/>
  </w:num>
  <w:num w:numId="7">
    <w:abstractNumId w:val="12"/>
  </w:num>
  <w:num w:numId="8">
    <w:abstractNumId w:val="19"/>
  </w:num>
  <w:num w:numId="9">
    <w:abstractNumId w:val="0"/>
  </w:num>
  <w:num w:numId="10">
    <w:abstractNumId w:val="7"/>
  </w:num>
  <w:num w:numId="11">
    <w:abstractNumId w:val="5"/>
  </w:num>
  <w:num w:numId="12">
    <w:abstractNumId w:val="4"/>
  </w:num>
  <w:num w:numId="13">
    <w:abstractNumId w:val="21"/>
  </w:num>
  <w:num w:numId="14">
    <w:abstractNumId w:val="13"/>
  </w:num>
  <w:num w:numId="15">
    <w:abstractNumId w:val="22"/>
  </w:num>
  <w:num w:numId="1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"/>
  </w:num>
  <w:num w:numId="18">
    <w:abstractNumId w:val="11"/>
  </w:num>
  <w:num w:numId="19">
    <w:abstractNumId w:val="6"/>
  </w:num>
  <w:num w:numId="20">
    <w:abstractNumId w:val="1"/>
  </w:num>
  <w:num w:numId="21">
    <w:abstractNumId w:val="20"/>
  </w:num>
  <w:num w:numId="22">
    <w:abstractNumId w:val="9"/>
  </w:num>
  <w:num w:numId="23">
    <w:abstractNumId w:val="18"/>
  </w:num>
  <w:num w:numId="24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832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57BB"/>
    <w:rsid w:val="00005809"/>
    <w:rsid w:val="00016894"/>
    <w:rsid w:val="00026FFF"/>
    <w:rsid w:val="0004446A"/>
    <w:rsid w:val="0005607D"/>
    <w:rsid w:val="00062792"/>
    <w:rsid w:val="0006604B"/>
    <w:rsid w:val="00072616"/>
    <w:rsid w:val="00074077"/>
    <w:rsid w:val="00084AD2"/>
    <w:rsid w:val="00086D60"/>
    <w:rsid w:val="000A7AFE"/>
    <w:rsid w:val="000F56A9"/>
    <w:rsid w:val="001007D3"/>
    <w:rsid w:val="00116D86"/>
    <w:rsid w:val="00117D5A"/>
    <w:rsid w:val="0014312E"/>
    <w:rsid w:val="00146071"/>
    <w:rsid w:val="0015164B"/>
    <w:rsid w:val="00152E64"/>
    <w:rsid w:val="001639AD"/>
    <w:rsid w:val="0017080B"/>
    <w:rsid w:val="001901B5"/>
    <w:rsid w:val="00197988"/>
    <w:rsid w:val="001A1B44"/>
    <w:rsid w:val="001B37B8"/>
    <w:rsid w:val="001C6ED0"/>
    <w:rsid w:val="001F4FCA"/>
    <w:rsid w:val="002012D6"/>
    <w:rsid w:val="0020149C"/>
    <w:rsid w:val="00201914"/>
    <w:rsid w:val="002052BA"/>
    <w:rsid w:val="00206090"/>
    <w:rsid w:val="002077C6"/>
    <w:rsid w:val="0022027C"/>
    <w:rsid w:val="00235DCF"/>
    <w:rsid w:val="0023644A"/>
    <w:rsid w:val="00245602"/>
    <w:rsid w:val="00245BEE"/>
    <w:rsid w:val="00247D1D"/>
    <w:rsid w:val="00252D2D"/>
    <w:rsid w:val="00281EB3"/>
    <w:rsid w:val="002A6838"/>
    <w:rsid w:val="002A7CCE"/>
    <w:rsid w:val="002C56C7"/>
    <w:rsid w:val="002E5544"/>
    <w:rsid w:val="00317B83"/>
    <w:rsid w:val="00344092"/>
    <w:rsid w:val="00351C4B"/>
    <w:rsid w:val="00375125"/>
    <w:rsid w:val="00381B14"/>
    <w:rsid w:val="003A25B7"/>
    <w:rsid w:val="003A25E7"/>
    <w:rsid w:val="003A6AF3"/>
    <w:rsid w:val="003B4016"/>
    <w:rsid w:val="003C040B"/>
    <w:rsid w:val="003D1D48"/>
    <w:rsid w:val="003D53BF"/>
    <w:rsid w:val="00402561"/>
    <w:rsid w:val="004046E7"/>
    <w:rsid w:val="00406478"/>
    <w:rsid w:val="00416E8A"/>
    <w:rsid w:val="004171CA"/>
    <w:rsid w:val="00422AEA"/>
    <w:rsid w:val="00430C16"/>
    <w:rsid w:val="00441154"/>
    <w:rsid w:val="00445B90"/>
    <w:rsid w:val="0045017B"/>
    <w:rsid w:val="004513CC"/>
    <w:rsid w:val="00471233"/>
    <w:rsid w:val="004B0AD8"/>
    <w:rsid w:val="004B6A51"/>
    <w:rsid w:val="004B7A66"/>
    <w:rsid w:val="004C4D3B"/>
    <w:rsid w:val="004D462D"/>
    <w:rsid w:val="004D602D"/>
    <w:rsid w:val="004D68E6"/>
    <w:rsid w:val="004E1AFD"/>
    <w:rsid w:val="004E7701"/>
    <w:rsid w:val="00515BD1"/>
    <w:rsid w:val="00542DF8"/>
    <w:rsid w:val="00565C41"/>
    <w:rsid w:val="00566650"/>
    <w:rsid w:val="005A2F7E"/>
    <w:rsid w:val="005A4363"/>
    <w:rsid w:val="005C32F5"/>
    <w:rsid w:val="005D4579"/>
    <w:rsid w:val="005D5ADC"/>
    <w:rsid w:val="005F2409"/>
    <w:rsid w:val="006347FB"/>
    <w:rsid w:val="00636DAB"/>
    <w:rsid w:val="006515B1"/>
    <w:rsid w:val="006516F6"/>
    <w:rsid w:val="00666590"/>
    <w:rsid w:val="00677645"/>
    <w:rsid w:val="00684206"/>
    <w:rsid w:val="00687A26"/>
    <w:rsid w:val="0069140B"/>
    <w:rsid w:val="006A7CBA"/>
    <w:rsid w:val="006C0952"/>
    <w:rsid w:val="006D5A21"/>
    <w:rsid w:val="006E0461"/>
    <w:rsid w:val="006E0BFA"/>
    <w:rsid w:val="006F57CB"/>
    <w:rsid w:val="0071053A"/>
    <w:rsid w:val="007269D6"/>
    <w:rsid w:val="00727D1D"/>
    <w:rsid w:val="007526AA"/>
    <w:rsid w:val="007677D5"/>
    <w:rsid w:val="0079100A"/>
    <w:rsid w:val="007966CD"/>
    <w:rsid w:val="00797788"/>
    <w:rsid w:val="007C7C00"/>
    <w:rsid w:val="007D09E7"/>
    <w:rsid w:val="0081395E"/>
    <w:rsid w:val="00813B42"/>
    <w:rsid w:val="00862520"/>
    <w:rsid w:val="00871241"/>
    <w:rsid w:val="0087486C"/>
    <w:rsid w:val="008942D1"/>
    <w:rsid w:val="0089777B"/>
    <w:rsid w:val="008C7F5F"/>
    <w:rsid w:val="008D008B"/>
    <w:rsid w:val="008D73F9"/>
    <w:rsid w:val="008F2B19"/>
    <w:rsid w:val="00902A85"/>
    <w:rsid w:val="009065CD"/>
    <w:rsid w:val="00913696"/>
    <w:rsid w:val="00916F51"/>
    <w:rsid w:val="00922A47"/>
    <w:rsid w:val="00927C4D"/>
    <w:rsid w:val="009304DC"/>
    <w:rsid w:val="00947E9C"/>
    <w:rsid w:val="00955A47"/>
    <w:rsid w:val="00960638"/>
    <w:rsid w:val="009673CF"/>
    <w:rsid w:val="00972914"/>
    <w:rsid w:val="00985533"/>
    <w:rsid w:val="00992074"/>
    <w:rsid w:val="009B29C8"/>
    <w:rsid w:val="009C77DA"/>
    <w:rsid w:val="009F2BD5"/>
    <w:rsid w:val="00A178DC"/>
    <w:rsid w:val="00A2369F"/>
    <w:rsid w:val="00A36CB7"/>
    <w:rsid w:val="00A42827"/>
    <w:rsid w:val="00A51FE5"/>
    <w:rsid w:val="00A54A54"/>
    <w:rsid w:val="00A6213D"/>
    <w:rsid w:val="00A8355D"/>
    <w:rsid w:val="00A932B5"/>
    <w:rsid w:val="00AC1978"/>
    <w:rsid w:val="00AD2E24"/>
    <w:rsid w:val="00AE49E2"/>
    <w:rsid w:val="00B0017B"/>
    <w:rsid w:val="00B157BB"/>
    <w:rsid w:val="00B22086"/>
    <w:rsid w:val="00B24395"/>
    <w:rsid w:val="00B318A5"/>
    <w:rsid w:val="00B452D5"/>
    <w:rsid w:val="00B4799E"/>
    <w:rsid w:val="00B6258F"/>
    <w:rsid w:val="00B66D59"/>
    <w:rsid w:val="00B7090B"/>
    <w:rsid w:val="00B90A54"/>
    <w:rsid w:val="00BB75C9"/>
    <w:rsid w:val="00BD446E"/>
    <w:rsid w:val="00BF2CFB"/>
    <w:rsid w:val="00C03F31"/>
    <w:rsid w:val="00C0508B"/>
    <w:rsid w:val="00C130F0"/>
    <w:rsid w:val="00C2609B"/>
    <w:rsid w:val="00C63923"/>
    <w:rsid w:val="00C856AB"/>
    <w:rsid w:val="00CA6778"/>
    <w:rsid w:val="00CA68AF"/>
    <w:rsid w:val="00CC53D6"/>
    <w:rsid w:val="00CD2D90"/>
    <w:rsid w:val="00CD6019"/>
    <w:rsid w:val="00D16176"/>
    <w:rsid w:val="00D43D01"/>
    <w:rsid w:val="00D45B49"/>
    <w:rsid w:val="00D5444A"/>
    <w:rsid w:val="00D86891"/>
    <w:rsid w:val="00D90F5C"/>
    <w:rsid w:val="00DA16F8"/>
    <w:rsid w:val="00DA32B6"/>
    <w:rsid w:val="00DA743D"/>
    <w:rsid w:val="00DB2BDB"/>
    <w:rsid w:val="00DC2143"/>
    <w:rsid w:val="00DC3244"/>
    <w:rsid w:val="00DC7C19"/>
    <w:rsid w:val="00DD251E"/>
    <w:rsid w:val="00DF45DC"/>
    <w:rsid w:val="00DF5CD9"/>
    <w:rsid w:val="00E06D01"/>
    <w:rsid w:val="00E07A2B"/>
    <w:rsid w:val="00E14205"/>
    <w:rsid w:val="00E35834"/>
    <w:rsid w:val="00E41B15"/>
    <w:rsid w:val="00E5490A"/>
    <w:rsid w:val="00E6389A"/>
    <w:rsid w:val="00E72EDB"/>
    <w:rsid w:val="00EB07BC"/>
    <w:rsid w:val="00EB1970"/>
    <w:rsid w:val="00EB3BFE"/>
    <w:rsid w:val="00EB3F90"/>
    <w:rsid w:val="00EB548C"/>
    <w:rsid w:val="00EC2627"/>
    <w:rsid w:val="00ED6CEC"/>
    <w:rsid w:val="00EE6DC3"/>
    <w:rsid w:val="00EF4FC0"/>
    <w:rsid w:val="00EF725E"/>
    <w:rsid w:val="00F0332D"/>
    <w:rsid w:val="00F23263"/>
    <w:rsid w:val="00F4228D"/>
    <w:rsid w:val="00F50E78"/>
    <w:rsid w:val="00F52027"/>
    <w:rsid w:val="00F62762"/>
    <w:rsid w:val="00FA17AD"/>
    <w:rsid w:val="00FA3FCC"/>
    <w:rsid w:val="00FA5FA8"/>
    <w:rsid w:val="00FB44BD"/>
    <w:rsid w:val="00FC03FC"/>
    <w:rsid w:val="00FC1235"/>
    <w:rsid w:val="00FD4049"/>
    <w:rsid w:val="00FE5CE2"/>
    <w:rsid w:val="00FE77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32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 w:qFormat="1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locked/>
    <w:rsid w:val="00B6258F"/>
    <w:pPr>
      <w:spacing w:before="0" w:after="200" w:line="276" w:lineRule="auto"/>
      <w:ind w:left="720"/>
      <w:contextualSpacing/>
    </w:pPr>
    <w:rPr>
      <w:rFonts w:asciiTheme="minorHAnsi" w:hAnsiTheme="minorHAnsi"/>
    </w:r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C0508B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0508B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locked/>
    <w:rsid w:val="002012D6"/>
    <w:pPr>
      <w:spacing w:before="0" w:after="0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2012D6"/>
    <w:rPr>
      <w:rFonts w:ascii="Arial" w:hAnsi="Arial"/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locked/>
    <w:rsid w:val="002012D6"/>
    <w:rPr>
      <w:vertAlign w:val="superscript"/>
    </w:rPr>
  </w:style>
  <w:style w:type="paragraph" w:styleId="Normlnweb">
    <w:name w:val="Normal (Web)"/>
    <w:basedOn w:val="Normln"/>
    <w:uiPriority w:val="99"/>
    <w:unhideWhenUsed/>
    <w:locked/>
    <w:rsid w:val="002012D6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Hypertextovodkaz">
    <w:name w:val="Hyperlink"/>
    <w:basedOn w:val="Standardnpsmoodstavce"/>
    <w:uiPriority w:val="99"/>
    <w:unhideWhenUsed/>
    <w:locked/>
    <w:rsid w:val="00471233"/>
    <w:rPr>
      <w:color w:val="0000FF" w:themeColor="hyperlink"/>
      <w:u w:val="single"/>
    </w:rPr>
  </w:style>
  <w:style w:type="character" w:styleId="Siln">
    <w:name w:val="Strong"/>
    <w:basedOn w:val="Standardnpsmoodstavce"/>
    <w:uiPriority w:val="22"/>
    <w:qFormat/>
    <w:locked/>
    <w:rsid w:val="007C7C00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 w:qFormat="1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locked/>
    <w:rsid w:val="00B6258F"/>
    <w:pPr>
      <w:spacing w:before="0" w:after="200" w:line="276" w:lineRule="auto"/>
      <w:ind w:left="720"/>
      <w:contextualSpacing/>
    </w:pPr>
    <w:rPr>
      <w:rFonts w:asciiTheme="minorHAnsi" w:hAnsiTheme="minorHAnsi"/>
    </w:r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C0508B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0508B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locked/>
    <w:rsid w:val="002012D6"/>
    <w:pPr>
      <w:spacing w:before="0" w:after="0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2012D6"/>
    <w:rPr>
      <w:rFonts w:ascii="Arial" w:hAnsi="Arial"/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locked/>
    <w:rsid w:val="002012D6"/>
    <w:rPr>
      <w:vertAlign w:val="superscript"/>
    </w:rPr>
  </w:style>
  <w:style w:type="paragraph" w:styleId="Normlnweb">
    <w:name w:val="Normal (Web)"/>
    <w:basedOn w:val="Normln"/>
    <w:uiPriority w:val="99"/>
    <w:unhideWhenUsed/>
    <w:locked/>
    <w:rsid w:val="002012D6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Hypertextovodkaz">
    <w:name w:val="Hyperlink"/>
    <w:basedOn w:val="Standardnpsmoodstavce"/>
    <w:uiPriority w:val="99"/>
    <w:unhideWhenUsed/>
    <w:locked/>
    <w:rsid w:val="00471233"/>
    <w:rPr>
      <w:color w:val="0000FF" w:themeColor="hyperlink"/>
      <w:u w:val="single"/>
    </w:rPr>
  </w:style>
  <w:style w:type="character" w:styleId="Siln">
    <w:name w:val="Strong"/>
    <w:basedOn w:val="Standardnpsmoodstavce"/>
    <w:uiPriority w:val="22"/>
    <w:qFormat/>
    <w:locked/>
    <w:rsid w:val="007C7C0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781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1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5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0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VRDO~1\AppData\Local\Temp\AAA_bbb-bbb-bbb_zadani_Dd_sablona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2651F30-39CE-4F6E-BD7F-5B24A5BEA2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</Template>
  <TotalTime>22</TotalTime>
  <Pages>2</Pages>
  <Words>35</Words>
  <Characters>210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244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kostalovahelena</dc:creator>
  <cp:keywords>Šablona, DUM</cp:keywords>
  <cp:lastModifiedBy>kostalovahelena</cp:lastModifiedBy>
  <cp:revision>6</cp:revision>
  <cp:lastPrinted>2013-04-17T07:46:00Z</cp:lastPrinted>
  <dcterms:created xsi:type="dcterms:W3CDTF">2013-11-11T09:34:00Z</dcterms:created>
  <dcterms:modified xsi:type="dcterms:W3CDTF">2013-11-14T07:46:00Z</dcterms:modified>
</cp:coreProperties>
</file>