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Pr="00DA16F8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10689">
        <w:rPr>
          <w:rFonts w:ascii="Comic Sans MS" w:hAnsi="Comic Sans MS" w:cs="Comic Sans MS"/>
          <w:b/>
          <w:bCs/>
          <w:color w:val="024595"/>
          <w:sz w:val="54"/>
          <w:szCs w:val="54"/>
        </w:rPr>
        <w:t>Uhlovodíky - názvosloví</w:t>
      </w:r>
      <w:r w:rsidR="00BF2CFB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</w:p>
    <w:p w:rsidR="00422AEA" w:rsidRPr="000A7AFE" w:rsidRDefault="000A7AFE" w:rsidP="000A7AFE">
      <w:pPr>
        <w:pStyle w:val="Odstavecseseznamem"/>
        <w:ind w:left="885"/>
        <w:rPr>
          <w:rFonts w:ascii="Times New Roman" w:hAnsi="Times New Roman" w:cs="Times New Roman"/>
          <w:sz w:val="24"/>
          <w:szCs w:val="24"/>
          <w:vertAlign w:val="superscript"/>
        </w:rPr>
      </w:pPr>
      <w:r w:rsidRPr="000A7AF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C10689" w:rsidRDefault="00C10689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C10689" w:rsidRDefault="00C10689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DB1301" w:rsidRPr="00DB1301" w:rsidRDefault="00DB1301" w:rsidP="00652AF1">
      <w:pPr>
        <w:tabs>
          <w:tab w:val="left" w:pos="5869"/>
        </w:tabs>
        <w:rPr>
          <w:rFonts w:ascii="Times New Roman" w:hAnsi="Times New Roman" w:cs="Times New Roman"/>
          <w:b/>
          <w:sz w:val="24"/>
          <w:szCs w:val="24"/>
        </w:rPr>
      </w:pPr>
      <w:r w:rsidRPr="00DB1301"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Zadání:</w:t>
      </w:r>
    </w:p>
    <w:p w:rsidR="00DB1301" w:rsidRDefault="00DB1301" w:rsidP="00652AF1">
      <w:pPr>
        <w:tabs>
          <w:tab w:val="left" w:pos="5869"/>
        </w:tabs>
        <w:rPr>
          <w:rFonts w:ascii="Times New Roman" w:hAnsi="Times New Roman" w:cs="Times New Roman"/>
          <w:b/>
          <w:sz w:val="24"/>
          <w:szCs w:val="24"/>
        </w:rPr>
      </w:pPr>
    </w:p>
    <w:p w:rsidR="00005809" w:rsidRDefault="001E738C" w:rsidP="00652AF1">
      <w:pPr>
        <w:tabs>
          <w:tab w:val="left" w:pos="5869"/>
        </w:tabs>
        <w:rPr>
          <w:rFonts w:ascii="Times New Roman" w:hAnsi="Times New Roman" w:cs="Times New Roman"/>
          <w:b/>
          <w:sz w:val="24"/>
          <w:szCs w:val="24"/>
        </w:rPr>
      </w:pPr>
      <w:r w:rsidRPr="001E738C">
        <w:rPr>
          <w:rFonts w:ascii="Times New Roman" w:hAnsi="Times New Roman" w:cs="Times New Roman"/>
          <w:b/>
          <w:sz w:val="24"/>
          <w:szCs w:val="24"/>
        </w:rPr>
        <w:t>K daným názvům přiřaďte správné vzorce:</w:t>
      </w:r>
    </w:p>
    <w:p w:rsidR="001E738C" w:rsidRDefault="001E738C" w:rsidP="001E738C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2A77AE" w:rsidRDefault="002A77AE" w:rsidP="001E738C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  <w:sectPr w:rsidR="002A77AE" w:rsidSect="00084AD2">
          <w:footerReference w:type="default" r:id="rId9"/>
          <w:pgSz w:w="11906" w:h="16838"/>
          <w:pgMar w:top="2268" w:right="1134" w:bottom="1985" w:left="1134" w:header="709" w:footer="709" w:gutter="0"/>
          <w:cols w:space="708"/>
          <w:docGrid w:linePitch="360"/>
        </w:sectPr>
      </w:pPr>
    </w:p>
    <w:p w:rsidR="004855C3" w:rsidRDefault="004855C3" w:rsidP="001E738C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1E738C" w:rsidRDefault="001E738C" w:rsidP="001E738C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  <w:r w:rsidRPr="001E738C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 w:cs="Times New Roman"/>
          <w:sz w:val="24"/>
          <w:szCs w:val="24"/>
        </w:rPr>
        <w:t>cyklobutan</w:t>
      </w:r>
      <w:proofErr w:type="spellEnd"/>
    </w:p>
    <w:p w:rsidR="00382921" w:rsidRDefault="00382921" w:rsidP="001E738C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1E738C" w:rsidRDefault="001E738C" w:rsidP="001E738C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382921" w:rsidRDefault="00382921" w:rsidP="001E738C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382921" w:rsidRDefault="00382921" w:rsidP="001E738C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382921" w:rsidRDefault="00382921" w:rsidP="001E738C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382921" w:rsidRDefault="00382921" w:rsidP="001E738C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1E738C" w:rsidRDefault="001E738C" w:rsidP="001E738C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>
        <w:rPr>
          <w:rFonts w:ascii="Times New Roman" w:hAnsi="Times New Roman" w:cs="Times New Roman"/>
          <w:sz w:val="24"/>
          <w:szCs w:val="24"/>
        </w:rPr>
        <w:t>3,3-dimethylpentan</w:t>
      </w:r>
      <w:proofErr w:type="gramEnd"/>
    </w:p>
    <w:p w:rsidR="00382921" w:rsidRDefault="00382921" w:rsidP="001E738C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382921" w:rsidRDefault="00382921" w:rsidP="001E738C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AE3EF9" w:rsidRDefault="00AE3EF9" w:rsidP="001E738C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AE3EF9" w:rsidRDefault="00AE3EF9" w:rsidP="001E738C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382921" w:rsidRDefault="00382921" w:rsidP="001E738C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2A77AE" w:rsidRDefault="001E738C" w:rsidP="002A77AE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3) 1-ethyl-2-methylcyklobutan</w:t>
      </w:r>
      <w:proofErr w:type="gramEnd"/>
    </w:p>
    <w:p w:rsidR="00382921" w:rsidRDefault="00382921" w:rsidP="002A77AE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2A77AE" w:rsidRDefault="002A77AE" w:rsidP="002A77AE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4855C3" w:rsidRDefault="004855C3" w:rsidP="002A77AE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4855C3" w:rsidRDefault="004855C3" w:rsidP="002A77AE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2A77AE" w:rsidRDefault="002A77AE" w:rsidP="002A77AE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propen</w:t>
      </w:r>
    </w:p>
    <w:p w:rsidR="00382921" w:rsidRDefault="00382921" w:rsidP="002A77AE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382921" w:rsidRDefault="00382921" w:rsidP="002A77AE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2A77AE" w:rsidRDefault="00382921" w:rsidP="002A77AE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a)</w:t>
      </w:r>
      <w:r>
        <w:rPr>
          <w:rFonts w:ascii="Arial" w:hAnsi="Arial" w:cs="Arial"/>
          <w:noProof/>
          <w:color w:val="000000"/>
          <w:sz w:val="29"/>
          <w:szCs w:val="29"/>
          <w:lang w:eastAsia="cs-CZ"/>
        </w:rPr>
        <w:drawing>
          <wp:inline distT="0" distB="0" distL="0" distR="0">
            <wp:extent cx="707366" cy="762481"/>
            <wp:effectExtent l="0" t="0" r="0" b="0"/>
            <wp:docPr id="5" name="Obrázek 5" descr="http://mail.centrum.cz/preview.php?mid=0000000030b50007fc0002f214a1&amp;aid=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mail.centrum.cz/preview.php?mid=0000000030b50007fc0002f214a1&amp;aid=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468" cy="76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2921" w:rsidRDefault="00382921" w:rsidP="002A77AE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AE3EF9" w:rsidRDefault="00AE3EF9" w:rsidP="002A77AE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2A77AE" w:rsidRDefault="002A77AE" w:rsidP="002A77AE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2A77AE" w:rsidRDefault="004855C3" w:rsidP="002A77AE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82921">
        <w:rPr>
          <w:rFonts w:ascii="Times New Roman" w:hAnsi="Times New Roman" w:cs="Times New Roman"/>
          <w:sz w:val="24"/>
          <w:szCs w:val="24"/>
        </w:rPr>
        <w:t>b</w:t>
      </w:r>
      <w:r w:rsidR="002A77AE">
        <w:rPr>
          <w:rFonts w:ascii="Times New Roman" w:hAnsi="Times New Roman" w:cs="Times New Roman"/>
          <w:sz w:val="24"/>
          <w:szCs w:val="24"/>
        </w:rPr>
        <w:t>)</w:t>
      </w:r>
      <w:r w:rsidR="00382921" w:rsidRPr="00382921">
        <w:rPr>
          <w:rFonts w:ascii="Arial" w:hAnsi="Arial" w:cs="Arial"/>
          <w:color w:val="000000"/>
          <w:sz w:val="29"/>
          <w:szCs w:val="29"/>
        </w:rPr>
        <w:t xml:space="preserve"> </w:t>
      </w:r>
      <w:r w:rsidR="00382921">
        <w:rPr>
          <w:rFonts w:ascii="Arial" w:hAnsi="Arial" w:cs="Arial"/>
          <w:noProof/>
          <w:color w:val="000000"/>
          <w:sz w:val="29"/>
          <w:szCs w:val="29"/>
          <w:lang w:eastAsia="cs-CZ"/>
        </w:rPr>
        <w:drawing>
          <wp:inline distT="0" distB="0" distL="0" distR="0">
            <wp:extent cx="854015" cy="493852"/>
            <wp:effectExtent l="0" t="0" r="3810" b="1905"/>
            <wp:docPr id="6" name="Obrázek 6" descr="http://mail.centrum.cz/preview.php?mid=0000000030b50007fc0002f214a1&amp;aid=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mail.centrum.cz/preview.php?mid=0000000030b50007fc0002f214a1&amp;aid=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362" cy="498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77AE" w:rsidRDefault="002A77AE" w:rsidP="002A77AE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1E738C" w:rsidRDefault="001E738C" w:rsidP="001E738C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1E738C" w:rsidRDefault="001E738C" w:rsidP="001E738C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1E738C" w:rsidRDefault="004855C3" w:rsidP="001E738C">
      <w:pPr>
        <w:pStyle w:val="Odstavecseseznamem"/>
        <w:tabs>
          <w:tab w:val="left" w:pos="5869"/>
        </w:tabs>
        <w:ind w:left="0"/>
        <w:rPr>
          <w:rFonts w:ascii="Arial" w:hAnsi="Arial" w:cs="Arial"/>
          <w:color w:val="000000"/>
          <w:sz w:val="29"/>
          <w:szCs w:val="29"/>
        </w:rPr>
      </w:pPr>
      <w:r>
        <w:rPr>
          <w:rFonts w:ascii="Times New Roman" w:hAnsi="Times New Roman" w:cs="Times New Roman"/>
          <w:sz w:val="24"/>
          <w:szCs w:val="24"/>
        </w:rPr>
        <w:t xml:space="preserve"> c)</w:t>
      </w:r>
      <w:r w:rsidRPr="004855C3">
        <w:rPr>
          <w:rFonts w:ascii="Arial" w:hAnsi="Arial" w:cs="Arial"/>
          <w:color w:val="000000"/>
          <w:sz w:val="29"/>
          <w:szCs w:val="29"/>
        </w:rPr>
        <w:t xml:space="preserve"> </w:t>
      </w:r>
      <w:r>
        <w:rPr>
          <w:noProof/>
          <w:lang w:eastAsia="cs-CZ"/>
        </w:rPr>
        <w:drawing>
          <wp:inline distT="0" distB="0" distL="0" distR="0">
            <wp:extent cx="1777041" cy="421830"/>
            <wp:effectExtent l="0" t="0" r="0" b="0"/>
            <wp:docPr id="7" name="Obrázek 7" descr="http://mail.centrum.cz/download.php?msg_id=0000000030b50007fc0002f214a1&amp;idx=10&amp;filename=08.jpg&amp;r=89.182002798576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ail.centrum.cz/download.php?msg_id=0000000030b50007fc0002f214a1&amp;idx=10&amp;filename=08.jpg&amp;r=89.1820027985760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309" cy="42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9F7" w:rsidRDefault="00CD79F7" w:rsidP="001E738C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CD79F7" w:rsidRDefault="004855C3" w:rsidP="00652AF1">
      <w:pPr>
        <w:tabs>
          <w:tab w:val="left" w:pos="5869"/>
        </w:tabs>
        <w:rPr>
          <w:rFonts w:ascii="Times New Roman" w:hAnsi="Times New Roman" w:cs="Times New Roman"/>
          <w:sz w:val="24"/>
          <w:szCs w:val="24"/>
        </w:rPr>
        <w:sectPr w:rsidR="00CD79F7" w:rsidSect="002A77AE">
          <w:type w:val="continuous"/>
          <w:pgSz w:w="11906" w:h="16838"/>
          <w:pgMar w:top="2268" w:right="1134" w:bottom="1985" w:left="1134" w:header="709" w:footer="709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 d) </w:t>
      </w:r>
      <w:r>
        <w:rPr>
          <w:noProof/>
          <w:lang w:eastAsia="cs-CZ"/>
        </w:rPr>
        <w:drawing>
          <wp:inline distT="0" distB="0" distL="0" distR="0">
            <wp:extent cx="1328468" cy="681487"/>
            <wp:effectExtent l="0" t="0" r="5080" b="4445"/>
            <wp:docPr id="8" name="Obrázek 8" descr="http://mail.centrum.cz/download.php?msg_id=0000000030b50007fc0002f214a1&amp;idx=5&amp;filename=03.jpg&amp;r=25.7864851683886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mail.centrum.cz/download.php?msg_id=0000000030b50007fc0002f214a1&amp;idx=5&amp;filename=03.jpg&amp;r=25.78648516838869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5317" cy="68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5C3" w:rsidRDefault="004855C3" w:rsidP="004855C3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4855C3" w:rsidRDefault="004855C3" w:rsidP="004855C3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pent-2-en</w:t>
      </w:r>
      <w:r w:rsidR="005B49F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e)</w:t>
      </w:r>
      <w:r w:rsidR="005B49F9" w:rsidRPr="005B49F9">
        <w:rPr>
          <w:noProof/>
          <w:lang w:eastAsia="cs-CZ"/>
        </w:rPr>
        <w:t xml:space="preserve"> </w:t>
      </w:r>
      <w:r w:rsidR="005B49F9">
        <w:rPr>
          <w:noProof/>
          <w:lang w:eastAsia="cs-CZ"/>
        </w:rPr>
        <w:drawing>
          <wp:inline distT="0" distB="0" distL="0" distR="0">
            <wp:extent cx="810883" cy="511474"/>
            <wp:effectExtent l="0" t="0" r="8890" b="3175"/>
            <wp:docPr id="9" name="Obrázek 9" descr="http://mail.centrum.cz/download.php?msg_id=0000000030b50007fc0002f214a1&amp;idx=3&amp;filename=01.jpg&amp;r=26.44009903699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il.centrum.cz/download.php?msg_id=0000000030b50007fc0002f214a1&amp;idx=3&amp;filename=01.jpg&amp;r=26.4400990369921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684" cy="517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5C3" w:rsidRDefault="004855C3" w:rsidP="004855C3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5B49F9" w:rsidRDefault="005B49F9" w:rsidP="004855C3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5B49F9" w:rsidRDefault="005B49F9" w:rsidP="004855C3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5B49F9" w:rsidRDefault="005B49F9" w:rsidP="004855C3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4855C3" w:rsidRDefault="004855C3" w:rsidP="004855C3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6) </w:t>
      </w:r>
      <w:proofErr w:type="spellStart"/>
      <w:r>
        <w:rPr>
          <w:rFonts w:ascii="Times New Roman" w:hAnsi="Times New Roman" w:cs="Times New Roman"/>
          <w:sz w:val="24"/>
          <w:szCs w:val="24"/>
        </w:rPr>
        <w:t>cyklobuten</w:t>
      </w:r>
      <w:proofErr w:type="spellEnd"/>
      <w:r w:rsidR="005B49F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556495">
        <w:rPr>
          <w:rFonts w:ascii="Times New Roman" w:hAnsi="Times New Roman" w:cs="Times New Roman"/>
          <w:sz w:val="24"/>
          <w:szCs w:val="24"/>
        </w:rPr>
        <w:t xml:space="preserve"> </w:t>
      </w:r>
      <w:r w:rsidR="005B49F9">
        <w:rPr>
          <w:rFonts w:ascii="Times New Roman" w:hAnsi="Times New Roman" w:cs="Times New Roman"/>
          <w:sz w:val="24"/>
          <w:szCs w:val="24"/>
        </w:rPr>
        <w:t xml:space="preserve"> f) </w:t>
      </w:r>
      <w:r w:rsidR="005B49F9">
        <w:rPr>
          <w:noProof/>
          <w:lang w:eastAsia="cs-CZ"/>
        </w:rPr>
        <w:drawing>
          <wp:inline distT="0" distB="0" distL="0" distR="0">
            <wp:extent cx="1863306" cy="861091"/>
            <wp:effectExtent l="0" t="0" r="3810" b="0"/>
            <wp:docPr id="11" name="Obrázek 11" descr="http://mail.centrum.cz/download.php?msg_id=0000000030b50007fc0002f214a1&amp;idx=4&amp;filename=02.jpg&amp;r=6.8388676168134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mail.centrum.cz/download.php?msg_id=0000000030b50007fc0002f214a1&amp;idx=4&amp;filename=02.jpg&amp;r=6.838867616813443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7252" cy="86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B49F9">
        <w:rPr>
          <w:rFonts w:ascii="Times New Roman" w:hAnsi="Times New Roman" w:cs="Times New Roman"/>
          <w:sz w:val="24"/>
          <w:szCs w:val="24"/>
        </w:rPr>
        <w:tab/>
      </w:r>
    </w:p>
    <w:p w:rsidR="002A77AE" w:rsidRDefault="002A77AE" w:rsidP="002A77AE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382921" w:rsidRDefault="00382921" w:rsidP="002A77AE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2A77AE" w:rsidRDefault="006638F4" w:rsidP="002A77AE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</w:t>
      </w:r>
      <w:proofErr w:type="spellStart"/>
      <w:r>
        <w:rPr>
          <w:rFonts w:ascii="Times New Roman" w:hAnsi="Times New Roman" w:cs="Times New Roman"/>
          <w:sz w:val="24"/>
          <w:szCs w:val="24"/>
        </w:rPr>
        <w:t>ethy</w:t>
      </w:r>
      <w:r w:rsidR="002A77AE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A77AE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2A77AE">
        <w:rPr>
          <w:rFonts w:ascii="Times New Roman" w:hAnsi="Times New Roman" w:cs="Times New Roman"/>
          <w:sz w:val="24"/>
          <w:szCs w:val="24"/>
        </w:rPr>
        <w:t>acetylen)</w:t>
      </w:r>
      <w:r w:rsidR="005B49F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556495">
        <w:rPr>
          <w:rFonts w:ascii="Times New Roman" w:hAnsi="Times New Roman" w:cs="Times New Roman"/>
          <w:sz w:val="24"/>
          <w:szCs w:val="24"/>
        </w:rPr>
        <w:t xml:space="preserve"> </w:t>
      </w:r>
      <w:r w:rsidR="005B49F9">
        <w:rPr>
          <w:rFonts w:ascii="Times New Roman" w:hAnsi="Times New Roman" w:cs="Times New Roman"/>
          <w:sz w:val="24"/>
          <w:szCs w:val="24"/>
        </w:rPr>
        <w:t>g)</w:t>
      </w:r>
      <w:proofErr w:type="gramEnd"/>
      <w:r w:rsidR="005B49F9" w:rsidRPr="005B49F9">
        <w:t xml:space="preserve"> </w:t>
      </w:r>
      <w:r w:rsidR="005B49F9">
        <w:rPr>
          <w:noProof/>
          <w:lang w:eastAsia="cs-CZ"/>
        </w:rPr>
        <w:drawing>
          <wp:inline distT="0" distB="0" distL="0" distR="0">
            <wp:extent cx="733245" cy="723432"/>
            <wp:effectExtent l="0" t="0" r="0" b="635"/>
            <wp:docPr id="12" name="Obrázek 12" descr="http://mail.centrum.cz/download.php?msg_id=0000000030b50007fc0002f214a1&amp;idx=11&amp;filename=09.jpg&amp;r=25.4096850639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mail.centrum.cz/download.php?msg_id=0000000030b50007fc0002f214a1&amp;idx=11&amp;filename=09.jpg&amp;r=25.409685063900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310" cy="723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49F9" w:rsidRDefault="005B49F9" w:rsidP="002A77AE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5B49F9" w:rsidRDefault="005B49F9" w:rsidP="002A77AE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5B49F9" w:rsidRDefault="005B49F9" w:rsidP="002A77AE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2A77AE" w:rsidRDefault="006638F4" w:rsidP="002A77AE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pent-1-en-4-y</w:t>
      </w:r>
      <w:r w:rsidR="002A77AE">
        <w:rPr>
          <w:rFonts w:ascii="Times New Roman" w:hAnsi="Times New Roman" w:cs="Times New Roman"/>
          <w:sz w:val="24"/>
          <w:szCs w:val="24"/>
        </w:rPr>
        <w:t>n</w:t>
      </w:r>
      <w:r w:rsidR="00382921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56495">
        <w:rPr>
          <w:rFonts w:ascii="Times New Roman" w:hAnsi="Times New Roman" w:cs="Times New Roman"/>
          <w:sz w:val="24"/>
          <w:szCs w:val="24"/>
        </w:rPr>
        <w:t xml:space="preserve">                                                 h)</w:t>
      </w:r>
      <w:r w:rsidR="00556495" w:rsidRPr="00556495">
        <w:t xml:space="preserve"> </w:t>
      </w:r>
      <w:r w:rsidR="00556495">
        <w:rPr>
          <w:noProof/>
          <w:lang w:eastAsia="cs-CZ"/>
        </w:rPr>
        <w:drawing>
          <wp:inline distT="0" distB="0" distL="0" distR="0">
            <wp:extent cx="2001329" cy="278050"/>
            <wp:effectExtent l="0" t="0" r="0" b="8255"/>
            <wp:docPr id="1" name="Obrázek 1" descr="http://mail.centrum.cz/download.php?msg_id=0000000030b50007fc0002f214a1&amp;idx=7&amp;filename=05.jpg&amp;r=0.2665283401532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il.centrum.cz/download.php?msg_id=0000000030b50007fc0002f214a1&amp;idx=7&amp;filename=05.jpg&amp;r=0.266528340153204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6498" cy="280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6495">
        <w:rPr>
          <w:rFonts w:ascii="Times New Roman" w:hAnsi="Times New Roman" w:cs="Times New Roman"/>
          <w:sz w:val="24"/>
          <w:szCs w:val="24"/>
        </w:rPr>
        <w:tab/>
      </w:r>
      <w:r w:rsidR="003829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</w:p>
    <w:p w:rsidR="002A77AE" w:rsidRDefault="002A77AE" w:rsidP="002A77AE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382921" w:rsidRDefault="00382921" w:rsidP="002A77AE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AE3EF9" w:rsidRDefault="00AE3EF9" w:rsidP="002A77AE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2A77AE" w:rsidRDefault="002A77AE" w:rsidP="002A77AE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9) </w:t>
      </w:r>
      <w:proofErr w:type="gramStart"/>
      <w:r>
        <w:rPr>
          <w:rFonts w:ascii="Times New Roman" w:hAnsi="Times New Roman" w:cs="Times New Roman"/>
          <w:sz w:val="24"/>
          <w:szCs w:val="24"/>
        </w:rPr>
        <w:t>benzen</w:t>
      </w:r>
      <w:r w:rsidR="0055649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D22017">
        <w:rPr>
          <w:rFonts w:ascii="Times New Roman" w:hAnsi="Times New Roman" w:cs="Times New Roman"/>
          <w:sz w:val="24"/>
          <w:szCs w:val="24"/>
        </w:rPr>
        <w:t xml:space="preserve">   </w:t>
      </w:r>
      <w:r w:rsidR="00556495">
        <w:rPr>
          <w:rFonts w:ascii="Times New Roman" w:hAnsi="Times New Roman" w:cs="Times New Roman"/>
          <w:sz w:val="24"/>
          <w:szCs w:val="24"/>
        </w:rPr>
        <w:t>i)</w:t>
      </w:r>
      <w:proofErr w:type="gramEnd"/>
      <w:r w:rsidR="00556495" w:rsidRPr="00556495">
        <w:t xml:space="preserve"> </w:t>
      </w:r>
      <w:r w:rsidR="00556495" w:rsidRPr="00556495">
        <w:rPr>
          <w:noProof/>
          <w:lang w:eastAsia="cs-CZ"/>
        </w:rPr>
        <w:drawing>
          <wp:inline distT="0" distB="0" distL="0" distR="0">
            <wp:extent cx="732876" cy="189781"/>
            <wp:effectExtent l="0" t="0" r="0" b="1270"/>
            <wp:docPr id="2" name="Obrázek 2" descr="http://mail.centrum.cz/download.php?msg_id=0000000030b50007fc0002f214a1&amp;idx=6&amp;filename=04.jpg&amp;r=82.9004188428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ail.centrum.cz/download.php?msg_id=0000000030b50007fc0002f214a1&amp;idx=6&amp;filename=04.jpg&amp;r=82.9004188428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0">
                              <a14:imgEffect>
                                <a14:saturation sa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783" cy="189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6495">
        <w:rPr>
          <w:rFonts w:ascii="Times New Roman" w:hAnsi="Times New Roman" w:cs="Times New Roman"/>
          <w:sz w:val="24"/>
          <w:szCs w:val="24"/>
        </w:rPr>
        <w:tab/>
      </w:r>
    </w:p>
    <w:p w:rsidR="002A77AE" w:rsidRPr="00556495" w:rsidRDefault="002A77AE" w:rsidP="002A77AE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382921" w:rsidRDefault="00382921" w:rsidP="002A77AE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AE3EF9" w:rsidRDefault="00AE3EF9" w:rsidP="002A77AE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A77AE" w:rsidRPr="001E738C" w:rsidRDefault="002A77AE" w:rsidP="002A77AE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10) </w:t>
      </w:r>
      <w:proofErr w:type="gramStart"/>
      <w:r>
        <w:rPr>
          <w:rFonts w:ascii="Times New Roman" w:hAnsi="Times New Roman" w:cs="Times New Roman"/>
          <w:sz w:val="24"/>
          <w:szCs w:val="24"/>
        </w:rPr>
        <w:t>toluen</w:t>
      </w:r>
      <w:r w:rsidR="0055649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D22017">
        <w:rPr>
          <w:rFonts w:ascii="Times New Roman" w:hAnsi="Times New Roman" w:cs="Times New Roman"/>
          <w:sz w:val="24"/>
          <w:szCs w:val="24"/>
        </w:rPr>
        <w:t xml:space="preserve">  </w:t>
      </w:r>
      <w:r w:rsidR="00556495">
        <w:rPr>
          <w:rFonts w:ascii="Times New Roman" w:hAnsi="Times New Roman" w:cs="Times New Roman"/>
          <w:sz w:val="24"/>
          <w:szCs w:val="24"/>
        </w:rPr>
        <w:t xml:space="preserve"> j)</w:t>
      </w:r>
      <w:proofErr w:type="gramEnd"/>
      <w:r w:rsidR="00556495" w:rsidRPr="00556495">
        <w:t xml:space="preserve"> </w:t>
      </w:r>
      <w:r w:rsidR="00556495">
        <w:rPr>
          <w:noProof/>
          <w:lang w:eastAsia="cs-CZ"/>
        </w:rPr>
        <w:drawing>
          <wp:inline distT="0" distB="0" distL="0" distR="0">
            <wp:extent cx="474452" cy="180547"/>
            <wp:effectExtent l="0" t="0" r="1905" b="0"/>
            <wp:docPr id="3" name="Obrázek 3" descr="http://mail.centrum.cz/download.php?msg_id=0000000030b50007fc0002f214a1&amp;idx=9&amp;filename=07.jpg&amp;r=11.1285326343208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mail.centrum.cz/download.php?msg_id=0000000030b50007fc0002f214a1&amp;idx=9&amp;filename=07.jpg&amp;r=11.12853263432080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465" cy="188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6495">
        <w:rPr>
          <w:rFonts w:ascii="Times New Roman" w:hAnsi="Times New Roman" w:cs="Times New Roman"/>
          <w:sz w:val="24"/>
          <w:szCs w:val="24"/>
        </w:rPr>
        <w:tab/>
      </w:r>
    </w:p>
    <w:p w:rsidR="001E738C" w:rsidRDefault="001E738C" w:rsidP="00652AF1">
      <w:pPr>
        <w:tabs>
          <w:tab w:val="left" w:pos="5869"/>
        </w:tabs>
        <w:rPr>
          <w:rFonts w:ascii="Times New Roman" w:hAnsi="Times New Roman" w:cs="Times New Roman"/>
          <w:sz w:val="24"/>
          <w:szCs w:val="24"/>
        </w:rPr>
      </w:pPr>
    </w:p>
    <w:p w:rsidR="00DB1301" w:rsidRDefault="00DB1301" w:rsidP="00652AF1">
      <w:pPr>
        <w:tabs>
          <w:tab w:val="left" w:pos="5869"/>
        </w:tabs>
        <w:rPr>
          <w:rFonts w:ascii="Times New Roman" w:hAnsi="Times New Roman" w:cs="Times New Roman"/>
          <w:sz w:val="24"/>
          <w:szCs w:val="24"/>
        </w:rPr>
      </w:pPr>
    </w:p>
    <w:p w:rsidR="00DB1301" w:rsidRDefault="00DB1301" w:rsidP="00652AF1">
      <w:pPr>
        <w:tabs>
          <w:tab w:val="left" w:pos="5869"/>
        </w:tabs>
        <w:rPr>
          <w:rFonts w:ascii="Times New Roman" w:hAnsi="Times New Roman" w:cs="Times New Roman"/>
          <w:sz w:val="24"/>
          <w:szCs w:val="24"/>
        </w:rPr>
      </w:pPr>
    </w:p>
    <w:p w:rsidR="00DB1301" w:rsidRDefault="00DB1301" w:rsidP="00652AF1">
      <w:pPr>
        <w:tabs>
          <w:tab w:val="left" w:pos="5869"/>
        </w:tabs>
        <w:rPr>
          <w:rFonts w:ascii="Times New Roman" w:hAnsi="Times New Roman" w:cs="Times New Roman"/>
          <w:sz w:val="24"/>
          <w:szCs w:val="24"/>
        </w:rPr>
      </w:pPr>
    </w:p>
    <w:p w:rsidR="00DB1301" w:rsidRDefault="00DB1301" w:rsidP="00652AF1">
      <w:pPr>
        <w:tabs>
          <w:tab w:val="left" w:pos="5869"/>
        </w:tabs>
        <w:rPr>
          <w:rFonts w:ascii="Times New Roman" w:hAnsi="Times New Roman" w:cs="Times New Roman"/>
          <w:sz w:val="24"/>
          <w:szCs w:val="24"/>
        </w:rPr>
      </w:pPr>
    </w:p>
    <w:p w:rsidR="00DB1301" w:rsidRDefault="00DB1301" w:rsidP="00652AF1">
      <w:pPr>
        <w:tabs>
          <w:tab w:val="left" w:pos="5869"/>
        </w:tabs>
        <w:rPr>
          <w:rFonts w:ascii="Times New Roman" w:hAnsi="Times New Roman" w:cs="Times New Roman"/>
          <w:sz w:val="24"/>
          <w:szCs w:val="24"/>
        </w:rPr>
      </w:pPr>
    </w:p>
    <w:p w:rsidR="00DB1301" w:rsidRDefault="00DB1301" w:rsidP="00652AF1">
      <w:pPr>
        <w:tabs>
          <w:tab w:val="left" w:pos="5869"/>
        </w:tabs>
        <w:rPr>
          <w:rFonts w:ascii="Times New Roman" w:hAnsi="Times New Roman" w:cs="Times New Roman"/>
          <w:sz w:val="24"/>
          <w:szCs w:val="24"/>
        </w:rPr>
      </w:pPr>
    </w:p>
    <w:p w:rsidR="00DB1301" w:rsidRDefault="00DB1301" w:rsidP="00652AF1">
      <w:pPr>
        <w:tabs>
          <w:tab w:val="left" w:pos="5869"/>
        </w:tabs>
        <w:rPr>
          <w:rFonts w:ascii="Times New Roman" w:hAnsi="Times New Roman" w:cs="Times New Roman"/>
          <w:sz w:val="24"/>
          <w:szCs w:val="24"/>
        </w:rPr>
      </w:pPr>
    </w:p>
    <w:p w:rsidR="00DB1301" w:rsidRDefault="00DB1301" w:rsidP="00652AF1">
      <w:pPr>
        <w:tabs>
          <w:tab w:val="left" w:pos="5869"/>
        </w:tabs>
        <w:rPr>
          <w:rFonts w:ascii="Times New Roman" w:hAnsi="Times New Roman" w:cs="Times New Roman"/>
          <w:sz w:val="24"/>
          <w:szCs w:val="24"/>
        </w:rPr>
      </w:pPr>
    </w:p>
    <w:p w:rsidR="00DB1301" w:rsidRDefault="00DB1301" w:rsidP="00652AF1">
      <w:pPr>
        <w:tabs>
          <w:tab w:val="left" w:pos="5869"/>
        </w:tabs>
        <w:rPr>
          <w:rFonts w:ascii="Times New Roman" w:hAnsi="Times New Roman" w:cs="Times New Roman"/>
          <w:sz w:val="24"/>
          <w:szCs w:val="24"/>
        </w:rPr>
      </w:pPr>
    </w:p>
    <w:p w:rsidR="00DB1301" w:rsidRDefault="00DB1301" w:rsidP="00652AF1">
      <w:pPr>
        <w:tabs>
          <w:tab w:val="left" w:pos="5869"/>
        </w:tabs>
        <w:rPr>
          <w:rFonts w:ascii="Times New Roman" w:hAnsi="Times New Roman" w:cs="Times New Roman"/>
          <w:sz w:val="24"/>
          <w:szCs w:val="24"/>
        </w:rPr>
      </w:pPr>
    </w:p>
    <w:p w:rsidR="00DB1301" w:rsidRDefault="00DB1301" w:rsidP="00652AF1">
      <w:pPr>
        <w:tabs>
          <w:tab w:val="left" w:pos="5869"/>
        </w:tabs>
        <w:rPr>
          <w:rFonts w:ascii="Times New Roman" w:hAnsi="Times New Roman" w:cs="Times New Roman"/>
          <w:sz w:val="24"/>
          <w:szCs w:val="24"/>
        </w:rPr>
      </w:pPr>
    </w:p>
    <w:p w:rsidR="00DB1301" w:rsidRPr="00DB1301" w:rsidRDefault="00DB1301" w:rsidP="00F255E1">
      <w:pPr>
        <w:spacing w:after="0"/>
        <w:jc w:val="both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B1301"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Řešení:</w:t>
      </w:r>
    </w:p>
    <w:p w:rsidR="00DB1301" w:rsidRDefault="00DB1301" w:rsidP="00652AF1">
      <w:pPr>
        <w:tabs>
          <w:tab w:val="left" w:pos="5869"/>
        </w:tabs>
        <w:rPr>
          <w:rFonts w:ascii="Times New Roman" w:hAnsi="Times New Roman" w:cs="Times New Roman"/>
          <w:sz w:val="24"/>
          <w:szCs w:val="24"/>
        </w:rPr>
      </w:pPr>
    </w:p>
    <w:p w:rsidR="00005C27" w:rsidRDefault="00005C27" w:rsidP="00652AF1">
      <w:pPr>
        <w:tabs>
          <w:tab w:val="left" w:pos="5869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Výsledky přiřazování:</w:t>
      </w:r>
    </w:p>
    <w:p w:rsidR="00005C27" w:rsidRDefault="00005C27" w:rsidP="00652AF1">
      <w:pPr>
        <w:tabs>
          <w:tab w:val="left" w:pos="586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 e </w:t>
      </w:r>
    </w:p>
    <w:p w:rsidR="00005C27" w:rsidRDefault="00005C27" w:rsidP="00652AF1">
      <w:pPr>
        <w:tabs>
          <w:tab w:val="left" w:pos="586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 f </w:t>
      </w:r>
    </w:p>
    <w:p w:rsidR="00005C27" w:rsidRDefault="00005C27" w:rsidP="00652AF1">
      <w:pPr>
        <w:tabs>
          <w:tab w:val="left" w:pos="586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 d</w:t>
      </w:r>
    </w:p>
    <w:p w:rsidR="00005C27" w:rsidRDefault="00005C27" w:rsidP="00652AF1">
      <w:pPr>
        <w:tabs>
          <w:tab w:val="left" w:pos="586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 i</w:t>
      </w:r>
    </w:p>
    <w:p w:rsidR="00005C27" w:rsidRDefault="00005C27" w:rsidP="00652AF1">
      <w:pPr>
        <w:tabs>
          <w:tab w:val="left" w:pos="586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 h</w:t>
      </w:r>
    </w:p>
    <w:p w:rsidR="00005C27" w:rsidRDefault="00005C27" w:rsidP="00652AF1">
      <w:pPr>
        <w:tabs>
          <w:tab w:val="left" w:pos="586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6 b</w:t>
      </w:r>
    </w:p>
    <w:p w:rsidR="00005C27" w:rsidRDefault="00005C27" w:rsidP="00652AF1">
      <w:pPr>
        <w:tabs>
          <w:tab w:val="left" w:pos="586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7 j</w:t>
      </w:r>
    </w:p>
    <w:p w:rsidR="00005C27" w:rsidRDefault="00005C27" w:rsidP="00652AF1">
      <w:pPr>
        <w:tabs>
          <w:tab w:val="left" w:pos="586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8 c</w:t>
      </w:r>
    </w:p>
    <w:p w:rsidR="00005C27" w:rsidRDefault="00005C27" w:rsidP="00652AF1">
      <w:pPr>
        <w:tabs>
          <w:tab w:val="left" w:pos="586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9 g</w:t>
      </w:r>
    </w:p>
    <w:p w:rsidR="00005C27" w:rsidRDefault="00005C27" w:rsidP="00652AF1">
      <w:pPr>
        <w:tabs>
          <w:tab w:val="left" w:pos="586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</w:t>
      </w:r>
    </w:p>
    <w:p w:rsidR="00D22017" w:rsidRDefault="00D22017" w:rsidP="00652AF1">
      <w:pPr>
        <w:tabs>
          <w:tab w:val="left" w:pos="5869"/>
        </w:tabs>
        <w:rPr>
          <w:rFonts w:ascii="Times New Roman" w:hAnsi="Times New Roman" w:cs="Times New Roman"/>
          <w:sz w:val="24"/>
          <w:szCs w:val="24"/>
        </w:rPr>
      </w:pPr>
    </w:p>
    <w:p w:rsidR="00D22017" w:rsidRDefault="00D22017" w:rsidP="00652AF1">
      <w:pPr>
        <w:tabs>
          <w:tab w:val="left" w:pos="5869"/>
        </w:tabs>
        <w:rPr>
          <w:rFonts w:ascii="Times New Roman" w:hAnsi="Times New Roman" w:cs="Times New Roman"/>
          <w:sz w:val="24"/>
          <w:szCs w:val="24"/>
        </w:rPr>
      </w:pPr>
    </w:p>
    <w:p w:rsidR="00D22017" w:rsidRDefault="00D22017" w:rsidP="00652AF1">
      <w:pPr>
        <w:tabs>
          <w:tab w:val="left" w:pos="5869"/>
        </w:tabs>
        <w:rPr>
          <w:rFonts w:ascii="Times New Roman" w:hAnsi="Times New Roman" w:cs="Times New Roman"/>
          <w:sz w:val="24"/>
          <w:szCs w:val="24"/>
        </w:rPr>
      </w:pPr>
    </w:p>
    <w:p w:rsidR="00D22017" w:rsidRDefault="00D22017" w:rsidP="00652AF1">
      <w:pPr>
        <w:tabs>
          <w:tab w:val="left" w:pos="5869"/>
        </w:tabs>
        <w:rPr>
          <w:rFonts w:ascii="Times New Roman" w:hAnsi="Times New Roman" w:cs="Times New Roman"/>
          <w:sz w:val="24"/>
          <w:szCs w:val="24"/>
        </w:rPr>
      </w:pPr>
    </w:p>
    <w:p w:rsidR="00D22017" w:rsidRDefault="00D22017" w:rsidP="00652AF1">
      <w:pPr>
        <w:tabs>
          <w:tab w:val="left" w:pos="5869"/>
        </w:tabs>
        <w:rPr>
          <w:rFonts w:ascii="Times New Roman" w:hAnsi="Times New Roman" w:cs="Times New Roman"/>
          <w:sz w:val="24"/>
          <w:szCs w:val="24"/>
        </w:rPr>
      </w:pPr>
    </w:p>
    <w:p w:rsidR="00D22017" w:rsidRDefault="00D22017" w:rsidP="00652AF1">
      <w:pPr>
        <w:tabs>
          <w:tab w:val="left" w:pos="5869"/>
        </w:tabs>
        <w:rPr>
          <w:rFonts w:ascii="Times New Roman" w:hAnsi="Times New Roman" w:cs="Times New Roman"/>
          <w:sz w:val="24"/>
          <w:szCs w:val="24"/>
        </w:rPr>
      </w:pPr>
    </w:p>
    <w:p w:rsidR="00D22017" w:rsidRDefault="00D22017" w:rsidP="00652AF1">
      <w:pPr>
        <w:tabs>
          <w:tab w:val="left" w:pos="5869"/>
        </w:tabs>
        <w:rPr>
          <w:rFonts w:ascii="Times New Roman" w:hAnsi="Times New Roman" w:cs="Times New Roman"/>
          <w:sz w:val="24"/>
          <w:szCs w:val="24"/>
        </w:rPr>
      </w:pPr>
    </w:p>
    <w:p w:rsidR="00D22017" w:rsidRDefault="00D22017" w:rsidP="00652AF1">
      <w:pPr>
        <w:tabs>
          <w:tab w:val="left" w:pos="5869"/>
        </w:tabs>
        <w:rPr>
          <w:rFonts w:ascii="Times New Roman" w:hAnsi="Times New Roman" w:cs="Times New Roman"/>
          <w:sz w:val="24"/>
          <w:szCs w:val="24"/>
        </w:rPr>
      </w:pPr>
    </w:p>
    <w:p w:rsidR="00D22017" w:rsidRDefault="00D22017" w:rsidP="00652AF1">
      <w:pPr>
        <w:tabs>
          <w:tab w:val="left" w:pos="5869"/>
        </w:tabs>
        <w:rPr>
          <w:rFonts w:ascii="Times New Roman" w:hAnsi="Times New Roman" w:cs="Times New Roman"/>
          <w:sz w:val="24"/>
          <w:szCs w:val="24"/>
        </w:rPr>
      </w:pPr>
    </w:p>
    <w:p w:rsidR="00D22017" w:rsidRDefault="00D22017" w:rsidP="00652AF1">
      <w:pPr>
        <w:tabs>
          <w:tab w:val="left" w:pos="5869"/>
        </w:tabs>
        <w:rPr>
          <w:rFonts w:ascii="Times New Roman" w:hAnsi="Times New Roman" w:cs="Times New Roman"/>
          <w:sz w:val="24"/>
          <w:szCs w:val="24"/>
        </w:rPr>
      </w:pPr>
    </w:p>
    <w:p w:rsidR="00D22017" w:rsidRDefault="00D22017" w:rsidP="00652AF1">
      <w:pPr>
        <w:pBdr>
          <w:bottom w:val="single" w:sz="12" w:space="1" w:color="auto"/>
        </w:pBdr>
        <w:tabs>
          <w:tab w:val="left" w:pos="5869"/>
        </w:tabs>
        <w:rPr>
          <w:rFonts w:ascii="Times New Roman" w:hAnsi="Times New Roman" w:cs="Times New Roman"/>
          <w:sz w:val="24"/>
          <w:szCs w:val="24"/>
        </w:rPr>
      </w:pPr>
    </w:p>
    <w:p w:rsidR="00D22017" w:rsidRDefault="00D22017" w:rsidP="00D22017">
      <w:pPr>
        <w:pStyle w:val="Odstavecseseznamem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Zdroj obrázků:</w:t>
      </w:r>
    </w:p>
    <w:p w:rsidR="00D22017" w:rsidRPr="00AD2E8D" w:rsidRDefault="00D22017" w:rsidP="00D220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RNDr. Jaroslav Honza, CSc., RNDr. Aleš Mareček, CSc.: CHEMIE pro čtyřletá gymnázia, 2. díl, NAKLADATELSTVÍ OLOMOUC, s. r. o., třetí přepracované vydání, Olomouc 2002, </w:t>
      </w:r>
      <w:r w:rsidR="00F255E1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ISBN 80-7182-141-1;  a) </w:t>
      </w:r>
      <w:r w:rsidR="002646B2">
        <w:rPr>
          <w:rFonts w:ascii="Times New Roman" w:hAnsi="Times New Roman" w:cs="Times New Roman"/>
          <w:sz w:val="24"/>
          <w:szCs w:val="24"/>
        </w:rPr>
        <w:t xml:space="preserve">str. </w:t>
      </w:r>
      <w:r>
        <w:rPr>
          <w:rFonts w:ascii="Times New Roman" w:hAnsi="Times New Roman" w:cs="Times New Roman"/>
          <w:sz w:val="24"/>
          <w:szCs w:val="24"/>
        </w:rPr>
        <w:t xml:space="preserve">212, b) </w:t>
      </w:r>
      <w:r w:rsidR="002646B2">
        <w:rPr>
          <w:rFonts w:ascii="Times New Roman" w:hAnsi="Times New Roman" w:cs="Times New Roman"/>
          <w:sz w:val="24"/>
          <w:szCs w:val="24"/>
        </w:rPr>
        <w:t xml:space="preserve">str. </w:t>
      </w:r>
      <w:r>
        <w:rPr>
          <w:rFonts w:ascii="Times New Roman" w:hAnsi="Times New Roman" w:cs="Times New Roman"/>
          <w:sz w:val="24"/>
          <w:szCs w:val="24"/>
        </w:rPr>
        <w:t xml:space="preserve">209, c) </w:t>
      </w:r>
      <w:r w:rsidR="002646B2">
        <w:rPr>
          <w:rFonts w:ascii="Times New Roman" w:hAnsi="Times New Roman" w:cs="Times New Roman"/>
          <w:sz w:val="24"/>
          <w:szCs w:val="24"/>
        </w:rPr>
        <w:t xml:space="preserve">str. </w:t>
      </w:r>
      <w:r>
        <w:rPr>
          <w:rFonts w:ascii="Times New Roman" w:hAnsi="Times New Roman" w:cs="Times New Roman"/>
          <w:sz w:val="24"/>
          <w:szCs w:val="24"/>
        </w:rPr>
        <w:t xml:space="preserve">211, d) </w:t>
      </w:r>
      <w:r w:rsidR="002646B2">
        <w:rPr>
          <w:rFonts w:ascii="Times New Roman" w:hAnsi="Times New Roman" w:cs="Times New Roman"/>
          <w:sz w:val="24"/>
          <w:szCs w:val="24"/>
        </w:rPr>
        <w:t xml:space="preserve">str. </w:t>
      </w:r>
      <w:r>
        <w:rPr>
          <w:rFonts w:ascii="Times New Roman" w:hAnsi="Times New Roman" w:cs="Times New Roman"/>
          <w:sz w:val="24"/>
          <w:szCs w:val="24"/>
        </w:rPr>
        <w:t xml:space="preserve">205, e) </w:t>
      </w:r>
      <w:r w:rsidR="002646B2">
        <w:rPr>
          <w:rFonts w:ascii="Times New Roman" w:hAnsi="Times New Roman" w:cs="Times New Roman"/>
          <w:sz w:val="24"/>
          <w:szCs w:val="24"/>
        </w:rPr>
        <w:t xml:space="preserve">str. </w:t>
      </w:r>
      <w:r>
        <w:rPr>
          <w:rFonts w:ascii="Times New Roman" w:hAnsi="Times New Roman" w:cs="Times New Roman"/>
          <w:sz w:val="24"/>
          <w:szCs w:val="24"/>
        </w:rPr>
        <w:t xml:space="preserve">204, f) </w:t>
      </w:r>
      <w:r w:rsidR="002646B2">
        <w:rPr>
          <w:rFonts w:ascii="Times New Roman" w:hAnsi="Times New Roman" w:cs="Times New Roman"/>
          <w:sz w:val="24"/>
          <w:szCs w:val="24"/>
        </w:rPr>
        <w:t xml:space="preserve">str. </w:t>
      </w:r>
      <w:r>
        <w:rPr>
          <w:rFonts w:ascii="Times New Roman" w:hAnsi="Times New Roman" w:cs="Times New Roman"/>
          <w:sz w:val="24"/>
          <w:szCs w:val="24"/>
        </w:rPr>
        <w:t xml:space="preserve">203, </w:t>
      </w:r>
      <w:r w:rsidR="00356452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g) </w:t>
      </w:r>
      <w:r w:rsidR="002646B2">
        <w:rPr>
          <w:rFonts w:ascii="Times New Roman" w:hAnsi="Times New Roman" w:cs="Times New Roman"/>
          <w:sz w:val="24"/>
          <w:szCs w:val="24"/>
        </w:rPr>
        <w:t xml:space="preserve">str. </w:t>
      </w:r>
      <w:r>
        <w:rPr>
          <w:rFonts w:ascii="Times New Roman" w:hAnsi="Times New Roman" w:cs="Times New Roman"/>
          <w:sz w:val="24"/>
          <w:szCs w:val="24"/>
        </w:rPr>
        <w:t xml:space="preserve">212, h) </w:t>
      </w:r>
      <w:r w:rsidR="002646B2">
        <w:rPr>
          <w:rFonts w:ascii="Times New Roman" w:hAnsi="Times New Roman" w:cs="Times New Roman"/>
          <w:sz w:val="24"/>
          <w:szCs w:val="24"/>
        </w:rPr>
        <w:t xml:space="preserve">str. </w:t>
      </w:r>
      <w:r w:rsidR="009D15F4">
        <w:rPr>
          <w:rFonts w:ascii="Times New Roman" w:hAnsi="Times New Roman" w:cs="Times New Roman"/>
          <w:sz w:val="24"/>
          <w:szCs w:val="24"/>
        </w:rPr>
        <w:t xml:space="preserve">207, i) </w:t>
      </w:r>
      <w:r w:rsidR="002646B2">
        <w:rPr>
          <w:rFonts w:ascii="Times New Roman" w:hAnsi="Times New Roman" w:cs="Times New Roman"/>
          <w:sz w:val="24"/>
          <w:szCs w:val="24"/>
        </w:rPr>
        <w:t xml:space="preserve">str. </w:t>
      </w:r>
      <w:r w:rsidR="009D15F4">
        <w:rPr>
          <w:rFonts w:ascii="Times New Roman" w:hAnsi="Times New Roman" w:cs="Times New Roman"/>
          <w:sz w:val="24"/>
          <w:szCs w:val="24"/>
        </w:rPr>
        <w:t xml:space="preserve">158, j) </w:t>
      </w:r>
      <w:r w:rsidR="002646B2">
        <w:rPr>
          <w:rFonts w:ascii="Times New Roman" w:hAnsi="Times New Roman" w:cs="Times New Roman"/>
          <w:sz w:val="24"/>
          <w:szCs w:val="24"/>
        </w:rPr>
        <w:t xml:space="preserve">str. </w:t>
      </w:r>
      <w:r w:rsidR="00B33C5B">
        <w:rPr>
          <w:rFonts w:ascii="Times New Roman" w:hAnsi="Times New Roman" w:cs="Times New Roman"/>
          <w:sz w:val="24"/>
          <w:szCs w:val="24"/>
        </w:rPr>
        <w:t>166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22017" w:rsidRPr="00005C27" w:rsidRDefault="00D22017" w:rsidP="00652AF1">
      <w:pPr>
        <w:tabs>
          <w:tab w:val="left" w:pos="5869"/>
        </w:tabs>
        <w:rPr>
          <w:rFonts w:ascii="Times New Roman" w:hAnsi="Times New Roman" w:cs="Times New Roman"/>
          <w:sz w:val="24"/>
          <w:szCs w:val="24"/>
        </w:rPr>
      </w:pPr>
    </w:p>
    <w:sectPr w:rsidR="00D22017" w:rsidRPr="00005C27" w:rsidSect="002A77AE">
      <w:type w:val="continuous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3B2C" w:rsidRDefault="00953B2C" w:rsidP="00CA6778">
      <w:pPr>
        <w:spacing w:before="0" w:after="0"/>
      </w:pPr>
      <w:r>
        <w:separator/>
      </w:r>
    </w:p>
  </w:endnote>
  <w:endnote w:type="continuationSeparator" w:id="0">
    <w:p w:rsidR="00953B2C" w:rsidRDefault="00953B2C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B42" w:rsidRPr="00B6258F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 xml:space="preserve">Mgr. Helena </w:t>
    </w:r>
    <w:r w:rsidRPr="00B6258F">
      <w:rPr>
        <w:color w:val="808080" w:themeColor="background1" w:themeShade="80"/>
      </w:rPr>
      <w:t>Košťálová</w:t>
    </w: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3B2C" w:rsidRDefault="00953B2C" w:rsidP="00CA6778">
      <w:pPr>
        <w:spacing w:before="0" w:after="0"/>
      </w:pPr>
      <w:r>
        <w:separator/>
      </w:r>
    </w:p>
  </w:footnote>
  <w:footnote w:type="continuationSeparator" w:id="0">
    <w:p w:rsidR="00953B2C" w:rsidRDefault="00953B2C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14AC6"/>
    <w:multiLevelType w:val="hybridMultilevel"/>
    <w:tmpl w:val="1C14AA7C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52B044D"/>
    <w:multiLevelType w:val="hybridMultilevel"/>
    <w:tmpl w:val="73E202A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82CD6"/>
    <w:multiLevelType w:val="hybridMultilevel"/>
    <w:tmpl w:val="797AC7B4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A2B3203"/>
    <w:multiLevelType w:val="hybridMultilevel"/>
    <w:tmpl w:val="A9DCF05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036DF2"/>
    <w:multiLevelType w:val="hybridMultilevel"/>
    <w:tmpl w:val="1F3496FE"/>
    <w:lvl w:ilvl="0" w:tplc="567673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B73DFE"/>
    <w:multiLevelType w:val="hybridMultilevel"/>
    <w:tmpl w:val="617C55DE"/>
    <w:lvl w:ilvl="0" w:tplc="168AE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9BF7429"/>
    <w:multiLevelType w:val="hybridMultilevel"/>
    <w:tmpl w:val="6FEADE3C"/>
    <w:lvl w:ilvl="0" w:tplc="A050B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AD50222"/>
    <w:multiLevelType w:val="hybridMultilevel"/>
    <w:tmpl w:val="3040891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1B9C5649"/>
    <w:multiLevelType w:val="hybridMultilevel"/>
    <w:tmpl w:val="04FE03A6"/>
    <w:lvl w:ilvl="0" w:tplc="84A0511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D631005"/>
    <w:multiLevelType w:val="hybridMultilevel"/>
    <w:tmpl w:val="B9905B80"/>
    <w:lvl w:ilvl="0" w:tplc="DF54334E">
      <w:start w:val="1"/>
      <w:numFmt w:val="decimal"/>
      <w:lvlText w:val="%1)"/>
      <w:lvlJc w:val="left"/>
      <w:pPr>
        <w:ind w:left="885" w:hanging="525"/>
      </w:pPr>
      <w:rPr>
        <w:rFonts w:ascii="Comic Sans MS" w:hAnsi="Comic Sans MS" w:cs="Comic Sans MS" w:hint="default"/>
        <w:b/>
        <w:color w:val="024595"/>
        <w:sz w:val="5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360EF5"/>
    <w:multiLevelType w:val="hybridMultilevel"/>
    <w:tmpl w:val="3378DD32"/>
    <w:lvl w:ilvl="0" w:tplc="040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C863A62"/>
    <w:multiLevelType w:val="hybridMultilevel"/>
    <w:tmpl w:val="196A369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DC5FF5"/>
    <w:multiLevelType w:val="hybridMultilevel"/>
    <w:tmpl w:val="13CE139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B856A8"/>
    <w:multiLevelType w:val="hybridMultilevel"/>
    <w:tmpl w:val="FA427A6C"/>
    <w:lvl w:ilvl="0" w:tplc="E2C409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34111DA7"/>
    <w:multiLevelType w:val="hybridMultilevel"/>
    <w:tmpl w:val="DDE2B440"/>
    <w:lvl w:ilvl="0" w:tplc="7AC45460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390D7349"/>
    <w:multiLevelType w:val="hybridMultilevel"/>
    <w:tmpl w:val="FC7CD4B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4C5F2F"/>
    <w:multiLevelType w:val="hybridMultilevel"/>
    <w:tmpl w:val="8C925698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425619F5"/>
    <w:multiLevelType w:val="hybridMultilevel"/>
    <w:tmpl w:val="A7E8180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037E9C"/>
    <w:multiLevelType w:val="hybridMultilevel"/>
    <w:tmpl w:val="BEB81DB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193D65"/>
    <w:multiLevelType w:val="hybridMultilevel"/>
    <w:tmpl w:val="7624D304"/>
    <w:lvl w:ilvl="0" w:tplc="00D64AF8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9A240C7"/>
    <w:multiLevelType w:val="hybridMultilevel"/>
    <w:tmpl w:val="7A020078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40417BF"/>
    <w:multiLevelType w:val="hybridMultilevel"/>
    <w:tmpl w:val="93A47A04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76B01073"/>
    <w:multiLevelType w:val="hybridMultilevel"/>
    <w:tmpl w:val="CE647366"/>
    <w:lvl w:ilvl="0" w:tplc="24400FEA">
      <w:numFmt w:val="bullet"/>
      <w:lvlText w:val="-"/>
      <w:lvlJc w:val="left"/>
      <w:pPr>
        <w:ind w:left="177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3">
    <w:nsid w:val="7B1D5C30"/>
    <w:multiLevelType w:val="hybridMultilevel"/>
    <w:tmpl w:val="E7B235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59487F"/>
    <w:multiLevelType w:val="hybridMultilevel"/>
    <w:tmpl w:val="ED5A47DE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7"/>
  </w:num>
  <w:num w:numId="2">
    <w:abstractNumId w:val="16"/>
  </w:num>
  <w:num w:numId="3">
    <w:abstractNumId w:val="2"/>
  </w:num>
  <w:num w:numId="4">
    <w:abstractNumId w:val="10"/>
  </w:num>
  <w:num w:numId="5">
    <w:abstractNumId w:val="8"/>
  </w:num>
  <w:num w:numId="6">
    <w:abstractNumId w:val="19"/>
  </w:num>
  <w:num w:numId="7">
    <w:abstractNumId w:val="13"/>
  </w:num>
  <w:num w:numId="8">
    <w:abstractNumId w:val="21"/>
  </w:num>
  <w:num w:numId="9">
    <w:abstractNumId w:val="0"/>
  </w:num>
  <w:num w:numId="10">
    <w:abstractNumId w:val="7"/>
  </w:num>
  <w:num w:numId="11">
    <w:abstractNumId w:val="5"/>
  </w:num>
  <w:num w:numId="12">
    <w:abstractNumId w:val="4"/>
  </w:num>
  <w:num w:numId="13">
    <w:abstractNumId w:val="23"/>
  </w:num>
  <w:num w:numId="14">
    <w:abstractNumId w:val="15"/>
  </w:num>
  <w:num w:numId="15">
    <w:abstractNumId w:val="24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2"/>
  </w:num>
  <w:num w:numId="19">
    <w:abstractNumId w:val="6"/>
  </w:num>
  <w:num w:numId="20">
    <w:abstractNumId w:val="1"/>
  </w:num>
  <w:num w:numId="21">
    <w:abstractNumId w:val="22"/>
  </w:num>
  <w:num w:numId="22">
    <w:abstractNumId w:val="9"/>
  </w:num>
  <w:num w:numId="23">
    <w:abstractNumId w:val="20"/>
  </w:num>
  <w:num w:numId="24">
    <w:abstractNumId w:val="18"/>
  </w:num>
  <w:num w:numId="25">
    <w:abstractNumId w:val="14"/>
  </w:num>
  <w:num w:numId="2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23234"/>
  </w:hdrShapeDefaults>
  <w:footnotePr>
    <w:footnote w:id="-1"/>
    <w:footnote w:id="0"/>
  </w:footnotePr>
  <w:endnotePr>
    <w:endnote w:id="-1"/>
    <w:endnote w:id="0"/>
  </w:endnotePr>
  <w:compat/>
  <w:rsids>
    <w:rsidRoot w:val="00B157BB"/>
    <w:rsid w:val="00005809"/>
    <w:rsid w:val="00005C27"/>
    <w:rsid w:val="00016894"/>
    <w:rsid w:val="00026FFF"/>
    <w:rsid w:val="0004446A"/>
    <w:rsid w:val="0005607D"/>
    <w:rsid w:val="00062792"/>
    <w:rsid w:val="0006604B"/>
    <w:rsid w:val="00072616"/>
    <w:rsid w:val="00074077"/>
    <w:rsid w:val="00084AD2"/>
    <w:rsid w:val="00086D60"/>
    <w:rsid w:val="000A7AFE"/>
    <w:rsid w:val="000B0901"/>
    <w:rsid w:val="000F56A9"/>
    <w:rsid w:val="001007D3"/>
    <w:rsid w:val="00116D86"/>
    <w:rsid w:val="00117D5A"/>
    <w:rsid w:val="0014312E"/>
    <w:rsid w:val="00146071"/>
    <w:rsid w:val="0015164B"/>
    <w:rsid w:val="00152E64"/>
    <w:rsid w:val="001639AD"/>
    <w:rsid w:val="0017080B"/>
    <w:rsid w:val="001901B5"/>
    <w:rsid w:val="00197988"/>
    <w:rsid w:val="001B37B8"/>
    <w:rsid w:val="001C6ED0"/>
    <w:rsid w:val="001E738C"/>
    <w:rsid w:val="001F4FCA"/>
    <w:rsid w:val="002012D6"/>
    <w:rsid w:val="0020149C"/>
    <w:rsid w:val="00201914"/>
    <w:rsid w:val="002052BA"/>
    <w:rsid w:val="00206090"/>
    <w:rsid w:val="002077C6"/>
    <w:rsid w:val="0022027C"/>
    <w:rsid w:val="00235DCF"/>
    <w:rsid w:val="0023644A"/>
    <w:rsid w:val="00245602"/>
    <w:rsid w:val="00245BEE"/>
    <w:rsid w:val="00247D1D"/>
    <w:rsid w:val="00252D2D"/>
    <w:rsid w:val="002646B2"/>
    <w:rsid w:val="00281EB3"/>
    <w:rsid w:val="002A6838"/>
    <w:rsid w:val="002A77AE"/>
    <w:rsid w:val="002A7CCE"/>
    <w:rsid w:val="002C56C7"/>
    <w:rsid w:val="002E2664"/>
    <w:rsid w:val="002E5544"/>
    <w:rsid w:val="002E68ED"/>
    <w:rsid w:val="00317B83"/>
    <w:rsid w:val="00344092"/>
    <w:rsid w:val="00351C4B"/>
    <w:rsid w:val="00356452"/>
    <w:rsid w:val="00375125"/>
    <w:rsid w:val="00381B14"/>
    <w:rsid w:val="00382921"/>
    <w:rsid w:val="00396CC8"/>
    <w:rsid w:val="003A25B7"/>
    <w:rsid w:val="003A25E7"/>
    <w:rsid w:val="003A6AF3"/>
    <w:rsid w:val="003B4016"/>
    <w:rsid w:val="003C040B"/>
    <w:rsid w:val="003D1D48"/>
    <w:rsid w:val="003D53BF"/>
    <w:rsid w:val="003D62CE"/>
    <w:rsid w:val="00402561"/>
    <w:rsid w:val="004046E7"/>
    <w:rsid w:val="00406478"/>
    <w:rsid w:val="00416E8A"/>
    <w:rsid w:val="004171CA"/>
    <w:rsid w:val="00422AEA"/>
    <w:rsid w:val="00430C16"/>
    <w:rsid w:val="00441154"/>
    <w:rsid w:val="00445B90"/>
    <w:rsid w:val="0045017B"/>
    <w:rsid w:val="004513CC"/>
    <w:rsid w:val="00471233"/>
    <w:rsid w:val="004855C3"/>
    <w:rsid w:val="004B0AD8"/>
    <w:rsid w:val="004B6A51"/>
    <w:rsid w:val="004B7A66"/>
    <w:rsid w:val="004C4D3B"/>
    <w:rsid w:val="004D602D"/>
    <w:rsid w:val="004D68E6"/>
    <w:rsid w:val="004E1AFD"/>
    <w:rsid w:val="004E7701"/>
    <w:rsid w:val="00512F22"/>
    <w:rsid w:val="00515BD1"/>
    <w:rsid w:val="00525832"/>
    <w:rsid w:val="00542DF8"/>
    <w:rsid w:val="00556495"/>
    <w:rsid w:val="00565C41"/>
    <w:rsid w:val="00566650"/>
    <w:rsid w:val="005A2F7E"/>
    <w:rsid w:val="005A4363"/>
    <w:rsid w:val="005B49F9"/>
    <w:rsid w:val="005C32F5"/>
    <w:rsid w:val="005D4579"/>
    <w:rsid w:val="005D5ADC"/>
    <w:rsid w:val="005E3BD6"/>
    <w:rsid w:val="005F2409"/>
    <w:rsid w:val="00614F87"/>
    <w:rsid w:val="006347FB"/>
    <w:rsid w:val="00636DAB"/>
    <w:rsid w:val="006515B1"/>
    <w:rsid w:val="006516F6"/>
    <w:rsid w:val="00652AF1"/>
    <w:rsid w:val="006638F4"/>
    <w:rsid w:val="00666590"/>
    <w:rsid w:val="00677645"/>
    <w:rsid w:val="00684206"/>
    <w:rsid w:val="00687A26"/>
    <w:rsid w:val="0069140B"/>
    <w:rsid w:val="006A7CBA"/>
    <w:rsid w:val="006C0952"/>
    <w:rsid w:val="006D5A21"/>
    <w:rsid w:val="006E0461"/>
    <w:rsid w:val="006E0BFA"/>
    <w:rsid w:val="006F57CB"/>
    <w:rsid w:val="0071053A"/>
    <w:rsid w:val="007269D6"/>
    <w:rsid w:val="00727D1D"/>
    <w:rsid w:val="007526AA"/>
    <w:rsid w:val="00756741"/>
    <w:rsid w:val="007677D5"/>
    <w:rsid w:val="0079100A"/>
    <w:rsid w:val="007966CD"/>
    <w:rsid w:val="00797788"/>
    <w:rsid w:val="007C7C00"/>
    <w:rsid w:val="007D09E7"/>
    <w:rsid w:val="00800607"/>
    <w:rsid w:val="0081395E"/>
    <w:rsid w:val="00813B42"/>
    <w:rsid w:val="00862520"/>
    <w:rsid w:val="00871241"/>
    <w:rsid w:val="0087486C"/>
    <w:rsid w:val="00877C6B"/>
    <w:rsid w:val="008942D1"/>
    <w:rsid w:val="0089777B"/>
    <w:rsid w:val="008B2D59"/>
    <w:rsid w:val="008C7F5F"/>
    <w:rsid w:val="008D008B"/>
    <w:rsid w:val="008F2B19"/>
    <w:rsid w:val="00902A85"/>
    <w:rsid w:val="009065CD"/>
    <w:rsid w:val="00913696"/>
    <w:rsid w:val="00916F51"/>
    <w:rsid w:val="00922A47"/>
    <w:rsid w:val="00927C4D"/>
    <w:rsid w:val="009304DC"/>
    <w:rsid w:val="00947E9C"/>
    <w:rsid w:val="00953B2C"/>
    <w:rsid w:val="00955A47"/>
    <w:rsid w:val="00960638"/>
    <w:rsid w:val="009673CF"/>
    <w:rsid w:val="00972914"/>
    <w:rsid w:val="00985533"/>
    <w:rsid w:val="00992074"/>
    <w:rsid w:val="009B29C8"/>
    <w:rsid w:val="009C77DA"/>
    <w:rsid w:val="009D15F4"/>
    <w:rsid w:val="009F2BD5"/>
    <w:rsid w:val="00A178DC"/>
    <w:rsid w:val="00A2369F"/>
    <w:rsid w:val="00A36CB7"/>
    <w:rsid w:val="00A42827"/>
    <w:rsid w:val="00A51FE5"/>
    <w:rsid w:val="00A54A54"/>
    <w:rsid w:val="00A6213D"/>
    <w:rsid w:val="00A8355D"/>
    <w:rsid w:val="00A932B5"/>
    <w:rsid w:val="00AC1978"/>
    <w:rsid w:val="00AD2E24"/>
    <w:rsid w:val="00AE3EF9"/>
    <w:rsid w:val="00AE49E2"/>
    <w:rsid w:val="00B0017B"/>
    <w:rsid w:val="00B157BB"/>
    <w:rsid w:val="00B22086"/>
    <w:rsid w:val="00B24395"/>
    <w:rsid w:val="00B318A5"/>
    <w:rsid w:val="00B33C5B"/>
    <w:rsid w:val="00B452D5"/>
    <w:rsid w:val="00B4799E"/>
    <w:rsid w:val="00B6258F"/>
    <w:rsid w:val="00B66D59"/>
    <w:rsid w:val="00B7090B"/>
    <w:rsid w:val="00B90A54"/>
    <w:rsid w:val="00BB75C9"/>
    <w:rsid w:val="00BD446E"/>
    <w:rsid w:val="00BF2CFB"/>
    <w:rsid w:val="00C03F31"/>
    <w:rsid w:val="00C0508B"/>
    <w:rsid w:val="00C10689"/>
    <w:rsid w:val="00C130F0"/>
    <w:rsid w:val="00C2609B"/>
    <w:rsid w:val="00C26D00"/>
    <w:rsid w:val="00C63923"/>
    <w:rsid w:val="00C856AB"/>
    <w:rsid w:val="00CA6778"/>
    <w:rsid w:val="00CA68AF"/>
    <w:rsid w:val="00CC53D6"/>
    <w:rsid w:val="00CD2D90"/>
    <w:rsid w:val="00CD6019"/>
    <w:rsid w:val="00CD79F7"/>
    <w:rsid w:val="00D02FAB"/>
    <w:rsid w:val="00D16176"/>
    <w:rsid w:val="00D22017"/>
    <w:rsid w:val="00D43D01"/>
    <w:rsid w:val="00D45B49"/>
    <w:rsid w:val="00D5444A"/>
    <w:rsid w:val="00D86891"/>
    <w:rsid w:val="00D90F5C"/>
    <w:rsid w:val="00DA16F8"/>
    <w:rsid w:val="00DA32B6"/>
    <w:rsid w:val="00DA743D"/>
    <w:rsid w:val="00DB1301"/>
    <w:rsid w:val="00DB2BDB"/>
    <w:rsid w:val="00DC2143"/>
    <w:rsid w:val="00DC3244"/>
    <w:rsid w:val="00DC7C19"/>
    <w:rsid w:val="00DD251E"/>
    <w:rsid w:val="00DF1834"/>
    <w:rsid w:val="00DF45DC"/>
    <w:rsid w:val="00DF5CD9"/>
    <w:rsid w:val="00E06D01"/>
    <w:rsid w:val="00E07A2B"/>
    <w:rsid w:val="00E14205"/>
    <w:rsid w:val="00E14BE8"/>
    <w:rsid w:val="00E35834"/>
    <w:rsid w:val="00E41B15"/>
    <w:rsid w:val="00E6389A"/>
    <w:rsid w:val="00E72EDB"/>
    <w:rsid w:val="00EB07BC"/>
    <w:rsid w:val="00EB1970"/>
    <w:rsid w:val="00EB3BFE"/>
    <w:rsid w:val="00EB548C"/>
    <w:rsid w:val="00EC2627"/>
    <w:rsid w:val="00ED6CEC"/>
    <w:rsid w:val="00EE6DC3"/>
    <w:rsid w:val="00EF4FC0"/>
    <w:rsid w:val="00EF725E"/>
    <w:rsid w:val="00F0332D"/>
    <w:rsid w:val="00F23263"/>
    <w:rsid w:val="00F255E1"/>
    <w:rsid w:val="00F4228D"/>
    <w:rsid w:val="00F50E78"/>
    <w:rsid w:val="00F52027"/>
    <w:rsid w:val="00F62762"/>
    <w:rsid w:val="00FA17AD"/>
    <w:rsid w:val="00FA3FCC"/>
    <w:rsid w:val="00FA5FA8"/>
    <w:rsid w:val="00FB44BD"/>
    <w:rsid w:val="00FC03FC"/>
    <w:rsid w:val="00FC1235"/>
    <w:rsid w:val="00FD4049"/>
    <w:rsid w:val="00FE5CE2"/>
    <w:rsid w:val="00FE7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3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2012D6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012D6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2012D6"/>
    <w:rPr>
      <w:vertAlign w:val="superscript"/>
    </w:rPr>
  </w:style>
  <w:style w:type="paragraph" w:styleId="Normlnweb">
    <w:name w:val="Normal (Web)"/>
    <w:basedOn w:val="Normln"/>
    <w:uiPriority w:val="99"/>
    <w:unhideWhenUsed/>
    <w:locked/>
    <w:rsid w:val="002012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locked/>
    <w:rsid w:val="00471233"/>
    <w:rPr>
      <w:color w:val="0000FF" w:themeColor="hyperlink"/>
      <w:u w:val="single"/>
    </w:rPr>
  </w:style>
  <w:style w:type="character" w:styleId="Siln">
    <w:name w:val="Strong"/>
    <w:basedOn w:val="Standardnpsmoodstavce"/>
    <w:uiPriority w:val="22"/>
    <w:qFormat/>
    <w:locked/>
    <w:rsid w:val="007C7C0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2012D6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012D6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2012D6"/>
    <w:rPr>
      <w:vertAlign w:val="superscript"/>
    </w:rPr>
  </w:style>
  <w:style w:type="paragraph" w:styleId="Normlnweb">
    <w:name w:val="Normal (Web)"/>
    <w:basedOn w:val="Normln"/>
    <w:uiPriority w:val="99"/>
    <w:unhideWhenUsed/>
    <w:locked/>
    <w:rsid w:val="002012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locked/>
    <w:rsid w:val="00471233"/>
    <w:rPr>
      <w:color w:val="0000FF" w:themeColor="hyperlink"/>
      <w:u w:val="single"/>
    </w:rPr>
  </w:style>
  <w:style w:type="character" w:styleId="Siln">
    <w:name w:val="Strong"/>
    <w:basedOn w:val="Standardnpsmoodstavce"/>
    <w:uiPriority w:val="22"/>
    <w:qFormat/>
    <w:locked/>
    <w:rsid w:val="007C7C0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8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microsoft.com/office/2007/relationships/hdphoto" Target="media/hdphoto1.wdp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jpe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A22A1E-C737-4C99-A8A6-34C27EF78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91</TotalTime>
  <Pages>4</Pages>
  <Words>181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kostalovahelena</dc:creator>
  <cp:keywords>Šablona, DUM</cp:keywords>
  <cp:lastModifiedBy>havrdovalucie</cp:lastModifiedBy>
  <cp:revision>12</cp:revision>
  <cp:lastPrinted>2014-02-19T17:51:00Z</cp:lastPrinted>
  <dcterms:created xsi:type="dcterms:W3CDTF">2014-02-11T10:21:00Z</dcterms:created>
  <dcterms:modified xsi:type="dcterms:W3CDTF">2014-02-19T17:51:00Z</dcterms:modified>
</cp:coreProperties>
</file>