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0689">
        <w:rPr>
          <w:rFonts w:ascii="Comic Sans MS" w:hAnsi="Comic Sans MS" w:cs="Comic Sans MS"/>
          <w:b/>
          <w:bCs/>
          <w:color w:val="024595"/>
          <w:sz w:val="54"/>
          <w:szCs w:val="54"/>
        </w:rPr>
        <w:t>Uhlovodíky - názvosloví</w:t>
      </w:r>
      <w:r w:rsidR="00BF2CF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10689" w:rsidRDefault="00C10689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10689" w:rsidRDefault="00C10689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005809" w:rsidRDefault="001E738C" w:rsidP="00652AF1">
      <w:pPr>
        <w:tabs>
          <w:tab w:val="left" w:pos="5869"/>
        </w:tabs>
        <w:rPr>
          <w:rFonts w:ascii="Times New Roman" w:hAnsi="Times New Roman" w:cs="Times New Roman"/>
          <w:b/>
          <w:sz w:val="24"/>
          <w:szCs w:val="24"/>
        </w:rPr>
      </w:pPr>
      <w:r w:rsidRPr="001E738C">
        <w:rPr>
          <w:rFonts w:ascii="Times New Roman" w:hAnsi="Times New Roman" w:cs="Times New Roman"/>
          <w:b/>
          <w:sz w:val="24"/>
          <w:szCs w:val="24"/>
        </w:rPr>
        <w:lastRenderedPageBreak/>
        <w:t>K daným názvům přiřaďte správné vzorce:</w:t>
      </w:r>
    </w:p>
    <w:p w:rsidR="001E738C" w:rsidRDefault="001E738C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A77AE" w:rsidRDefault="002A77AE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  <w:sectPr w:rsidR="002A77AE" w:rsidSect="00084AD2">
          <w:footerReference w:type="default" r:id="rId9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4855C3" w:rsidRDefault="004855C3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1E738C" w:rsidRDefault="001E738C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E738C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cyklobutan</w:t>
      </w:r>
      <w:proofErr w:type="spellEnd"/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1E738C" w:rsidRDefault="001E738C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447A6A" w:rsidRDefault="00447A6A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1E738C" w:rsidRDefault="001E738C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>
        <w:rPr>
          <w:rFonts w:ascii="Times New Roman" w:hAnsi="Times New Roman" w:cs="Times New Roman"/>
          <w:sz w:val="24"/>
          <w:szCs w:val="24"/>
        </w:rPr>
        <w:t>3,3-dimethylpentan</w:t>
      </w:r>
      <w:proofErr w:type="gramEnd"/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1E738C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3) 1-ethyl-2-methylcyklobutan</w:t>
      </w:r>
      <w:proofErr w:type="gramEnd"/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4855C3" w:rsidRDefault="004855C3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4855C3" w:rsidRDefault="004855C3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propen</w:t>
      </w:r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a)</w:t>
      </w:r>
      <w:r>
        <w:rPr>
          <w:rFonts w:ascii="Arial" w:hAnsi="Arial" w:cs="Arial"/>
          <w:noProof/>
          <w:color w:val="000000"/>
          <w:sz w:val="29"/>
          <w:szCs w:val="29"/>
          <w:lang w:eastAsia="cs-CZ"/>
        </w:rPr>
        <w:drawing>
          <wp:inline distT="0" distB="0" distL="0" distR="0">
            <wp:extent cx="707366" cy="762481"/>
            <wp:effectExtent l="0" t="0" r="0" b="0"/>
            <wp:docPr id="5" name="Obrázek 5" descr="http://mail.centrum.cz/preview.php?mid=0000000030b50007fc0002f214a1&amp;aid=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il.centrum.cz/preview.php?mid=0000000030b50007fc0002f214a1&amp;aid=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468" cy="76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4855C3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2921">
        <w:rPr>
          <w:rFonts w:ascii="Times New Roman" w:hAnsi="Times New Roman" w:cs="Times New Roman"/>
          <w:sz w:val="24"/>
          <w:szCs w:val="24"/>
        </w:rPr>
        <w:t>b</w:t>
      </w:r>
      <w:r w:rsidR="002A77AE">
        <w:rPr>
          <w:rFonts w:ascii="Times New Roman" w:hAnsi="Times New Roman" w:cs="Times New Roman"/>
          <w:sz w:val="24"/>
          <w:szCs w:val="24"/>
        </w:rPr>
        <w:t>)</w:t>
      </w:r>
      <w:r w:rsidR="00382921" w:rsidRPr="00382921">
        <w:rPr>
          <w:rFonts w:ascii="Arial" w:hAnsi="Arial" w:cs="Arial"/>
          <w:color w:val="000000"/>
          <w:sz w:val="29"/>
          <w:szCs w:val="29"/>
        </w:rPr>
        <w:t xml:space="preserve"> </w:t>
      </w:r>
      <w:r w:rsidR="00382921">
        <w:rPr>
          <w:rFonts w:ascii="Arial" w:hAnsi="Arial" w:cs="Arial"/>
          <w:noProof/>
          <w:color w:val="000000"/>
          <w:sz w:val="29"/>
          <w:szCs w:val="29"/>
          <w:lang w:eastAsia="cs-CZ"/>
        </w:rPr>
        <w:drawing>
          <wp:inline distT="0" distB="0" distL="0" distR="0">
            <wp:extent cx="854015" cy="493852"/>
            <wp:effectExtent l="0" t="0" r="3810" b="1905"/>
            <wp:docPr id="6" name="Obrázek 6" descr="http://mail.centrum.cz/preview.php?mid=0000000030b50007fc0002f214a1&amp;aid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il.centrum.cz/preview.php?mid=0000000030b50007fc0002f214a1&amp;aid=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62" cy="498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1E738C" w:rsidRDefault="004855C3" w:rsidP="001E738C">
      <w:pPr>
        <w:pStyle w:val="Odstavecseseznamem"/>
        <w:tabs>
          <w:tab w:val="left" w:pos="5869"/>
        </w:tabs>
        <w:ind w:left="0"/>
        <w:rPr>
          <w:rFonts w:ascii="Arial" w:hAnsi="Arial" w:cs="Arial"/>
          <w:color w:val="000000"/>
          <w:sz w:val="29"/>
          <w:szCs w:val="29"/>
        </w:rPr>
      </w:pPr>
      <w:r>
        <w:rPr>
          <w:rFonts w:ascii="Times New Roman" w:hAnsi="Times New Roman" w:cs="Times New Roman"/>
          <w:sz w:val="24"/>
          <w:szCs w:val="24"/>
        </w:rPr>
        <w:t xml:space="preserve"> c)</w:t>
      </w:r>
      <w:r w:rsidRPr="004855C3">
        <w:rPr>
          <w:rFonts w:ascii="Arial" w:hAnsi="Arial" w:cs="Arial"/>
          <w:color w:val="000000"/>
          <w:sz w:val="29"/>
          <w:szCs w:val="29"/>
        </w:rPr>
        <w:t xml:space="preserve"> </w:t>
      </w:r>
      <w:r>
        <w:rPr>
          <w:noProof/>
          <w:lang w:eastAsia="cs-CZ"/>
        </w:rPr>
        <w:drawing>
          <wp:inline distT="0" distB="0" distL="0" distR="0">
            <wp:extent cx="1777041" cy="421830"/>
            <wp:effectExtent l="0" t="0" r="0" b="0"/>
            <wp:docPr id="7" name="Obrázek 7" descr="http://mail.centrum.cz/download.php?msg_id=0000000030b50007fc0002f214a1&amp;idx=10&amp;filename=08.jpg&amp;r=89.18200279857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il.centrum.cz/download.php?msg_id=0000000030b50007fc0002f214a1&amp;idx=10&amp;filename=08.jpg&amp;r=89.1820027985760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309" cy="42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A6A" w:rsidRDefault="00447A6A" w:rsidP="001E738C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4855C3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d) </w:t>
      </w:r>
      <w:r>
        <w:rPr>
          <w:noProof/>
          <w:lang w:eastAsia="cs-CZ"/>
        </w:rPr>
        <w:drawing>
          <wp:inline distT="0" distB="0" distL="0" distR="0">
            <wp:extent cx="1328468" cy="681487"/>
            <wp:effectExtent l="0" t="0" r="5080" b="4445"/>
            <wp:docPr id="8" name="Obrázek 8" descr="http://mail.centrum.cz/download.php?msg_id=0000000030b50007fc0002f214a1&amp;idx=5&amp;filename=03.jpg&amp;r=25.786485168388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il.centrum.cz/download.php?msg_id=0000000030b50007fc0002f214a1&amp;idx=5&amp;filename=03.jpg&amp;r=25.78648516838869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317" cy="68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A6A" w:rsidRDefault="00447A6A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447A6A" w:rsidRDefault="00447A6A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447A6A" w:rsidRDefault="00447A6A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  <w:sectPr w:rsidR="00447A6A" w:rsidSect="002A77AE">
          <w:type w:val="continuous"/>
          <w:pgSz w:w="11906" w:h="16838"/>
          <w:pgMar w:top="2268" w:right="1134" w:bottom="1985" w:left="1134" w:header="709" w:footer="709" w:gutter="0"/>
          <w:cols w:num="2" w:space="708"/>
          <w:docGrid w:linePitch="360"/>
        </w:sectPr>
      </w:pPr>
    </w:p>
    <w:p w:rsidR="004855C3" w:rsidRDefault="004855C3" w:rsidP="004855C3">
      <w:pPr>
        <w:pStyle w:val="Odstavecseseznamem"/>
        <w:tabs>
          <w:tab w:val="left" w:pos="5869"/>
        </w:tabs>
        <w:ind w:left="0"/>
        <w:rPr>
          <w:noProof/>
          <w:lang w:eastAsia="cs-CZ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5) pent-2-en</w:t>
      </w:r>
      <w:r w:rsidR="005B49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e)</w:t>
      </w:r>
      <w:r w:rsidR="005B49F9" w:rsidRPr="005B49F9">
        <w:rPr>
          <w:noProof/>
          <w:lang w:eastAsia="cs-CZ"/>
        </w:rPr>
        <w:t xml:space="preserve"> </w:t>
      </w:r>
      <w:r w:rsidR="005B49F9">
        <w:rPr>
          <w:noProof/>
          <w:lang w:eastAsia="cs-CZ"/>
        </w:rPr>
        <w:drawing>
          <wp:inline distT="0" distB="0" distL="0" distR="0">
            <wp:extent cx="810883" cy="511474"/>
            <wp:effectExtent l="0" t="0" r="8890" b="3175"/>
            <wp:docPr id="9" name="Obrázek 9" descr="http://mail.centrum.cz/download.php?msg_id=0000000030b50007fc0002f214a1&amp;idx=3&amp;filename=01.jpg&amp;r=26.44009903699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il.centrum.cz/download.php?msg_id=0000000030b50007fc0002f214a1&amp;idx=3&amp;filename=01.jpg&amp;r=26.440099036992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684" cy="517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A6A" w:rsidRDefault="00447A6A" w:rsidP="004855C3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4855C3" w:rsidRDefault="004855C3" w:rsidP="004855C3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4855C3" w:rsidRDefault="004855C3" w:rsidP="004855C3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>
        <w:rPr>
          <w:rFonts w:ascii="Times New Roman" w:hAnsi="Times New Roman" w:cs="Times New Roman"/>
          <w:sz w:val="24"/>
          <w:szCs w:val="24"/>
        </w:rPr>
        <w:t>cyklobuten</w:t>
      </w:r>
      <w:proofErr w:type="spellEnd"/>
      <w:r w:rsidR="005B49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556495">
        <w:rPr>
          <w:rFonts w:ascii="Times New Roman" w:hAnsi="Times New Roman" w:cs="Times New Roman"/>
          <w:sz w:val="24"/>
          <w:szCs w:val="24"/>
        </w:rPr>
        <w:t xml:space="preserve"> </w:t>
      </w:r>
      <w:r w:rsidR="005B49F9">
        <w:rPr>
          <w:rFonts w:ascii="Times New Roman" w:hAnsi="Times New Roman" w:cs="Times New Roman"/>
          <w:sz w:val="24"/>
          <w:szCs w:val="24"/>
        </w:rPr>
        <w:t xml:space="preserve"> f) </w:t>
      </w:r>
      <w:r w:rsidR="005B49F9">
        <w:rPr>
          <w:noProof/>
          <w:lang w:eastAsia="cs-CZ"/>
        </w:rPr>
        <w:drawing>
          <wp:inline distT="0" distB="0" distL="0" distR="0">
            <wp:extent cx="1863306" cy="861091"/>
            <wp:effectExtent l="0" t="0" r="3810" b="0"/>
            <wp:docPr id="11" name="Obrázek 11" descr="http://mail.centrum.cz/download.php?msg_id=0000000030b50007fc0002f214a1&amp;idx=4&amp;filename=02.jpg&amp;r=6.8388676168134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il.centrum.cz/download.php?msg_id=0000000030b50007fc0002f214a1&amp;idx=4&amp;filename=02.jpg&amp;r=6.83886761681344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252" cy="8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9F9">
        <w:rPr>
          <w:rFonts w:ascii="Times New Roman" w:hAnsi="Times New Roman" w:cs="Times New Roman"/>
          <w:sz w:val="24"/>
          <w:szCs w:val="24"/>
        </w:rPr>
        <w:tab/>
      </w: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447A6A" w:rsidRDefault="00447A6A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336EB2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7) </w:t>
      </w:r>
      <w:proofErr w:type="spellStart"/>
      <w:r>
        <w:rPr>
          <w:rFonts w:ascii="Times New Roman" w:hAnsi="Times New Roman" w:cs="Times New Roman"/>
          <w:sz w:val="24"/>
          <w:szCs w:val="24"/>
        </w:rPr>
        <w:t>ethy</w:t>
      </w:r>
      <w:r w:rsidR="002A77A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A77A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A77AE">
        <w:rPr>
          <w:rFonts w:ascii="Times New Roman" w:hAnsi="Times New Roman" w:cs="Times New Roman"/>
          <w:sz w:val="24"/>
          <w:szCs w:val="24"/>
        </w:rPr>
        <w:t>acetylen)</w:t>
      </w:r>
      <w:r w:rsidR="005B49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56495">
        <w:rPr>
          <w:rFonts w:ascii="Times New Roman" w:hAnsi="Times New Roman" w:cs="Times New Roman"/>
          <w:sz w:val="24"/>
          <w:szCs w:val="24"/>
        </w:rPr>
        <w:t xml:space="preserve"> </w:t>
      </w:r>
      <w:r w:rsidR="005B49F9">
        <w:rPr>
          <w:rFonts w:ascii="Times New Roman" w:hAnsi="Times New Roman" w:cs="Times New Roman"/>
          <w:sz w:val="24"/>
          <w:szCs w:val="24"/>
        </w:rPr>
        <w:t>g)</w:t>
      </w:r>
      <w:proofErr w:type="gramEnd"/>
      <w:r w:rsidR="005B49F9" w:rsidRPr="005B49F9">
        <w:t xml:space="preserve"> </w:t>
      </w:r>
      <w:r w:rsidR="005B49F9">
        <w:rPr>
          <w:noProof/>
          <w:lang w:eastAsia="cs-CZ"/>
        </w:rPr>
        <w:drawing>
          <wp:inline distT="0" distB="0" distL="0" distR="0">
            <wp:extent cx="733245" cy="723432"/>
            <wp:effectExtent l="0" t="0" r="0" b="635"/>
            <wp:docPr id="12" name="Obrázek 12" descr="http://mail.centrum.cz/download.php?msg_id=0000000030b50007fc0002f214a1&amp;idx=11&amp;filename=09.jpg&amp;r=25.4096850639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il.centrum.cz/download.php?msg_id=0000000030b50007fc0002f214a1&amp;idx=11&amp;filename=09.jpg&amp;r=25.409685063900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10" cy="72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9F9" w:rsidRDefault="005B49F9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5B49F9" w:rsidRDefault="005B49F9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61302C" w:rsidRDefault="0061302C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336EB2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pent-1-en-4-y</w:t>
      </w:r>
      <w:r w:rsidR="002A77AE">
        <w:rPr>
          <w:rFonts w:ascii="Times New Roman" w:hAnsi="Times New Roman" w:cs="Times New Roman"/>
          <w:sz w:val="24"/>
          <w:szCs w:val="24"/>
        </w:rPr>
        <w:t>n</w:t>
      </w:r>
      <w:r w:rsidR="0038292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56495">
        <w:rPr>
          <w:rFonts w:ascii="Times New Roman" w:hAnsi="Times New Roman" w:cs="Times New Roman"/>
          <w:sz w:val="24"/>
          <w:szCs w:val="24"/>
        </w:rPr>
        <w:t xml:space="preserve">                                                 h)</w:t>
      </w:r>
      <w:r w:rsidR="00556495" w:rsidRPr="00556495">
        <w:t xml:space="preserve"> </w:t>
      </w:r>
      <w:r w:rsidR="00556495">
        <w:rPr>
          <w:noProof/>
          <w:lang w:eastAsia="cs-CZ"/>
        </w:rPr>
        <w:drawing>
          <wp:inline distT="0" distB="0" distL="0" distR="0">
            <wp:extent cx="2001329" cy="278050"/>
            <wp:effectExtent l="0" t="0" r="0" b="8255"/>
            <wp:docPr id="1" name="Obrázek 1" descr="http://mail.centrum.cz/download.php?msg_id=0000000030b50007fc0002f214a1&amp;idx=7&amp;filename=05.jpg&amp;r=0.2665283401532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il.centrum.cz/download.php?msg_id=0000000030b50007fc0002f214a1&amp;idx=7&amp;filename=05.jpg&amp;r=0.266528340153204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498" cy="280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6495">
        <w:rPr>
          <w:rFonts w:ascii="Times New Roman" w:hAnsi="Times New Roman" w:cs="Times New Roman"/>
          <w:sz w:val="24"/>
          <w:szCs w:val="24"/>
        </w:rPr>
        <w:tab/>
      </w:r>
      <w:r w:rsidR="003829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61302C" w:rsidRDefault="0061302C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A77AE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proofErr w:type="gramStart"/>
      <w:r>
        <w:rPr>
          <w:rFonts w:ascii="Times New Roman" w:hAnsi="Times New Roman" w:cs="Times New Roman"/>
          <w:sz w:val="24"/>
          <w:szCs w:val="24"/>
        </w:rPr>
        <w:t>benzen</w:t>
      </w:r>
      <w:r w:rsidR="005564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i)</w:t>
      </w:r>
      <w:proofErr w:type="gramEnd"/>
      <w:r w:rsidR="00556495" w:rsidRPr="00556495">
        <w:t xml:space="preserve"> </w:t>
      </w:r>
      <w:r w:rsidR="00556495" w:rsidRPr="00556495">
        <w:rPr>
          <w:noProof/>
          <w:lang w:eastAsia="cs-CZ"/>
        </w:rPr>
        <w:drawing>
          <wp:inline distT="0" distB="0" distL="0" distR="0">
            <wp:extent cx="732876" cy="189781"/>
            <wp:effectExtent l="0" t="0" r="0" b="1270"/>
            <wp:docPr id="2" name="Obrázek 2" descr="http://mail.centrum.cz/download.php?msg_id=0000000030b50007fc0002f214a1&amp;idx=6&amp;filename=04.jpg&amp;r=82.900418842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il.centrum.cz/download.php?msg_id=0000000030b50007fc0002f214a1&amp;idx=6&amp;filename=04.jpg&amp;r=82.9004188428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aturation sa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783" cy="189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6495">
        <w:rPr>
          <w:rFonts w:ascii="Times New Roman" w:hAnsi="Times New Roman" w:cs="Times New Roman"/>
          <w:sz w:val="24"/>
          <w:szCs w:val="24"/>
        </w:rPr>
        <w:tab/>
      </w:r>
    </w:p>
    <w:p w:rsidR="002A77AE" w:rsidRPr="00556495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82921" w:rsidRDefault="00382921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61302C" w:rsidRDefault="0061302C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A77AE" w:rsidRPr="001E738C" w:rsidRDefault="002A77AE" w:rsidP="002A77AE">
      <w:pPr>
        <w:pStyle w:val="Odstavecseseznamem"/>
        <w:tabs>
          <w:tab w:val="left" w:pos="586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proofErr w:type="gramStart"/>
      <w:r>
        <w:rPr>
          <w:rFonts w:ascii="Times New Roman" w:hAnsi="Times New Roman" w:cs="Times New Roman"/>
          <w:sz w:val="24"/>
          <w:szCs w:val="24"/>
        </w:rPr>
        <w:t>toluen</w:t>
      </w:r>
      <w:r w:rsidR="005564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j)</w:t>
      </w:r>
      <w:proofErr w:type="gramEnd"/>
      <w:r w:rsidR="00556495" w:rsidRPr="00556495">
        <w:t xml:space="preserve"> </w:t>
      </w:r>
      <w:r w:rsidR="00556495">
        <w:rPr>
          <w:noProof/>
          <w:lang w:eastAsia="cs-CZ"/>
        </w:rPr>
        <w:drawing>
          <wp:inline distT="0" distB="0" distL="0" distR="0">
            <wp:extent cx="474452" cy="180547"/>
            <wp:effectExtent l="0" t="0" r="1905" b="0"/>
            <wp:docPr id="3" name="Obrázek 3" descr="http://mail.centrum.cz/download.php?msg_id=0000000030b50007fc0002f214a1&amp;idx=9&amp;filename=07.jpg&amp;r=11.128532634320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il.centrum.cz/download.php?msg_id=0000000030b50007fc0002f214a1&amp;idx=9&amp;filename=07.jpg&amp;r=11.12853263432080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65" cy="188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6495">
        <w:rPr>
          <w:rFonts w:ascii="Times New Roman" w:hAnsi="Times New Roman" w:cs="Times New Roman"/>
          <w:sz w:val="24"/>
          <w:szCs w:val="24"/>
        </w:rPr>
        <w:tab/>
      </w:r>
    </w:p>
    <w:p w:rsidR="001E738C" w:rsidRDefault="001E738C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641B6F" w:rsidRDefault="00641B6F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641B6F" w:rsidRDefault="00641B6F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641B6F" w:rsidRDefault="00641B6F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641B6F" w:rsidRDefault="00641B6F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641B6F" w:rsidRDefault="00641B6F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641B6F" w:rsidRDefault="00641B6F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641B6F" w:rsidRDefault="00641B6F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641B6F" w:rsidRDefault="00641B6F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641B6F" w:rsidRDefault="00641B6F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641B6F" w:rsidRDefault="00641B6F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641B6F" w:rsidRDefault="00641B6F" w:rsidP="00652AF1">
      <w:pPr>
        <w:pBdr>
          <w:bottom w:val="single" w:sz="12" w:space="1" w:color="auto"/>
        </w:pBd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p w:rsidR="00641B6F" w:rsidRDefault="00641B6F" w:rsidP="00641B6F">
      <w:pPr>
        <w:pStyle w:val="Odstavecseseznamem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Zdroj obrázků:</w:t>
      </w:r>
    </w:p>
    <w:p w:rsidR="00641B6F" w:rsidRPr="00AD2E8D" w:rsidRDefault="00641B6F" w:rsidP="00641B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RNDr. Jaroslav Honza, CSc., RNDr. Aleš Mareček, CSc.: CHEMIE pro čtyřletá gymnázia, 2. díl, NAKLADATELSTVÍ OLOMOUC, s. r. o., třetí přepracované vydání, Olomouc 2002,</w:t>
      </w:r>
      <w:r w:rsidR="008C35F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ISBN 80-7182-141-1;  a) </w:t>
      </w:r>
      <w:r w:rsidR="001852BB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212, b) </w:t>
      </w:r>
      <w:r w:rsidR="001852BB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209, c) </w:t>
      </w:r>
      <w:r w:rsidR="001852BB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211, d) </w:t>
      </w:r>
      <w:r w:rsidR="001852BB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205, e) </w:t>
      </w:r>
      <w:r w:rsidR="001852BB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204, f) </w:t>
      </w:r>
      <w:r w:rsidR="001852BB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203, </w:t>
      </w:r>
      <w:r w:rsidR="00B12E6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g) </w:t>
      </w:r>
      <w:r w:rsidR="001852BB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212, h) </w:t>
      </w:r>
      <w:r w:rsidR="001852BB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207, i) </w:t>
      </w:r>
      <w:r w:rsidR="001852BB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158, j) </w:t>
      </w:r>
      <w:r w:rsidR="001852BB">
        <w:rPr>
          <w:rFonts w:ascii="Times New Roman" w:hAnsi="Times New Roman" w:cs="Times New Roman"/>
          <w:sz w:val="24"/>
          <w:szCs w:val="24"/>
        </w:rPr>
        <w:t xml:space="preserve">str. </w:t>
      </w:r>
      <w:r>
        <w:rPr>
          <w:rFonts w:ascii="Times New Roman" w:hAnsi="Times New Roman" w:cs="Times New Roman"/>
          <w:sz w:val="24"/>
          <w:szCs w:val="24"/>
        </w:rPr>
        <w:t xml:space="preserve">166  </w:t>
      </w:r>
    </w:p>
    <w:p w:rsidR="00641B6F" w:rsidRPr="001E738C" w:rsidRDefault="00641B6F" w:rsidP="00652AF1">
      <w:pPr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</w:p>
    <w:sectPr w:rsidR="00641B6F" w:rsidRPr="001E738C" w:rsidSect="002A77AE">
      <w:type w:val="continuous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13B" w:rsidRDefault="0040613B" w:rsidP="00CA6778">
      <w:pPr>
        <w:spacing w:before="0" w:after="0"/>
      </w:pPr>
      <w:r>
        <w:separator/>
      </w:r>
    </w:p>
  </w:endnote>
  <w:endnote w:type="continuationSeparator" w:id="0">
    <w:p w:rsidR="0040613B" w:rsidRDefault="0040613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13B" w:rsidRDefault="0040613B" w:rsidP="00CA6778">
      <w:pPr>
        <w:spacing w:before="0" w:after="0"/>
      </w:pPr>
      <w:r>
        <w:separator/>
      </w:r>
    </w:p>
  </w:footnote>
  <w:footnote w:type="continuationSeparator" w:id="0">
    <w:p w:rsidR="0040613B" w:rsidRDefault="0040613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863A62"/>
    <w:multiLevelType w:val="hybridMultilevel"/>
    <w:tmpl w:val="196A36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4111DA7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3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16"/>
  </w:num>
  <w:num w:numId="3">
    <w:abstractNumId w:val="2"/>
  </w:num>
  <w:num w:numId="4">
    <w:abstractNumId w:val="10"/>
  </w:num>
  <w:num w:numId="5">
    <w:abstractNumId w:val="8"/>
  </w:num>
  <w:num w:numId="6">
    <w:abstractNumId w:val="19"/>
  </w:num>
  <w:num w:numId="7">
    <w:abstractNumId w:val="13"/>
  </w:num>
  <w:num w:numId="8">
    <w:abstractNumId w:val="21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3"/>
  </w:num>
  <w:num w:numId="14">
    <w:abstractNumId w:val="15"/>
  </w:num>
  <w:num w:numId="15">
    <w:abstractNumId w:val="24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2"/>
  </w:num>
  <w:num w:numId="19">
    <w:abstractNumId w:val="6"/>
  </w:num>
  <w:num w:numId="20">
    <w:abstractNumId w:val="1"/>
  </w:num>
  <w:num w:numId="21">
    <w:abstractNumId w:val="22"/>
  </w:num>
  <w:num w:numId="22">
    <w:abstractNumId w:val="9"/>
  </w:num>
  <w:num w:numId="23">
    <w:abstractNumId w:val="20"/>
  </w:num>
  <w:num w:numId="24">
    <w:abstractNumId w:val="18"/>
  </w:num>
  <w:num w:numId="25">
    <w:abstractNumId w:val="14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4258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05809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B0901"/>
    <w:rsid w:val="000F56A9"/>
    <w:rsid w:val="001007D3"/>
    <w:rsid w:val="00116D86"/>
    <w:rsid w:val="00117D5A"/>
    <w:rsid w:val="0014312E"/>
    <w:rsid w:val="00146071"/>
    <w:rsid w:val="0015164B"/>
    <w:rsid w:val="00152E64"/>
    <w:rsid w:val="001639AD"/>
    <w:rsid w:val="0017080B"/>
    <w:rsid w:val="001852BB"/>
    <w:rsid w:val="001901B5"/>
    <w:rsid w:val="00197988"/>
    <w:rsid w:val="001B37B8"/>
    <w:rsid w:val="001C6ED0"/>
    <w:rsid w:val="001E738C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7AE"/>
    <w:rsid w:val="002A7CCE"/>
    <w:rsid w:val="002C56C7"/>
    <w:rsid w:val="002E2664"/>
    <w:rsid w:val="002E5544"/>
    <w:rsid w:val="002E68ED"/>
    <w:rsid w:val="00317B83"/>
    <w:rsid w:val="00336EB2"/>
    <w:rsid w:val="00344092"/>
    <w:rsid w:val="00351C4B"/>
    <w:rsid w:val="00375125"/>
    <w:rsid w:val="00381B14"/>
    <w:rsid w:val="00382921"/>
    <w:rsid w:val="00396CC8"/>
    <w:rsid w:val="003A25B7"/>
    <w:rsid w:val="003A25E7"/>
    <w:rsid w:val="003A6AF3"/>
    <w:rsid w:val="003B4016"/>
    <w:rsid w:val="003C040B"/>
    <w:rsid w:val="003D1D48"/>
    <w:rsid w:val="003D53BF"/>
    <w:rsid w:val="003D62CE"/>
    <w:rsid w:val="00402561"/>
    <w:rsid w:val="004046E7"/>
    <w:rsid w:val="0040613B"/>
    <w:rsid w:val="00406478"/>
    <w:rsid w:val="00416E8A"/>
    <w:rsid w:val="004171CA"/>
    <w:rsid w:val="00422AEA"/>
    <w:rsid w:val="00430C16"/>
    <w:rsid w:val="00441154"/>
    <w:rsid w:val="00445B90"/>
    <w:rsid w:val="00447A6A"/>
    <w:rsid w:val="0045017B"/>
    <w:rsid w:val="004513CC"/>
    <w:rsid w:val="00471233"/>
    <w:rsid w:val="004855C3"/>
    <w:rsid w:val="004B0AD8"/>
    <w:rsid w:val="004B6A51"/>
    <w:rsid w:val="004B7A66"/>
    <w:rsid w:val="004C4D3B"/>
    <w:rsid w:val="004D602D"/>
    <w:rsid w:val="004D68E6"/>
    <w:rsid w:val="004E1AFD"/>
    <w:rsid w:val="004E7701"/>
    <w:rsid w:val="00512F22"/>
    <w:rsid w:val="00515BD1"/>
    <w:rsid w:val="00525832"/>
    <w:rsid w:val="00542DF8"/>
    <w:rsid w:val="00556495"/>
    <w:rsid w:val="00565C41"/>
    <w:rsid w:val="00566650"/>
    <w:rsid w:val="005A2F7E"/>
    <w:rsid w:val="005A4363"/>
    <w:rsid w:val="005B49F9"/>
    <w:rsid w:val="005C32F5"/>
    <w:rsid w:val="005D4579"/>
    <w:rsid w:val="005D5ADC"/>
    <w:rsid w:val="005E3BD6"/>
    <w:rsid w:val="005F2409"/>
    <w:rsid w:val="0061302C"/>
    <w:rsid w:val="00614F87"/>
    <w:rsid w:val="006347FB"/>
    <w:rsid w:val="00636DAB"/>
    <w:rsid w:val="00641B6F"/>
    <w:rsid w:val="006515B1"/>
    <w:rsid w:val="006516F6"/>
    <w:rsid w:val="00652AF1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4018B"/>
    <w:rsid w:val="007526AA"/>
    <w:rsid w:val="00756741"/>
    <w:rsid w:val="007677D5"/>
    <w:rsid w:val="0079100A"/>
    <w:rsid w:val="007966CD"/>
    <w:rsid w:val="00797788"/>
    <w:rsid w:val="007C7C00"/>
    <w:rsid w:val="007D09E7"/>
    <w:rsid w:val="00800607"/>
    <w:rsid w:val="0081395E"/>
    <w:rsid w:val="00813B42"/>
    <w:rsid w:val="00862520"/>
    <w:rsid w:val="00871241"/>
    <w:rsid w:val="0087486C"/>
    <w:rsid w:val="008942D1"/>
    <w:rsid w:val="0089777B"/>
    <w:rsid w:val="008B2D59"/>
    <w:rsid w:val="008C35FB"/>
    <w:rsid w:val="008C7F5F"/>
    <w:rsid w:val="008D008B"/>
    <w:rsid w:val="008F2B19"/>
    <w:rsid w:val="00902A85"/>
    <w:rsid w:val="009065CD"/>
    <w:rsid w:val="00913696"/>
    <w:rsid w:val="00916F51"/>
    <w:rsid w:val="00922A47"/>
    <w:rsid w:val="00927C4D"/>
    <w:rsid w:val="009304DC"/>
    <w:rsid w:val="00947E9C"/>
    <w:rsid w:val="00955A47"/>
    <w:rsid w:val="00960638"/>
    <w:rsid w:val="009673CF"/>
    <w:rsid w:val="00972914"/>
    <w:rsid w:val="00985533"/>
    <w:rsid w:val="00992074"/>
    <w:rsid w:val="009B0133"/>
    <w:rsid w:val="009B29C8"/>
    <w:rsid w:val="009C77DA"/>
    <w:rsid w:val="009F2BD5"/>
    <w:rsid w:val="00A178DC"/>
    <w:rsid w:val="00A2369F"/>
    <w:rsid w:val="00A36CB7"/>
    <w:rsid w:val="00A42827"/>
    <w:rsid w:val="00A51FE5"/>
    <w:rsid w:val="00A54A54"/>
    <w:rsid w:val="00A6213D"/>
    <w:rsid w:val="00A8355D"/>
    <w:rsid w:val="00A932B5"/>
    <w:rsid w:val="00AC1978"/>
    <w:rsid w:val="00AD2E24"/>
    <w:rsid w:val="00AE49E2"/>
    <w:rsid w:val="00B0017B"/>
    <w:rsid w:val="00B12E66"/>
    <w:rsid w:val="00B157BB"/>
    <w:rsid w:val="00B22086"/>
    <w:rsid w:val="00B24395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BF2CFB"/>
    <w:rsid w:val="00C03F31"/>
    <w:rsid w:val="00C0508B"/>
    <w:rsid w:val="00C10689"/>
    <w:rsid w:val="00C130F0"/>
    <w:rsid w:val="00C2609B"/>
    <w:rsid w:val="00C26D00"/>
    <w:rsid w:val="00C63923"/>
    <w:rsid w:val="00C856AB"/>
    <w:rsid w:val="00CA6778"/>
    <w:rsid w:val="00CA68AF"/>
    <w:rsid w:val="00CC53D6"/>
    <w:rsid w:val="00CD2D90"/>
    <w:rsid w:val="00CD6019"/>
    <w:rsid w:val="00D02FAB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D251E"/>
    <w:rsid w:val="00DF1834"/>
    <w:rsid w:val="00DF45DC"/>
    <w:rsid w:val="00DF5CD9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B548C"/>
    <w:rsid w:val="00EC2627"/>
    <w:rsid w:val="00ED6CEC"/>
    <w:rsid w:val="00EE6DC3"/>
    <w:rsid w:val="00EF4FC0"/>
    <w:rsid w:val="00EF725E"/>
    <w:rsid w:val="00F0332D"/>
    <w:rsid w:val="00F23263"/>
    <w:rsid w:val="00F4228D"/>
    <w:rsid w:val="00F50E78"/>
    <w:rsid w:val="00F52027"/>
    <w:rsid w:val="00F62762"/>
    <w:rsid w:val="00FA17AD"/>
    <w:rsid w:val="00FA3FCC"/>
    <w:rsid w:val="00FA5FA8"/>
    <w:rsid w:val="00FB44BD"/>
    <w:rsid w:val="00FC03FC"/>
    <w:rsid w:val="00FC0A16"/>
    <w:rsid w:val="00FC1235"/>
    <w:rsid w:val="00FD4049"/>
    <w:rsid w:val="00FE5CE2"/>
    <w:rsid w:val="00FE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9FC56-A768-41C4-B6E8-3F34F7AEE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72</TotalTime>
  <Pages>3</Pages>
  <Words>165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14</cp:revision>
  <cp:lastPrinted>2013-04-17T07:46:00Z</cp:lastPrinted>
  <dcterms:created xsi:type="dcterms:W3CDTF">2014-02-05T06:38:00Z</dcterms:created>
  <dcterms:modified xsi:type="dcterms:W3CDTF">2014-02-19T17:52:00Z</dcterms:modified>
</cp:coreProperties>
</file>