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2D" w:rsidRPr="00933802" w:rsidRDefault="005D4579" w:rsidP="00235E2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747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E2D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3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802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Sacharidy</w:t>
      </w:r>
    </w:p>
    <w:p w:rsidR="00933802" w:rsidRDefault="00933802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33802" w:rsidRDefault="00933802" w:rsidP="00933802">
      <w:pPr>
        <w:pStyle w:val="Odstavecseseznamem"/>
        <w:ind w:left="885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E487E" w:rsidRDefault="00FE487E" w:rsidP="004F1F8D">
      <w:pPr>
        <w:spacing w:after="0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2C4C3F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</w:t>
      </w: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t>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802" w:rsidRDefault="00933802" w:rsidP="006023BC">
      <w:pPr>
        <w:spacing w:before="0"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85177">
        <w:rPr>
          <w:rFonts w:ascii="Times New Roman" w:hAnsi="Times New Roman" w:cs="Times New Roman"/>
          <w:b/>
          <w:sz w:val="24"/>
          <w:szCs w:val="24"/>
        </w:rPr>
        <w:t>Složení sacharidů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3802" w:rsidRDefault="00933802" w:rsidP="006023BC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Sacharidy tvoří velkou skupinu přírodních organických látek, některé plní funkci energetického zdroje živočichů, některé jsou součástí stavebního materiálu rostlin</w:t>
      </w:r>
      <w:r w:rsidR="00E52255">
        <w:rPr>
          <w:rFonts w:ascii="Times New Roman" w:hAnsi="Times New Roman" w:cs="Times New Roman"/>
          <w:i/>
          <w:sz w:val="24"/>
          <w:szCs w:val="24"/>
        </w:rPr>
        <w:t xml:space="preserve"> a plní funkci zásobních látek</w:t>
      </w:r>
      <w:r>
        <w:rPr>
          <w:rFonts w:ascii="Times New Roman" w:hAnsi="Times New Roman" w:cs="Times New Roman"/>
          <w:i/>
          <w:sz w:val="24"/>
          <w:szCs w:val="24"/>
        </w:rPr>
        <w:t>. Jejich molekuly jsou složeny z atomů uhlíku, vodíku a kyslíku.</w:t>
      </w:r>
    </w:p>
    <w:p w:rsidR="00933802" w:rsidRDefault="00933802" w:rsidP="00D276A1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Názorný pokus: </w:t>
      </w:r>
      <w:r>
        <w:rPr>
          <w:rFonts w:ascii="Times New Roman" w:hAnsi="Times New Roman" w:cs="Times New Roman"/>
          <w:i/>
          <w:sz w:val="24"/>
          <w:szCs w:val="24"/>
        </w:rPr>
        <w:t>Kyselina sírová</w:t>
      </w:r>
      <w:r w:rsidR="006023BC">
        <w:rPr>
          <w:rFonts w:ascii="Times New Roman" w:hAnsi="Times New Roman" w:cs="Times New Roman"/>
          <w:i/>
          <w:sz w:val="24"/>
          <w:szCs w:val="24"/>
        </w:rPr>
        <w:t xml:space="preserve"> H</w:t>
      </w:r>
      <w:r w:rsidR="006023BC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6023BC">
        <w:rPr>
          <w:rFonts w:ascii="Times New Roman" w:hAnsi="Times New Roman" w:cs="Times New Roman"/>
          <w:i/>
          <w:sz w:val="24"/>
          <w:szCs w:val="24"/>
        </w:rPr>
        <w:t>SO</w:t>
      </w:r>
      <w:r w:rsidR="006023BC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 je látka, která je silně hygroskopická, to znamená, že odnímá látkám vodu. Dokonce vodu, která může vzniknout z atomů vodíku a kyslíku v molekule jiné látky. Příkladem je molekula řepného cukru, což je </w:t>
      </w:r>
      <w:r w:rsidR="00E52255">
        <w:rPr>
          <w:rFonts w:ascii="Times New Roman" w:hAnsi="Times New Roman" w:cs="Times New Roman"/>
          <w:i/>
          <w:sz w:val="24"/>
          <w:szCs w:val="24"/>
        </w:rPr>
        <w:t>sacharóza C</w:t>
      </w:r>
      <w:r w:rsidR="00E52255">
        <w:rPr>
          <w:rFonts w:ascii="Times New Roman" w:hAnsi="Times New Roman" w:cs="Times New Roman"/>
          <w:i/>
          <w:sz w:val="24"/>
          <w:szCs w:val="24"/>
          <w:vertAlign w:val="subscript"/>
        </w:rPr>
        <w:t>12</w:t>
      </w:r>
      <w:r w:rsidR="00E52255">
        <w:rPr>
          <w:rFonts w:ascii="Times New Roman" w:hAnsi="Times New Roman" w:cs="Times New Roman"/>
          <w:i/>
          <w:sz w:val="24"/>
          <w:szCs w:val="24"/>
        </w:rPr>
        <w:t>H</w:t>
      </w:r>
      <w:r w:rsidR="00E52255">
        <w:rPr>
          <w:rFonts w:ascii="Times New Roman" w:hAnsi="Times New Roman" w:cs="Times New Roman"/>
          <w:i/>
          <w:sz w:val="24"/>
          <w:szCs w:val="24"/>
          <w:vertAlign w:val="subscript"/>
        </w:rPr>
        <w:t>22</w:t>
      </w:r>
      <w:r w:rsidR="00E52255">
        <w:rPr>
          <w:rFonts w:ascii="Times New Roman" w:hAnsi="Times New Roman" w:cs="Times New Roman"/>
          <w:i/>
          <w:sz w:val="24"/>
          <w:szCs w:val="24"/>
        </w:rPr>
        <w:t>O</w:t>
      </w:r>
      <w:r w:rsidR="00E52255">
        <w:rPr>
          <w:rFonts w:ascii="Times New Roman" w:hAnsi="Times New Roman" w:cs="Times New Roman"/>
          <w:i/>
          <w:sz w:val="24"/>
          <w:szCs w:val="24"/>
          <w:vertAlign w:val="subscript"/>
        </w:rPr>
        <w:t>11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E52255">
        <w:rPr>
          <w:rFonts w:ascii="Times New Roman" w:hAnsi="Times New Roman" w:cs="Times New Roman"/>
          <w:i/>
          <w:sz w:val="24"/>
          <w:szCs w:val="24"/>
        </w:rPr>
        <w:t>Koncentrovaná kyselina sírová odebere z molekuly sacharózy atomy vodíku a kyslíku v poměru 2:1 a tím vlastně odebere molekuly vody H</w:t>
      </w:r>
      <w:r w:rsidR="00E52255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801D56">
        <w:rPr>
          <w:rFonts w:ascii="Times New Roman" w:hAnsi="Times New Roman" w:cs="Times New Roman"/>
          <w:i/>
          <w:sz w:val="24"/>
          <w:szCs w:val="24"/>
        </w:rPr>
        <w:t>O, zbyde uhlík, beztvarý černý uhlík.</w:t>
      </w:r>
    </w:p>
    <w:p w:rsidR="00D276A1" w:rsidRPr="00D276A1" w:rsidRDefault="00D276A1" w:rsidP="00D276A1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33802" w:rsidRDefault="00933802" w:rsidP="00D276A1">
      <w:pPr>
        <w:spacing w:before="0"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85177">
        <w:rPr>
          <w:rFonts w:ascii="Times New Roman" w:hAnsi="Times New Roman" w:cs="Times New Roman"/>
          <w:b/>
          <w:sz w:val="24"/>
          <w:szCs w:val="24"/>
        </w:rPr>
        <w:t>Rozdělení sacharidů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023BC" w:rsidRDefault="006023BC" w:rsidP="006023BC">
      <w:pPr>
        <w:spacing w:before="0" w:after="0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Podle stavby molekul se sacharidy rozdělují na jednoduché a složené. </w:t>
      </w:r>
    </w:p>
    <w:p w:rsidR="00C4561D" w:rsidRPr="007E0E19" w:rsidRDefault="006023BC" w:rsidP="005F4E77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4E77">
        <w:rPr>
          <w:rFonts w:ascii="Times New Roman" w:hAnsi="Times New Roman" w:cs="Times New Roman"/>
          <w:b/>
          <w:i/>
          <w:sz w:val="24"/>
          <w:szCs w:val="24"/>
        </w:rPr>
        <w:t>Molekuly jednoduchých sacharidů</w:t>
      </w:r>
      <w:r>
        <w:rPr>
          <w:rFonts w:ascii="Times New Roman" w:hAnsi="Times New Roman" w:cs="Times New Roman"/>
          <w:i/>
          <w:sz w:val="24"/>
          <w:szCs w:val="24"/>
        </w:rPr>
        <w:t xml:space="preserve"> se skládají ze tří až </w:t>
      </w:r>
      <w:r w:rsidR="008413FC">
        <w:rPr>
          <w:rFonts w:ascii="Times New Roman" w:hAnsi="Times New Roman" w:cs="Times New Roman"/>
          <w:i/>
          <w:sz w:val="24"/>
          <w:szCs w:val="24"/>
        </w:rPr>
        <w:t>sedmi</w:t>
      </w:r>
      <w:r>
        <w:rPr>
          <w:rFonts w:ascii="Times New Roman" w:hAnsi="Times New Roman" w:cs="Times New Roman"/>
          <w:i/>
          <w:sz w:val="24"/>
          <w:szCs w:val="24"/>
        </w:rPr>
        <w:t xml:space="preserve"> atomů uhlíku, nazývají se monosacharidy. </w:t>
      </w:r>
      <w:r w:rsidR="007E0E19" w:rsidRPr="007E0E19">
        <w:rPr>
          <w:rFonts w:ascii="Times New Roman" w:hAnsi="Times New Roman" w:cs="Times New Roman"/>
          <w:i/>
          <w:sz w:val="24"/>
          <w:szCs w:val="24"/>
        </w:rPr>
        <w:t>Nedají se žádnou reakcí štěpit na jednodušší sach</w:t>
      </w:r>
      <w:r w:rsidR="007E0E19">
        <w:rPr>
          <w:rFonts w:ascii="Times New Roman" w:hAnsi="Times New Roman" w:cs="Times New Roman"/>
          <w:i/>
          <w:sz w:val="24"/>
          <w:szCs w:val="24"/>
        </w:rPr>
        <w:t>a</w:t>
      </w:r>
      <w:r w:rsidR="007E0E19" w:rsidRPr="007E0E19">
        <w:rPr>
          <w:rFonts w:ascii="Times New Roman" w:hAnsi="Times New Roman" w:cs="Times New Roman"/>
          <w:i/>
          <w:sz w:val="24"/>
          <w:szCs w:val="24"/>
        </w:rPr>
        <w:t>ridy.</w:t>
      </w:r>
    </w:p>
    <w:p w:rsidR="006023BC" w:rsidRDefault="006023BC" w:rsidP="006023BC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4E77">
        <w:rPr>
          <w:rFonts w:ascii="Times New Roman" w:hAnsi="Times New Roman" w:cs="Times New Roman"/>
          <w:b/>
          <w:i/>
          <w:sz w:val="24"/>
          <w:szCs w:val="24"/>
        </w:rPr>
        <w:t>Molekuly složených sacharidů</w:t>
      </w:r>
      <w:r>
        <w:rPr>
          <w:rFonts w:ascii="Times New Roman" w:hAnsi="Times New Roman" w:cs="Times New Roman"/>
          <w:i/>
          <w:sz w:val="24"/>
          <w:szCs w:val="24"/>
        </w:rPr>
        <w:t xml:space="preserve"> jsou tvořeny vzájemně vázanými molekulami monosacharidů. Podle počtu vázaných monosacharidů se rozdělují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6023BC" w:rsidRPr="008413FC" w:rsidRDefault="006023BC" w:rsidP="008413FC">
      <w:pPr>
        <w:pStyle w:val="Odstavecseseznamem"/>
        <w:numPr>
          <w:ilvl w:val="0"/>
          <w:numId w:val="41"/>
        </w:numPr>
        <w:spacing w:after="0"/>
        <w:ind w:left="709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13FC">
        <w:rPr>
          <w:rFonts w:ascii="Times New Roman" w:hAnsi="Times New Roman" w:cs="Times New Roman"/>
          <w:i/>
          <w:sz w:val="24"/>
          <w:szCs w:val="24"/>
        </w:rPr>
        <w:t xml:space="preserve">oligosacharidy </w:t>
      </w:r>
      <w:r w:rsidRPr="008413FC">
        <w:rPr>
          <w:rFonts w:ascii="Times New Roman" w:hAnsi="Times New Roman" w:cs="Times New Roman"/>
          <w:i/>
          <w:sz w:val="24"/>
          <w:szCs w:val="24"/>
        </w:rPr>
        <w:noBreakHyphen/>
        <w:t xml:space="preserve"> molekula je složena ze dvou až deseti monosacharidů</w:t>
      </w:r>
      <w:r w:rsidR="005F4E77">
        <w:rPr>
          <w:rFonts w:ascii="Times New Roman" w:hAnsi="Times New Roman" w:cs="Times New Roman"/>
          <w:i/>
          <w:sz w:val="24"/>
          <w:szCs w:val="24"/>
        </w:rPr>
        <w:t>, podle počtu spojených molekul v jednu velkou se rozdělují na disacharidy, trisacharidy, …</w:t>
      </w:r>
      <w:r w:rsidRPr="008413FC">
        <w:rPr>
          <w:rFonts w:ascii="Times New Roman" w:hAnsi="Times New Roman" w:cs="Times New Roman"/>
          <w:i/>
          <w:sz w:val="24"/>
          <w:szCs w:val="24"/>
        </w:rPr>
        <w:t>;</w:t>
      </w:r>
    </w:p>
    <w:p w:rsidR="00933802" w:rsidRDefault="006023BC" w:rsidP="008413FC">
      <w:pPr>
        <w:pStyle w:val="Odstavecseseznamem"/>
        <w:numPr>
          <w:ilvl w:val="0"/>
          <w:numId w:val="41"/>
        </w:numPr>
        <w:spacing w:after="0"/>
        <w:ind w:left="709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13FC">
        <w:rPr>
          <w:rFonts w:ascii="Times New Roman" w:hAnsi="Times New Roman" w:cs="Times New Roman"/>
          <w:i/>
          <w:sz w:val="24"/>
          <w:szCs w:val="24"/>
        </w:rPr>
        <w:t xml:space="preserve">polysacharidy </w:t>
      </w:r>
      <w:r w:rsidRPr="008413FC">
        <w:rPr>
          <w:rFonts w:ascii="Times New Roman" w:hAnsi="Times New Roman" w:cs="Times New Roman"/>
          <w:i/>
          <w:sz w:val="24"/>
          <w:szCs w:val="24"/>
        </w:rPr>
        <w:noBreakHyphen/>
        <w:t xml:space="preserve"> molekula je složena z více než deseti molekul monosacharidů, počet může jít až do tisíců.</w:t>
      </w:r>
    </w:p>
    <w:p w:rsidR="008413FC" w:rsidRPr="008413FC" w:rsidRDefault="008413FC" w:rsidP="008413FC">
      <w:pPr>
        <w:pStyle w:val="Odstavecseseznamem"/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33802" w:rsidRDefault="00D1033F" w:rsidP="005F4E77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Některé</w:t>
      </w:r>
      <w:r w:rsidR="00933802">
        <w:rPr>
          <w:rFonts w:ascii="Times New Roman" w:hAnsi="Times New Roman" w:cs="Times New Roman"/>
          <w:b/>
          <w:sz w:val="24"/>
          <w:szCs w:val="24"/>
        </w:rPr>
        <w:t xml:space="preserve"> monosacharidy:</w:t>
      </w:r>
    </w:p>
    <w:p w:rsidR="005F4E77" w:rsidRDefault="005F4E77" w:rsidP="005F4E77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Gluko</w:t>
      </w:r>
      <w:r w:rsidR="0001794B"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="0001794B">
        <w:rPr>
          <w:rFonts w:ascii="Times New Roman" w:hAnsi="Times New Roman" w:cs="Times New Roman"/>
          <w:i/>
          <w:sz w:val="24"/>
          <w:szCs w:val="24"/>
        </w:rPr>
        <w:noBreakHyphen/>
      </w:r>
      <w:r>
        <w:rPr>
          <w:rFonts w:ascii="Times New Roman" w:hAnsi="Times New Roman" w:cs="Times New Roman"/>
          <w:i/>
          <w:sz w:val="24"/>
          <w:szCs w:val="24"/>
        </w:rPr>
        <w:t xml:space="preserve"> nazývá se hroznový cukr, podle svého výskytu v hr</w:t>
      </w:r>
      <w:r w:rsidR="00BC41FD">
        <w:rPr>
          <w:rFonts w:ascii="Times New Roman" w:hAnsi="Times New Roman" w:cs="Times New Roman"/>
          <w:i/>
          <w:sz w:val="24"/>
          <w:szCs w:val="24"/>
        </w:rPr>
        <w:t>oznech. Je to bílá, sladká látka</w:t>
      </w:r>
      <w:r>
        <w:rPr>
          <w:rFonts w:ascii="Times New Roman" w:hAnsi="Times New Roman" w:cs="Times New Roman"/>
          <w:i/>
          <w:sz w:val="24"/>
          <w:szCs w:val="24"/>
        </w:rPr>
        <w:t xml:space="preserve">, dobře rozpustná ve vodě. Je obsažena v rostlinných šťávách, ve </w:t>
      </w:r>
      <w:r w:rsidR="0001794B">
        <w:rPr>
          <w:rFonts w:ascii="Times New Roman" w:hAnsi="Times New Roman" w:cs="Times New Roman"/>
          <w:i/>
          <w:sz w:val="24"/>
          <w:szCs w:val="24"/>
        </w:rPr>
        <w:t>zralém</w:t>
      </w:r>
      <w:r>
        <w:rPr>
          <w:rFonts w:ascii="Times New Roman" w:hAnsi="Times New Roman" w:cs="Times New Roman"/>
          <w:i/>
          <w:sz w:val="24"/>
          <w:szCs w:val="24"/>
        </w:rPr>
        <w:t xml:space="preserve"> ovoci, v medu a v krvi živočichů. Je velmi lehce stravitelná a přechází ze zažívacího traktu rovnou do krve. V lékařství se používá jako součást umělé výživy, dodává tělu potřebnou energii.</w:t>
      </w:r>
      <w:r w:rsidR="00D1033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1033F" w:rsidRPr="0001794B" w:rsidRDefault="00D1033F" w:rsidP="005F4E77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Frukt</w:t>
      </w:r>
      <w:r w:rsidR="0001794B">
        <w:rPr>
          <w:rFonts w:ascii="Times New Roman" w:hAnsi="Times New Roman" w:cs="Times New Roman"/>
          <w:b/>
          <w:i/>
          <w:sz w:val="24"/>
          <w:szCs w:val="24"/>
        </w:rPr>
        <w:t>os</w:t>
      </w: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0179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1794B">
        <w:rPr>
          <w:rFonts w:ascii="Times New Roman" w:hAnsi="Times New Roman" w:cs="Times New Roman"/>
          <w:i/>
          <w:sz w:val="24"/>
          <w:szCs w:val="24"/>
        </w:rPr>
        <w:noBreakHyphen/>
        <w:t xml:space="preserve"> nazývá se ovocný cukr, nachází se ve zralém ovoci a v medu. Je ze všech cukrů nejsladší.</w:t>
      </w:r>
    </w:p>
    <w:p w:rsidR="00933802" w:rsidRDefault="00933802" w:rsidP="00933802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933802" w:rsidRDefault="0001794B" w:rsidP="00933802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Některé</w:t>
      </w:r>
      <w:r w:rsidR="00933802">
        <w:rPr>
          <w:rFonts w:ascii="Times New Roman" w:hAnsi="Times New Roman" w:cs="Times New Roman"/>
          <w:b/>
          <w:sz w:val="24"/>
          <w:szCs w:val="24"/>
        </w:rPr>
        <w:t xml:space="preserve"> disacharidy:</w:t>
      </w:r>
    </w:p>
    <w:p w:rsidR="0001794B" w:rsidRDefault="0001794B" w:rsidP="00B33955">
      <w:pPr>
        <w:spacing w:before="0" w:after="0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Sacharosa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33955">
        <w:rPr>
          <w:rFonts w:ascii="Times New Roman" w:hAnsi="Times New Roman" w:cs="Times New Roman"/>
          <w:i/>
          <w:sz w:val="24"/>
          <w:szCs w:val="24"/>
        </w:rPr>
        <w:noBreakHyphen/>
      </w:r>
      <w:r>
        <w:rPr>
          <w:rFonts w:ascii="Times New Roman" w:hAnsi="Times New Roman" w:cs="Times New Roman"/>
          <w:i/>
          <w:sz w:val="24"/>
          <w:szCs w:val="24"/>
        </w:rPr>
        <w:t xml:space="preserve"> molekula je složena z molekuly glukosy</w:t>
      </w:r>
      <w:r w:rsidR="00B33955">
        <w:rPr>
          <w:rFonts w:ascii="Times New Roman" w:hAnsi="Times New Roman" w:cs="Times New Roman"/>
          <w:i/>
          <w:sz w:val="24"/>
          <w:szCs w:val="24"/>
        </w:rPr>
        <w:t xml:space="preserve"> a fruktosy, používá se v potravinářství jako hlavní sladidlo. Získává se z cukrové řepy a z cukrové třtiny. Tvoří bezbarvé krystalky, ve vodě dobře rozpustné, zahříváním karamelizuje.</w:t>
      </w:r>
    </w:p>
    <w:p w:rsidR="00655504" w:rsidRPr="00655504" w:rsidRDefault="005E486B" w:rsidP="00655504">
      <w:pPr>
        <w:spacing w:before="0" w:after="0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Laktosa </w:t>
      </w:r>
      <w:r w:rsidR="00655504">
        <w:rPr>
          <w:rFonts w:ascii="Times New Roman" w:hAnsi="Times New Roman" w:cs="Times New Roman"/>
          <w:i/>
          <w:sz w:val="24"/>
          <w:szCs w:val="24"/>
        </w:rPr>
        <w:noBreakHyphen/>
      </w:r>
      <w:r>
        <w:rPr>
          <w:rFonts w:ascii="Times New Roman" w:hAnsi="Times New Roman" w:cs="Times New Roman"/>
          <w:i/>
          <w:sz w:val="24"/>
          <w:szCs w:val="24"/>
        </w:rPr>
        <w:t xml:space="preserve"> mléčný cukr, </w:t>
      </w:r>
      <w:r w:rsidR="00655504">
        <w:rPr>
          <w:rFonts w:ascii="Times New Roman" w:hAnsi="Times New Roman" w:cs="Times New Roman"/>
          <w:i/>
          <w:sz w:val="24"/>
          <w:szCs w:val="24"/>
        </w:rPr>
        <w:t>v</w:t>
      </w:r>
      <w:r>
        <w:rPr>
          <w:rFonts w:ascii="Times New Roman" w:hAnsi="Times New Roman" w:cs="Times New Roman"/>
          <w:i/>
          <w:sz w:val="24"/>
          <w:szCs w:val="24"/>
        </w:rPr>
        <w:t>yskytuje se v mléce savců.</w:t>
      </w:r>
      <w:r w:rsidR="00655504">
        <w:rPr>
          <w:rFonts w:ascii="Times New Roman" w:hAnsi="Times New Roman" w:cs="Times New Roman"/>
          <w:i/>
          <w:sz w:val="24"/>
          <w:szCs w:val="24"/>
        </w:rPr>
        <w:t xml:space="preserve"> Vyrábí se z kravského mléka a používá se </w:t>
      </w:r>
      <w:r w:rsidR="004F1F8D">
        <w:rPr>
          <w:rFonts w:ascii="Times New Roman" w:hAnsi="Times New Roman" w:cs="Times New Roman"/>
          <w:i/>
          <w:sz w:val="24"/>
          <w:szCs w:val="24"/>
        </w:rPr>
        <w:br/>
      </w:r>
      <w:r w:rsidR="00655504">
        <w:rPr>
          <w:rFonts w:ascii="Times New Roman" w:hAnsi="Times New Roman" w:cs="Times New Roman"/>
          <w:i/>
          <w:sz w:val="24"/>
          <w:szCs w:val="24"/>
        </w:rPr>
        <w:t>při výrobě dětské výživy a v lékařství.</w:t>
      </w:r>
    </w:p>
    <w:p w:rsidR="00972DA3" w:rsidRDefault="00972DA3" w:rsidP="00655504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972DA3" w:rsidRDefault="00972DA3" w:rsidP="00655504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972DA3" w:rsidRDefault="00972DA3" w:rsidP="00655504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933802" w:rsidRDefault="00A12909" w:rsidP="00655504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Některé</w:t>
      </w:r>
      <w:r w:rsidR="00933802">
        <w:rPr>
          <w:rFonts w:ascii="Times New Roman" w:hAnsi="Times New Roman" w:cs="Times New Roman"/>
          <w:b/>
          <w:sz w:val="24"/>
          <w:szCs w:val="24"/>
        </w:rPr>
        <w:t xml:space="preserve"> polysacharidy:</w:t>
      </w:r>
    </w:p>
    <w:p w:rsidR="00655504" w:rsidRDefault="00655504" w:rsidP="00CF2368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Škrob </w:t>
      </w:r>
      <w:r w:rsidR="00130549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je polysacharid zásobní</w:t>
      </w:r>
      <w:r w:rsidR="00BF6080">
        <w:rPr>
          <w:rFonts w:ascii="Times New Roman" w:hAnsi="Times New Roman" w:cs="Times New Roman"/>
          <w:i/>
          <w:sz w:val="24"/>
          <w:szCs w:val="24"/>
        </w:rPr>
        <w:t xml:space="preserve">, nachází se v rostlinných hlízách a plodech. Vyrábí se z brambor a z obilí. Ve studené vodě je nerozpustný, v horké vodě bobtná. Má široké použití při výrobě lepidel, zásypů, </w:t>
      </w:r>
      <w:proofErr w:type="spellStart"/>
      <w:r w:rsidR="00BF6080">
        <w:rPr>
          <w:rFonts w:ascii="Times New Roman" w:hAnsi="Times New Roman" w:cs="Times New Roman"/>
          <w:i/>
          <w:sz w:val="24"/>
          <w:szCs w:val="24"/>
        </w:rPr>
        <w:t>ethanolu</w:t>
      </w:r>
      <w:proofErr w:type="spellEnd"/>
      <w:r w:rsidR="00BF6080">
        <w:rPr>
          <w:rFonts w:ascii="Times New Roman" w:hAnsi="Times New Roman" w:cs="Times New Roman"/>
          <w:i/>
          <w:sz w:val="24"/>
          <w:szCs w:val="24"/>
        </w:rPr>
        <w:t>, v textilním průmyslu.</w:t>
      </w:r>
      <w:r w:rsidR="00130549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</w:p>
    <w:p w:rsidR="00130549" w:rsidRDefault="00130549" w:rsidP="00CF2368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Celulosa </w:t>
      </w:r>
      <w:r w:rsidR="00BE31C1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nejčist</w:t>
      </w:r>
      <w:r w:rsidR="004F1F8D">
        <w:rPr>
          <w:rFonts w:ascii="Times New Roman" w:hAnsi="Times New Roman" w:cs="Times New Roman"/>
          <w:i/>
          <w:sz w:val="24"/>
          <w:szCs w:val="24"/>
        </w:rPr>
        <w:t>š</w:t>
      </w:r>
      <w:r>
        <w:rPr>
          <w:rFonts w:ascii="Times New Roman" w:hAnsi="Times New Roman" w:cs="Times New Roman"/>
          <w:i/>
          <w:sz w:val="24"/>
          <w:szCs w:val="24"/>
        </w:rPr>
        <w:t>í celulosa je obsažena v bavlníkových vláknech. Je dále obsažena i ve dřevě, lnu, konopí. Vyrábí se ze smrkového dřeva.</w:t>
      </w:r>
      <w:r w:rsidR="00BE31C1">
        <w:rPr>
          <w:rFonts w:ascii="Times New Roman" w:hAnsi="Times New Roman" w:cs="Times New Roman"/>
          <w:i/>
          <w:sz w:val="24"/>
          <w:szCs w:val="24"/>
        </w:rPr>
        <w:t xml:space="preserve"> Celulosa je výchozí surovina při výrobě papíru, výbušnin, plastů, příze. </w:t>
      </w:r>
    </w:p>
    <w:p w:rsidR="00BE31C1" w:rsidRPr="00130549" w:rsidRDefault="00BE31C1" w:rsidP="00CF2368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Glykogen </w:t>
      </w:r>
      <w:r w:rsidRPr="00BE31C1">
        <w:rPr>
          <w:rFonts w:ascii="Times New Roman" w:hAnsi="Times New Roman" w:cs="Times New Roman"/>
          <w:i/>
          <w:sz w:val="24"/>
          <w:szCs w:val="24"/>
        </w:rPr>
        <w:t>- polysacharid, který plní funkci zásobní látky v tělech živočichů</w:t>
      </w:r>
      <w:r>
        <w:rPr>
          <w:rFonts w:ascii="Times New Roman" w:hAnsi="Times New Roman" w:cs="Times New Roman"/>
          <w:i/>
          <w:sz w:val="24"/>
          <w:szCs w:val="24"/>
        </w:rPr>
        <w:t>. Je uložen především v játrech. V případě nutnosti se štěpí na glukosu a ta se vstřebává do krve.</w:t>
      </w:r>
    </w:p>
    <w:p w:rsidR="00130549" w:rsidRDefault="00130549" w:rsidP="00CF2368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30549" w:rsidRPr="00655504" w:rsidRDefault="00130549" w:rsidP="00CF2368">
      <w:pPr>
        <w:spacing w:before="0"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55504" w:rsidRDefault="00655504" w:rsidP="00933802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sectPr w:rsidR="00655504" w:rsidSect="00CA0970">
      <w:footerReference w:type="default" r:id="rId9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B2B" w:rsidRDefault="00216B2B" w:rsidP="00CA6778">
      <w:pPr>
        <w:spacing w:before="0" w:after="0"/>
      </w:pPr>
      <w:r>
        <w:separator/>
      </w:r>
    </w:p>
  </w:endnote>
  <w:endnote w:type="continuationSeparator" w:id="0">
    <w:p w:rsidR="00216B2B" w:rsidRDefault="00216B2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B2B" w:rsidRDefault="00216B2B" w:rsidP="00CA6778">
      <w:pPr>
        <w:spacing w:before="0" w:after="0"/>
      </w:pPr>
      <w:r>
        <w:separator/>
      </w:r>
    </w:p>
  </w:footnote>
  <w:footnote w:type="continuationSeparator" w:id="0">
    <w:p w:rsidR="00216B2B" w:rsidRDefault="00216B2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CCD51C6"/>
    <w:multiLevelType w:val="multilevel"/>
    <w:tmpl w:val="A370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F6E6A31"/>
    <w:multiLevelType w:val="hybridMultilevel"/>
    <w:tmpl w:val="BA2A8C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F00AF9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>
    <w:nsid w:val="68140ED2"/>
    <w:multiLevelType w:val="hybridMultilevel"/>
    <w:tmpl w:val="3D26383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0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38"/>
  </w:num>
  <w:num w:numId="4">
    <w:abstractNumId w:val="18"/>
  </w:num>
  <w:num w:numId="5">
    <w:abstractNumId w:val="6"/>
  </w:num>
  <w:num w:numId="6">
    <w:abstractNumId w:val="22"/>
  </w:num>
  <w:num w:numId="7">
    <w:abstractNumId w:val="1"/>
  </w:num>
  <w:num w:numId="8">
    <w:abstractNumId w:val="19"/>
  </w:num>
  <w:num w:numId="9">
    <w:abstractNumId w:val="23"/>
  </w:num>
  <w:num w:numId="10">
    <w:abstractNumId w:val="15"/>
  </w:num>
  <w:num w:numId="11">
    <w:abstractNumId w:val="10"/>
  </w:num>
  <w:num w:numId="12">
    <w:abstractNumId w:val="5"/>
  </w:num>
  <w:num w:numId="13">
    <w:abstractNumId w:val="8"/>
  </w:num>
  <w:num w:numId="14">
    <w:abstractNumId w:val="29"/>
  </w:num>
  <w:num w:numId="15">
    <w:abstractNumId w:val="28"/>
  </w:num>
  <w:num w:numId="16">
    <w:abstractNumId w:val="40"/>
  </w:num>
  <w:num w:numId="17">
    <w:abstractNumId w:val="32"/>
  </w:num>
  <w:num w:numId="18">
    <w:abstractNumId w:val="16"/>
  </w:num>
  <w:num w:numId="19">
    <w:abstractNumId w:val="36"/>
  </w:num>
  <w:num w:numId="20">
    <w:abstractNumId w:val="13"/>
  </w:num>
  <w:num w:numId="21">
    <w:abstractNumId w:val="7"/>
  </w:num>
  <w:num w:numId="22">
    <w:abstractNumId w:val="35"/>
  </w:num>
  <w:num w:numId="23">
    <w:abstractNumId w:val="34"/>
  </w:num>
  <w:num w:numId="24">
    <w:abstractNumId w:val="30"/>
  </w:num>
  <w:num w:numId="25">
    <w:abstractNumId w:val="20"/>
  </w:num>
  <w:num w:numId="26">
    <w:abstractNumId w:val="27"/>
  </w:num>
  <w:num w:numId="27">
    <w:abstractNumId w:val="12"/>
  </w:num>
  <w:num w:numId="28">
    <w:abstractNumId w:val="37"/>
  </w:num>
  <w:num w:numId="29">
    <w:abstractNumId w:val="24"/>
  </w:num>
  <w:num w:numId="30">
    <w:abstractNumId w:val="3"/>
  </w:num>
  <w:num w:numId="31">
    <w:abstractNumId w:val="39"/>
  </w:num>
  <w:num w:numId="32">
    <w:abstractNumId w:val="21"/>
  </w:num>
  <w:num w:numId="33">
    <w:abstractNumId w:val="9"/>
  </w:num>
  <w:num w:numId="34">
    <w:abstractNumId w:val="0"/>
  </w:num>
  <w:num w:numId="35">
    <w:abstractNumId w:val="33"/>
  </w:num>
  <w:num w:numId="36">
    <w:abstractNumId w:val="2"/>
  </w:num>
  <w:num w:numId="37">
    <w:abstractNumId w:val="14"/>
  </w:num>
  <w:num w:numId="38">
    <w:abstractNumId w:val="4"/>
  </w:num>
  <w:num w:numId="39">
    <w:abstractNumId w:val="17"/>
  </w:num>
  <w:num w:numId="40">
    <w:abstractNumId w:val="26"/>
  </w:num>
  <w:num w:numId="41">
    <w:abstractNumId w:val="3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177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0736"/>
    <w:rsid w:val="00011548"/>
    <w:rsid w:val="0001412A"/>
    <w:rsid w:val="0001794B"/>
    <w:rsid w:val="000200F4"/>
    <w:rsid w:val="00034E47"/>
    <w:rsid w:val="000451D3"/>
    <w:rsid w:val="0004588C"/>
    <w:rsid w:val="000535F9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16B8"/>
    <w:rsid w:val="00092B46"/>
    <w:rsid w:val="00095A9E"/>
    <w:rsid w:val="00096CFF"/>
    <w:rsid w:val="000A018C"/>
    <w:rsid w:val="000A1F62"/>
    <w:rsid w:val="000A2B0A"/>
    <w:rsid w:val="000A2B9D"/>
    <w:rsid w:val="000A6AF0"/>
    <w:rsid w:val="000A72F3"/>
    <w:rsid w:val="000B0388"/>
    <w:rsid w:val="000B0524"/>
    <w:rsid w:val="000B35F4"/>
    <w:rsid w:val="000B7617"/>
    <w:rsid w:val="000C3637"/>
    <w:rsid w:val="000D3787"/>
    <w:rsid w:val="000D5313"/>
    <w:rsid w:val="000D7670"/>
    <w:rsid w:val="000E0CD5"/>
    <w:rsid w:val="000E5203"/>
    <w:rsid w:val="000E663C"/>
    <w:rsid w:val="000E6907"/>
    <w:rsid w:val="000E6C09"/>
    <w:rsid w:val="000E7FC9"/>
    <w:rsid w:val="000F3AF2"/>
    <w:rsid w:val="000F77FD"/>
    <w:rsid w:val="001013E7"/>
    <w:rsid w:val="0010440B"/>
    <w:rsid w:val="001049B2"/>
    <w:rsid w:val="0011049C"/>
    <w:rsid w:val="0011254A"/>
    <w:rsid w:val="00124D23"/>
    <w:rsid w:val="00127877"/>
    <w:rsid w:val="00130549"/>
    <w:rsid w:val="00132707"/>
    <w:rsid w:val="00140D1E"/>
    <w:rsid w:val="00142479"/>
    <w:rsid w:val="0014717F"/>
    <w:rsid w:val="0014750D"/>
    <w:rsid w:val="001502CC"/>
    <w:rsid w:val="00150A80"/>
    <w:rsid w:val="00150CBF"/>
    <w:rsid w:val="0015164B"/>
    <w:rsid w:val="001521E8"/>
    <w:rsid w:val="00157540"/>
    <w:rsid w:val="00160B8C"/>
    <w:rsid w:val="0017080B"/>
    <w:rsid w:val="00176A89"/>
    <w:rsid w:val="0018594F"/>
    <w:rsid w:val="00191D5F"/>
    <w:rsid w:val="001956A8"/>
    <w:rsid w:val="001A1525"/>
    <w:rsid w:val="001B06AE"/>
    <w:rsid w:val="001B1A38"/>
    <w:rsid w:val="001B33EE"/>
    <w:rsid w:val="001B5834"/>
    <w:rsid w:val="001C1327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1789"/>
    <w:rsid w:val="00212C31"/>
    <w:rsid w:val="00214EB6"/>
    <w:rsid w:val="00216B2B"/>
    <w:rsid w:val="0021781D"/>
    <w:rsid w:val="002273B7"/>
    <w:rsid w:val="00230998"/>
    <w:rsid w:val="002344CF"/>
    <w:rsid w:val="00235DCF"/>
    <w:rsid w:val="00235E2D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2380"/>
    <w:rsid w:val="00295B41"/>
    <w:rsid w:val="002B7403"/>
    <w:rsid w:val="002C2210"/>
    <w:rsid w:val="002C4C3F"/>
    <w:rsid w:val="002C69EB"/>
    <w:rsid w:val="002D04D0"/>
    <w:rsid w:val="002D2A36"/>
    <w:rsid w:val="002D360C"/>
    <w:rsid w:val="002D5138"/>
    <w:rsid w:val="002F2000"/>
    <w:rsid w:val="002F2D5A"/>
    <w:rsid w:val="002F5592"/>
    <w:rsid w:val="002F7AAA"/>
    <w:rsid w:val="00302C7B"/>
    <w:rsid w:val="00315A02"/>
    <w:rsid w:val="0031749B"/>
    <w:rsid w:val="00321AFD"/>
    <w:rsid w:val="00322374"/>
    <w:rsid w:val="003239AF"/>
    <w:rsid w:val="00324F80"/>
    <w:rsid w:val="003267C1"/>
    <w:rsid w:val="0033451F"/>
    <w:rsid w:val="00334F5E"/>
    <w:rsid w:val="00335A7A"/>
    <w:rsid w:val="0033616E"/>
    <w:rsid w:val="00343A78"/>
    <w:rsid w:val="003459EE"/>
    <w:rsid w:val="00350DB9"/>
    <w:rsid w:val="00354173"/>
    <w:rsid w:val="00356D03"/>
    <w:rsid w:val="00372DF7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07D9"/>
    <w:rsid w:val="003C358E"/>
    <w:rsid w:val="003D1A74"/>
    <w:rsid w:val="003D1D48"/>
    <w:rsid w:val="003D23D3"/>
    <w:rsid w:val="003D531D"/>
    <w:rsid w:val="003E084F"/>
    <w:rsid w:val="003E49D4"/>
    <w:rsid w:val="003E7020"/>
    <w:rsid w:val="003F0434"/>
    <w:rsid w:val="003F0486"/>
    <w:rsid w:val="003F0573"/>
    <w:rsid w:val="003F66F2"/>
    <w:rsid w:val="003F70CD"/>
    <w:rsid w:val="00411660"/>
    <w:rsid w:val="00411899"/>
    <w:rsid w:val="00411F3C"/>
    <w:rsid w:val="004207DD"/>
    <w:rsid w:val="004226DC"/>
    <w:rsid w:val="00423BDC"/>
    <w:rsid w:val="00431D7C"/>
    <w:rsid w:val="00431EBF"/>
    <w:rsid w:val="0043321A"/>
    <w:rsid w:val="00441154"/>
    <w:rsid w:val="0045003E"/>
    <w:rsid w:val="004513CC"/>
    <w:rsid w:val="00451A59"/>
    <w:rsid w:val="004523B0"/>
    <w:rsid w:val="00455588"/>
    <w:rsid w:val="004604D1"/>
    <w:rsid w:val="004619F2"/>
    <w:rsid w:val="004625A7"/>
    <w:rsid w:val="004626D9"/>
    <w:rsid w:val="00467290"/>
    <w:rsid w:val="004766C8"/>
    <w:rsid w:val="004808BC"/>
    <w:rsid w:val="00480B04"/>
    <w:rsid w:val="00484658"/>
    <w:rsid w:val="004909F4"/>
    <w:rsid w:val="0049527F"/>
    <w:rsid w:val="004A2738"/>
    <w:rsid w:val="004B09E3"/>
    <w:rsid w:val="004B0AD8"/>
    <w:rsid w:val="004B1275"/>
    <w:rsid w:val="004B4904"/>
    <w:rsid w:val="004B52C1"/>
    <w:rsid w:val="004C4FF3"/>
    <w:rsid w:val="004C58C4"/>
    <w:rsid w:val="004D4AD7"/>
    <w:rsid w:val="004D570F"/>
    <w:rsid w:val="004E00FD"/>
    <w:rsid w:val="004E0DB6"/>
    <w:rsid w:val="004E3341"/>
    <w:rsid w:val="004F1F8D"/>
    <w:rsid w:val="004F48B0"/>
    <w:rsid w:val="00502E1F"/>
    <w:rsid w:val="00510486"/>
    <w:rsid w:val="00520DD9"/>
    <w:rsid w:val="00521B7C"/>
    <w:rsid w:val="00530780"/>
    <w:rsid w:val="00530811"/>
    <w:rsid w:val="0053200D"/>
    <w:rsid w:val="00533DCE"/>
    <w:rsid w:val="0054017E"/>
    <w:rsid w:val="005413E3"/>
    <w:rsid w:val="00542B6F"/>
    <w:rsid w:val="00556432"/>
    <w:rsid w:val="005572D2"/>
    <w:rsid w:val="00561C15"/>
    <w:rsid w:val="00574526"/>
    <w:rsid w:val="00575FD9"/>
    <w:rsid w:val="00576DC9"/>
    <w:rsid w:val="00583009"/>
    <w:rsid w:val="00585B7B"/>
    <w:rsid w:val="00594715"/>
    <w:rsid w:val="005953BE"/>
    <w:rsid w:val="005962A0"/>
    <w:rsid w:val="00597B70"/>
    <w:rsid w:val="005A5FA8"/>
    <w:rsid w:val="005A61E1"/>
    <w:rsid w:val="005B46E2"/>
    <w:rsid w:val="005B6E05"/>
    <w:rsid w:val="005C0CCA"/>
    <w:rsid w:val="005C2DA7"/>
    <w:rsid w:val="005D260D"/>
    <w:rsid w:val="005D2BD6"/>
    <w:rsid w:val="005D3383"/>
    <w:rsid w:val="005D42FE"/>
    <w:rsid w:val="005D4579"/>
    <w:rsid w:val="005D4989"/>
    <w:rsid w:val="005E486B"/>
    <w:rsid w:val="005E50DC"/>
    <w:rsid w:val="005F0CDF"/>
    <w:rsid w:val="005F3294"/>
    <w:rsid w:val="005F49BE"/>
    <w:rsid w:val="005F4E77"/>
    <w:rsid w:val="005F4E8C"/>
    <w:rsid w:val="005F5547"/>
    <w:rsid w:val="006023BC"/>
    <w:rsid w:val="00602818"/>
    <w:rsid w:val="00602FE4"/>
    <w:rsid w:val="00603088"/>
    <w:rsid w:val="00605DE2"/>
    <w:rsid w:val="00611964"/>
    <w:rsid w:val="006166BA"/>
    <w:rsid w:val="0062277A"/>
    <w:rsid w:val="00630322"/>
    <w:rsid w:val="00632728"/>
    <w:rsid w:val="00634570"/>
    <w:rsid w:val="006347FB"/>
    <w:rsid w:val="00637457"/>
    <w:rsid w:val="006449AF"/>
    <w:rsid w:val="00650043"/>
    <w:rsid w:val="006515B1"/>
    <w:rsid w:val="006516F6"/>
    <w:rsid w:val="00655504"/>
    <w:rsid w:val="0066007C"/>
    <w:rsid w:val="0066155E"/>
    <w:rsid w:val="00661E9B"/>
    <w:rsid w:val="00662541"/>
    <w:rsid w:val="00662BAA"/>
    <w:rsid w:val="00666590"/>
    <w:rsid w:val="0067083D"/>
    <w:rsid w:val="006708ED"/>
    <w:rsid w:val="00671454"/>
    <w:rsid w:val="00672870"/>
    <w:rsid w:val="00672EE3"/>
    <w:rsid w:val="0067602B"/>
    <w:rsid w:val="00680531"/>
    <w:rsid w:val="00680B75"/>
    <w:rsid w:val="00684206"/>
    <w:rsid w:val="006847B1"/>
    <w:rsid w:val="006854E6"/>
    <w:rsid w:val="00696E77"/>
    <w:rsid w:val="0069736E"/>
    <w:rsid w:val="006A16E2"/>
    <w:rsid w:val="006A7B61"/>
    <w:rsid w:val="006B2A47"/>
    <w:rsid w:val="006B3E2E"/>
    <w:rsid w:val="006B5BF6"/>
    <w:rsid w:val="006C4336"/>
    <w:rsid w:val="006C48A4"/>
    <w:rsid w:val="006D0B52"/>
    <w:rsid w:val="006D2703"/>
    <w:rsid w:val="006D4431"/>
    <w:rsid w:val="006D4832"/>
    <w:rsid w:val="006D5C73"/>
    <w:rsid w:val="006E0C09"/>
    <w:rsid w:val="006E0F00"/>
    <w:rsid w:val="006E5B7A"/>
    <w:rsid w:val="006F08EE"/>
    <w:rsid w:val="006F3500"/>
    <w:rsid w:val="006F5CC9"/>
    <w:rsid w:val="007012A3"/>
    <w:rsid w:val="007051D9"/>
    <w:rsid w:val="0070528D"/>
    <w:rsid w:val="00705725"/>
    <w:rsid w:val="00706420"/>
    <w:rsid w:val="007141FF"/>
    <w:rsid w:val="00714E77"/>
    <w:rsid w:val="00725FB6"/>
    <w:rsid w:val="007269D6"/>
    <w:rsid w:val="00726E8C"/>
    <w:rsid w:val="00727B15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70CB3"/>
    <w:rsid w:val="00773394"/>
    <w:rsid w:val="0077602F"/>
    <w:rsid w:val="0077783A"/>
    <w:rsid w:val="00780C54"/>
    <w:rsid w:val="00790934"/>
    <w:rsid w:val="007979C7"/>
    <w:rsid w:val="007A4742"/>
    <w:rsid w:val="007A5344"/>
    <w:rsid w:val="007A5D0C"/>
    <w:rsid w:val="007B0046"/>
    <w:rsid w:val="007B5452"/>
    <w:rsid w:val="007C5239"/>
    <w:rsid w:val="007C732F"/>
    <w:rsid w:val="007D2B16"/>
    <w:rsid w:val="007D4815"/>
    <w:rsid w:val="007E0E19"/>
    <w:rsid w:val="007E2747"/>
    <w:rsid w:val="007E4981"/>
    <w:rsid w:val="007E5B90"/>
    <w:rsid w:val="007E6481"/>
    <w:rsid w:val="007F31AC"/>
    <w:rsid w:val="007F4088"/>
    <w:rsid w:val="007F6EB7"/>
    <w:rsid w:val="00801D09"/>
    <w:rsid w:val="00801D56"/>
    <w:rsid w:val="00805EEC"/>
    <w:rsid w:val="00807CB4"/>
    <w:rsid w:val="00812111"/>
    <w:rsid w:val="0082229B"/>
    <w:rsid w:val="00823489"/>
    <w:rsid w:val="008252F2"/>
    <w:rsid w:val="008344AC"/>
    <w:rsid w:val="0083608B"/>
    <w:rsid w:val="008413FC"/>
    <w:rsid w:val="00841713"/>
    <w:rsid w:val="008421D6"/>
    <w:rsid w:val="00842A2E"/>
    <w:rsid w:val="00843AFE"/>
    <w:rsid w:val="0084662B"/>
    <w:rsid w:val="00847181"/>
    <w:rsid w:val="008532FF"/>
    <w:rsid w:val="00854678"/>
    <w:rsid w:val="00857E60"/>
    <w:rsid w:val="00861BCB"/>
    <w:rsid w:val="00862104"/>
    <w:rsid w:val="00865040"/>
    <w:rsid w:val="00866B21"/>
    <w:rsid w:val="008705F8"/>
    <w:rsid w:val="00870B7C"/>
    <w:rsid w:val="00883FEB"/>
    <w:rsid w:val="008869B5"/>
    <w:rsid w:val="00887105"/>
    <w:rsid w:val="008878B4"/>
    <w:rsid w:val="008906FA"/>
    <w:rsid w:val="008937A0"/>
    <w:rsid w:val="008A223B"/>
    <w:rsid w:val="008A3DA4"/>
    <w:rsid w:val="008A702D"/>
    <w:rsid w:val="008A780E"/>
    <w:rsid w:val="008A7ACA"/>
    <w:rsid w:val="008B0289"/>
    <w:rsid w:val="008B3043"/>
    <w:rsid w:val="008B5457"/>
    <w:rsid w:val="008B62E1"/>
    <w:rsid w:val="008C24AB"/>
    <w:rsid w:val="008C267C"/>
    <w:rsid w:val="008C2BB8"/>
    <w:rsid w:val="008D6E28"/>
    <w:rsid w:val="008E2D3A"/>
    <w:rsid w:val="008E471D"/>
    <w:rsid w:val="008E6F46"/>
    <w:rsid w:val="008F064B"/>
    <w:rsid w:val="008F0EEB"/>
    <w:rsid w:val="008F3362"/>
    <w:rsid w:val="008F561B"/>
    <w:rsid w:val="008F6EF4"/>
    <w:rsid w:val="008F7571"/>
    <w:rsid w:val="008F7F94"/>
    <w:rsid w:val="00901B2D"/>
    <w:rsid w:val="009056DF"/>
    <w:rsid w:val="0091256C"/>
    <w:rsid w:val="00915F11"/>
    <w:rsid w:val="00923673"/>
    <w:rsid w:val="00924497"/>
    <w:rsid w:val="00924F16"/>
    <w:rsid w:val="009250A6"/>
    <w:rsid w:val="00927D3B"/>
    <w:rsid w:val="009317A9"/>
    <w:rsid w:val="00933802"/>
    <w:rsid w:val="009344AB"/>
    <w:rsid w:val="00934AC8"/>
    <w:rsid w:val="00935B0F"/>
    <w:rsid w:val="00942D01"/>
    <w:rsid w:val="00947E9C"/>
    <w:rsid w:val="009575AD"/>
    <w:rsid w:val="0096005E"/>
    <w:rsid w:val="00961A1C"/>
    <w:rsid w:val="009636B4"/>
    <w:rsid w:val="00963F28"/>
    <w:rsid w:val="00964F8E"/>
    <w:rsid w:val="00972DA3"/>
    <w:rsid w:val="009734AE"/>
    <w:rsid w:val="0098168E"/>
    <w:rsid w:val="0098342A"/>
    <w:rsid w:val="00986840"/>
    <w:rsid w:val="00992178"/>
    <w:rsid w:val="00992643"/>
    <w:rsid w:val="009A0B54"/>
    <w:rsid w:val="009A13CB"/>
    <w:rsid w:val="009A3149"/>
    <w:rsid w:val="009A58C7"/>
    <w:rsid w:val="009B16C1"/>
    <w:rsid w:val="009B483E"/>
    <w:rsid w:val="009C05C7"/>
    <w:rsid w:val="009C05DD"/>
    <w:rsid w:val="009C103A"/>
    <w:rsid w:val="009C32AC"/>
    <w:rsid w:val="009C359B"/>
    <w:rsid w:val="009C4ECD"/>
    <w:rsid w:val="009C697F"/>
    <w:rsid w:val="009C77DA"/>
    <w:rsid w:val="009D3279"/>
    <w:rsid w:val="009D74C1"/>
    <w:rsid w:val="009D7B58"/>
    <w:rsid w:val="009E4B12"/>
    <w:rsid w:val="009E6C8B"/>
    <w:rsid w:val="009F176D"/>
    <w:rsid w:val="009F5F50"/>
    <w:rsid w:val="00A05A6F"/>
    <w:rsid w:val="00A10DF1"/>
    <w:rsid w:val="00A11276"/>
    <w:rsid w:val="00A12909"/>
    <w:rsid w:val="00A144F5"/>
    <w:rsid w:val="00A15297"/>
    <w:rsid w:val="00A161CD"/>
    <w:rsid w:val="00A16EE2"/>
    <w:rsid w:val="00A26403"/>
    <w:rsid w:val="00A267DF"/>
    <w:rsid w:val="00A31EA4"/>
    <w:rsid w:val="00A32BD0"/>
    <w:rsid w:val="00A33410"/>
    <w:rsid w:val="00A354F1"/>
    <w:rsid w:val="00A421BB"/>
    <w:rsid w:val="00A42D8E"/>
    <w:rsid w:val="00A42E82"/>
    <w:rsid w:val="00A46F44"/>
    <w:rsid w:val="00A51974"/>
    <w:rsid w:val="00A51B7E"/>
    <w:rsid w:val="00A554DE"/>
    <w:rsid w:val="00A564E3"/>
    <w:rsid w:val="00A5675B"/>
    <w:rsid w:val="00A63734"/>
    <w:rsid w:val="00A7745F"/>
    <w:rsid w:val="00A821C3"/>
    <w:rsid w:val="00A86615"/>
    <w:rsid w:val="00A87547"/>
    <w:rsid w:val="00A87A88"/>
    <w:rsid w:val="00A92101"/>
    <w:rsid w:val="00A9597B"/>
    <w:rsid w:val="00AA07B4"/>
    <w:rsid w:val="00AA471B"/>
    <w:rsid w:val="00AB0CB5"/>
    <w:rsid w:val="00AB6DC5"/>
    <w:rsid w:val="00AB7D8D"/>
    <w:rsid w:val="00AC29B2"/>
    <w:rsid w:val="00AD2E8D"/>
    <w:rsid w:val="00AD6029"/>
    <w:rsid w:val="00AE0AFB"/>
    <w:rsid w:val="00AE3986"/>
    <w:rsid w:val="00AF1621"/>
    <w:rsid w:val="00B073E1"/>
    <w:rsid w:val="00B17A89"/>
    <w:rsid w:val="00B23795"/>
    <w:rsid w:val="00B251E1"/>
    <w:rsid w:val="00B2635A"/>
    <w:rsid w:val="00B317CA"/>
    <w:rsid w:val="00B33955"/>
    <w:rsid w:val="00B40352"/>
    <w:rsid w:val="00B44596"/>
    <w:rsid w:val="00B45344"/>
    <w:rsid w:val="00B665DE"/>
    <w:rsid w:val="00B735A3"/>
    <w:rsid w:val="00B73B1A"/>
    <w:rsid w:val="00B802F1"/>
    <w:rsid w:val="00B806D3"/>
    <w:rsid w:val="00B907F6"/>
    <w:rsid w:val="00B9332B"/>
    <w:rsid w:val="00B972A7"/>
    <w:rsid w:val="00BA172C"/>
    <w:rsid w:val="00BA5B11"/>
    <w:rsid w:val="00BB2016"/>
    <w:rsid w:val="00BB4A86"/>
    <w:rsid w:val="00BB6DD1"/>
    <w:rsid w:val="00BB724A"/>
    <w:rsid w:val="00BC41FD"/>
    <w:rsid w:val="00BC7BFB"/>
    <w:rsid w:val="00BD446E"/>
    <w:rsid w:val="00BE275D"/>
    <w:rsid w:val="00BE31C1"/>
    <w:rsid w:val="00BE5AD0"/>
    <w:rsid w:val="00BF4FE1"/>
    <w:rsid w:val="00BF6080"/>
    <w:rsid w:val="00C0483D"/>
    <w:rsid w:val="00C056B9"/>
    <w:rsid w:val="00C068D0"/>
    <w:rsid w:val="00C07530"/>
    <w:rsid w:val="00C07952"/>
    <w:rsid w:val="00C2062F"/>
    <w:rsid w:val="00C21963"/>
    <w:rsid w:val="00C2355B"/>
    <w:rsid w:val="00C2474D"/>
    <w:rsid w:val="00C31CE6"/>
    <w:rsid w:val="00C3262F"/>
    <w:rsid w:val="00C3355C"/>
    <w:rsid w:val="00C40F09"/>
    <w:rsid w:val="00C44F66"/>
    <w:rsid w:val="00C4561D"/>
    <w:rsid w:val="00C57218"/>
    <w:rsid w:val="00C6036E"/>
    <w:rsid w:val="00C614DE"/>
    <w:rsid w:val="00C61967"/>
    <w:rsid w:val="00C6746A"/>
    <w:rsid w:val="00C70B7B"/>
    <w:rsid w:val="00C71BE3"/>
    <w:rsid w:val="00C8558D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2228"/>
    <w:rsid w:val="00CB4131"/>
    <w:rsid w:val="00CB50FD"/>
    <w:rsid w:val="00CB601B"/>
    <w:rsid w:val="00CC1C4F"/>
    <w:rsid w:val="00CC1FCC"/>
    <w:rsid w:val="00CC1FF7"/>
    <w:rsid w:val="00CC482B"/>
    <w:rsid w:val="00CC73E6"/>
    <w:rsid w:val="00CD414D"/>
    <w:rsid w:val="00CD5791"/>
    <w:rsid w:val="00CE689C"/>
    <w:rsid w:val="00CF2368"/>
    <w:rsid w:val="00D07410"/>
    <w:rsid w:val="00D07454"/>
    <w:rsid w:val="00D1033F"/>
    <w:rsid w:val="00D10649"/>
    <w:rsid w:val="00D15C51"/>
    <w:rsid w:val="00D276A1"/>
    <w:rsid w:val="00D3141E"/>
    <w:rsid w:val="00D354A2"/>
    <w:rsid w:val="00D4241B"/>
    <w:rsid w:val="00D44A2F"/>
    <w:rsid w:val="00D44C27"/>
    <w:rsid w:val="00D46CA2"/>
    <w:rsid w:val="00D53F46"/>
    <w:rsid w:val="00D57329"/>
    <w:rsid w:val="00D631DB"/>
    <w:rsid w:val="00D64760"/>
    <w:rsid w:val="00D6588E"/>
    <w:rsid w:val="00D70DE4"/>
    <w:rsid w:val="00D728BA"/>
    <w:rsid w:val="00D77880"/>
    <w:rsid w:val="00D931B6"/>
    <w:rsid w:val="00D97E79"/>
    <w:rsid w:val="00DA294C"/>
    <w:rsid w:val="00DA3A36"/>
    <w:rsid w:val="00DA3AD9"/>
    <w:rsid w:val="00DA4529"/>
    <w:rsid w:val="00DA77AB"/>
    <w:rsid w:val="00DB28C6"/>
    <w:rsid w:val="00DB3161"/>
    <w:rsid w:val="00DB3637"/>
    <w:rsid w:val="00DB452A"/>
    <w:rsid w:val="00DC01A4"/>
    <w:rsid w:val="00DC59D8"/>
    <w:rsid w:val="00DD0B7B"/>
    <w:rsid w:val="00DD1C46"/>
    <w:rsid w:val="00DD2164"/>
    <w:rsid w:val="00DD240D"/>
    <w:rsid w:val="00DD32DB"/>
    <w:rsid w:val="00DD7AC8"/>
    <w:rsid w:val="00DD7E99"/>
    <w:rsid w:val="00DE1E51"/>
    <w:rsid w:val="00DE4377"/>
    <w:rsid w:val="00DE4383"/>
    <w:rsid w:val="00DE7C13"/>
    <w:rsid w:val="00DF6E2B"/>
    <w:rsid w:val="00E02BB5"/>
    <w:rsid w:val="00E0593A"/>
    <w:rsid w:val="00E05AAA"/>
    <w:rsid w:val="00E07EDA"/>
    <w:rsid w:val="00E20942"/>
    <w:rsid w:val="00E22998"/>
    <w:rsid w:val="00E22A93"/>
    <w:rsid w:val="00E240E0"/>
    <w:rsid w:val="00E2607D"/>
    <w:rsid w:val="00E27851"/>
    <w:rsid w:val="00E27BE8"/>
    <w:rsid w:val="00E45D32"/>
    <w:rsid w:val="00E52255"/>
    <w:rsid w:val="00E55575"/>
    <w:rsid w:val="00E63103"/>
    <w:rsid w:val="00E64BB1"/>
    <w:rsid w:val="00E71C4A"/>
    <w:rsid w:val="00E727FF"/>
    <w:rsid w:val="00E72C2B"/>
    <w:rsid w:val="00E77428"/>
    <w:rsid w:val="00E8404B"/>
    <w:rsid w:val="00E85270"/>
    <w:rsid w:val="00E864FC"/>
    <w:rsid w:val="00E9115C"/>
    <w:rsid w:val="00E96F00"/>
    <w:rsid w:val="00E976F6"/>
    <w:rsid w:val="00EA3AB4"/>
    <w:rsid w:val="00EB0608"/>
    <w:rsid w:val="00EB45C4"/>
    <w:rsid w:val="00EB4909"/>
    <w:rsid w:val="00EB65EB"/>
    <w:rsid w:val="00EC13F3"/>
    <w:rsid w:val="00EC2B2E"/>
    <w:rsid w:val="00EC54D9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4396"/>
    <w:rsid w:val="00F1474D"/>
    <w:rsid w:val="00F16082"/>
    <w:rsid w:val="00F20DE3"/>
    <w:rsid w:val="00F23263"/>
    <w:rsid w:val="00F23B51"/>
    <w:rsid w:val="00F257FC"/>
    <w:rsid w:val="00F343D1"/>
    <w:rsid w:val="00F41366"/>
    <w:rsid w:val="00F4273F"/>
    <w:rsid w:val="00F43647"/>
    <w:rsid w:val="00F43FAA"/>
    <w:rsid w:val="00F44D88"/>
    <w:rsid w:val="00F4793C"/>
    <w:rsid w:val="00F47A0D"/>
    <w:rsid w:val="00F47D12"/>
    <w:rsid w:val="00F62CC3"/>
    <w:rsid w:val="00F639C4"/>
    <w:rsid w:val="00F66887"/>
    <w:rsid w:val="00F7011C"/>
    <w:rsid w:val="00F718A8"/>
    <w:rsid w:val="00F72DF0"/>
    <w:rsid w:val="00F812D8"/>
    <w:rsid w:val="00F814A7"/>
    <w:rsid w:val="00F90E04"/>
    <w:rsid w:val="00F93A2F"/>
    <w:rsid w:val="00F97654"/>
    <w:rsid w:val="00FA00D5"/>
    <w:rsid w:val="00FA6323"/>
    <w:rsid w:val="00FA6B5F"/>
    <w:rsid w:val="00FB4F6C"/>
    <w:rsid w:val="00FB6FB1"/>
    <w:rsid w:val="00FC0F9B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1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50955-CB72-43A0-8171-90229E882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202</TotalTime>
  <Pages>3</Pages>
  <Words>422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18</cp:revision>
  <cp:lastPrinted>2013-04-25T06:29:00Z</cp:lastPrinted>
  <dcterms:created xsi:type="dcterms:W3CDTF">2014-03-05T13:11:00Z</dcterms:created>
  <dcterms:modified xsi:type="dcterms:W3CDTF">2014-03-26T11:37:00Z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