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580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Názvosloví anorganických sloučenin</w:t>
      </w:r>
    </w:p>
    <w:p w:rsidR="00422AEA" w:rsidRPr="000A7AFE" w:rsidRDefault="000A7AFE" w:rsidP="000A7AFE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C130F0" w:rsidRDefault="00C130F0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005809" w:rsidRDefault="00005809" w:rsidP="00005809">
      <w:pPr>
        <w:pStyle w:val="Odstavecseseznamem"/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809">
        <w:rPr>
          <w:rFonts w:ascii="Times New Roman" w:hAnsi="Times New Roman" w:cs="Times New Roman"/>
          <w:b/>
          <w:sz w:val="24"/>
          <w:szCs w:val="24"/>
        </w:rPr>
        <w:lastRenderedPageBreak/>
        <w:t>Zapište vzorcem následující sloučeniny</w:t>
      </w:r>
      <w:r w:rsidR="00C2609B">
        <w:rPr>
          <w:rFonts w:ascii="Times New Roman" w:hAnsi="Times New Roman" w:cs="Times New Roman"/>
          <w:b/>
          <w:sz w:val="24"/>
          <w:szCs w:val="24"/>
        </w:rPr>
        <w:t>!</w:t>
      </w:r>
    </w:p>
    <w:p w:rsidR="00005809" w:rsidRPr="00005809" w:rsidRDefault="00005809" w:rsidP="00005809">
      <w:pPr>
        <w:pStyle w:val="Odstavecseseznamem"/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7AFE" w:rsidRDefault="00005809" w:rsidP="000A7AFE">
      <w:pPr>
        <w:pStyle w:val="Odstavecseseznamem"/>
        <w:numPr>
          <w:ilvl w:val="0"/>
          <w:numId w:val="23"/>
        </w:numPr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809">
        <w:rPr>
          <w:rFonts w:ascii="Times New Roman" w:hAnsi="Times New Roman" w:cs="Times New Roman"/>
          <w:b/>
          <w:sz w:val="24"/>
          <w:szCs w:val="24"/>
        </w:rPr>
        <w:t>Oxidy</w:t>
      </w:r>
      <w:r w:rsidR="00C63923" w:rsidRPr="0000580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05809" w:rsidRDefault="00005809" w:rsidP="00005809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oxid vápenatý</w:t>
      </w:r>
    </w:p>
    <w:p w:rsidR="00005809" w:rsidRDefault="00005809" w:rsidP="00005809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oxid dusný</w:t>
      </w:r>
    </w:p>
    <w:p w:rsidR="00005809" w:rsidRDefault="00005809" w:rsidP="00005809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oxid hlinitý</w:t>
      </w:r>
    </w:p>
    <w:p w:rsidR="00005809" w:rsidRDefault="00005809" w:rsidP="00005809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oxid sírový</w:t>
      </w:r>
    </w:p>
    <w:p w:rsidR="00005809" w:rsidRDefault="00005809" w:rsidP="00005809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oxid uhličitý</w:t>
      </w:r>
    </w:p>
    <w:p w:rsidR="00005809" w:rsidRDefault="00005809" w:rsidP="00005809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oxid fosforečný</w:t>
      </w:r>
    </w:p>
    <w:p w:rsidR="00005809" w:rsidRDefault="00005809" w:rsidP="00005809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oxid sodný</w:t>
      </w:r>
    </w:p>
    <w:p w:rsidR="00005809" w:rsidRDefault="00005809" w:rsidP="00005809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oxid rtuťnatý</w:t>
      </w:r>
    </w:p>
    <w:p w:rsidR="00005809" w:rsidRDefault="00005809" w:rsidP="00005809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oxid chloristý</w:t>
      </w:r>
    </w:p>
    <w:p w:rsidR="00005809" w:rsidRDefault="00005809" w:rsidP="00005809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oxid chromitý</w:t>
      </w:r>
    </w:p>
    <w:p w:rsidR="00005809" w:rsidRDefault="00005809" w:rsidP="00005809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005809" w:rsidRDefault="00005809" w:rsidP="00005809">
      <w:pPr>
        <w:pStyle w:val="Odstavecseseznamem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Kyseliny</w:t>
      </w:r>
    </w:p>
    <w:p w:rsidR="00005809" w:rsidRDefault="00005809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chlorovodík</w:t>
      </w:r>
    </w:p>
    <w:p w:rsidR="00005809" w:rsidRDefault="00005809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sulfan</w:t>
      </w:r>
    </w:p>
    <w:p w:rsidR="00005809" w:rsidRDefault="00005809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kyselina sírová</w:t>
      </w:r>
    </w:p>
    <w:p w:rsidR="00005809" w:rsidRDefault="00005809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kyselina dusičná</w:t>
      </w:r>
    </w:p>
    <w:p w:rsidR="00005809" w:rsidRDefault="00005809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kyselina uhličitá</w:t>
      </w:r>
    </w:p>
    <w:p w:rsidR="00005809" w:rsidRDefault="00005809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kyselina chloritá</w:t>
      </w:r>
    </w:p>
    <w:p w:rsidR="00005809" w:rsidRDefault="00005809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bromovodík</w:t>
      </w:r>
    </w:p>
    <w:p w:rsidR="00005809" w:rsidRDefault="00005809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kyselina chloristá</w:t>
      </w:r>
    </w:p>
    <w:p w:rsidR="00005809" w:rsidRDefault="00005809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kyselina siřičitá</w:t>
      </w:r>
    </w:p>
    <w:p w:rsidR="00005809" w:rsidRDefault="00005809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kyselina </w:t>
      </w:r>
      <w:proofErr w:type="spellStart"/>
      <w:r>
        <w:rPr>
          <w:rFonts w:ascii="Times New Roman" w:hAnsi="Times New Roman" w:cs="Times New Roman"/>
          <w:sz w:val="24"/>
          <w:szCs w:val="24"/>
        </w:rPr>
        <w:t>bromná</w:t>
      </w:r>
      <w:proofErr w:type="spellEnd"/>
    </w:p>
    <w:p w:rsidR="00005809" w:rsidRDefault="00005809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05809" w:rsidRDefault="00005809" w:rsidP="00005809">
      <w:pPr>
        <w:pStyle w:val="Odstavecseseznamem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Soli kyselin</w:t>
      </w:r>
    </w:p>
    <w:p w:rsidR="00005809" w:rsidRDefault="00245602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sulfid železitý</w:t>
      </w:r>
    </w:p>
    <w:p w:rsidR="00245602" w:rsidRDefault="00245602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fluorid vápenatý</w:t>
      </w:r>
    </w:p>
    <w:p w:rsidR="00245602" w:rsidRDefault="00245602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síran hlinitý</w:t>
      </w:r>
    </w:p>
    <w:p w:rsidR="00245602" w:rsidRDefault="00245602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uhličitan sodný</w:t>
      </w:r>
    </w:p>
    <w:p w:rsidR="00245602" w:rsidRDefault="00245602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chlorid sodný</w:t>
      </w:r>
    </w:p>
    <w:p w:rsidR="00245602" w:rsidRDefault="00245602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siřičitan draselný</w:t>
      </w:r>
    </w:p>
    <w:p w:rsidR="00245602" w:rsidRDefault="00245602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dusitan stříbrný</w:t>
      </w:r>
    </w:p>
    <w:p w:rsidR="00245602" w:rsidRDefault="00245602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dusičnan </w:t>
      </w:r>
      <w:r w:rsidR="00566650">
        <w:rPr>
          <w:rFonts w:ascii="Times New Roman" w:hAnsi="Times New Roman" w:cs="Times New Roman"/>
          <w:sz w:val="24"/>
          <w:szCs w:val="24"/>
        </w:rPr>
        <w:t>měďnatý</w:t>
      </w:r>
      <w:bookmarkStart w:id="0" w:name="_GoBack"/>
      <w:bookmarkEnd w:id="0"/>
    </w:p>
    <w:p w:rsidR="00245602" w:rsidRDefault="00972914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bromičnan zinečnatý</w:t>
      </w:r>
    </w:p>
    <w:p w:rsidR="00972914" w:rsidRPr="00245602" w:rsidRDefault="00972914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manganistan draselný</w:t>
      </w:r>
    </w:p>
    <w:p w:rsidR="00005809" w:rsidRDefault="00005809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00580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52E" w:rsidRDefault="0050652E" w:rsidP="00CA6778">
      <w:pPr>
        <w:spacing w:before="0" w:after="0"/>
      </w:pPr>
      <w:r>
        <w:separator/>
      </w:r>
    </w:p>
  </w:endnote>
  <w:endnote w:type="continuationSeparator" w:id="0">
    <w:p w:rsidR="0050652E" w:rsidRDefault="0050652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52E" w:rsidRDefault="0050652E" w:rsidP="00CA6778">
      <w:pPr>
        <w:spacing w:before="0" w:after="0"/>
      </w:pPr>
      <w:r>
        <w:separator/>
      </w:r>
    </w:p>
  </w:footnote>
  <w:footnote w:type="continuationSeparator" w:id="0">
    <w:p w:rsidR="0050652E" w:rsidRDefault="0050652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31005"/>
    <w:multiLevelType w:val="hybridMultilevel"/>
    <w:tmpl w:val="B9905B80"/>
    <w:lvl w:ilvl="0" w:tplc="DF54334E">
      <w:start w:val="1"/>
      <w:numFmt w:val="decimal"/>
      <w:lvlText w:val="%1)"/>
      <w:lvlJc w:val="left"/>
      <w:pPr>
        <w:ind w:left="885" w:hanging="525"/>
      </w:pPr>
      <w:rPr>
        <w:rFonts w:ascii="Comic Sans MS" w:hAnsi="Comic Sans MS" w:cs="Comic Sans MS" w:hint="default"/>
        <w:b/>
        <w:color w:val="024595"/>
        <w:sz w:val="5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0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10"/>
  </w:num>
  <w:num w:numId="5">
    <w:abstractNumId w:val="8"/>
  </w:num>
  <w:num w:numId="6">
    <w:abstractNumId w:val="16"/>
  </w:num>
  <w:num w:numId="7">
    <w:abstractNumId w:val="12"/>
  </w:num>
  <w:num w:numId="8">
    <w:abstractNumId w:val="18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20"/>
  </w:num>
  <w:num w:numId="14">
    <w:abstractNumId w:val="13"/>
  </w:num>
  <w:num w:numId="15">
    <w:abstractNumId w:val="2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</w:num>
  <w:num w:numId="19">
    <w:abstractNumId w:val="6"/>
  </w:num>
  <w:num w:numId="20">
    <w:abstractNumId w:val="1"/>
  </w:num>
  <w:num w:numId="21">
    <w:abstractNumId w:val="19"/>
  </w:num>
  <w:num w:numId="22">
    <w:abstractNumId w:val="9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1794"/>
  </w:hdrShapeDefaults>
  <w:footnotePr>
    <w:footnote w:id="-1"/>
    <w:footnote w:id="0"/>
  </w:footnotePr>
  <w:endnotePr>
    <w:endnote w:id="-1"/>
    <w:endnote w:id="0"/>
  </w:endnotePr>
  <w:compat/>
  <w:rsids>
    <w:rsidRoot w:val="00B157BB"/>
    <w:rsid w:val="00005809"/>
    <w:rsid w:val="00016894"/>
    <w:rsid w:val="00026FFF"/>
    <w:rsid w:val="0004446A"/>
    <w:rsid w:val="0005607D"/>
    <w:rsid w:val="00062792"/>
    <w:rsid w:val="0006604B"/>
    <w:rsid w:val="00072616"/>
    <w:rsid w:val="00074077"/>
    <w:rsid w:val="00084AD2"/>
    <w:rsid w:val="00086D60"/>
    <w:rsid w:val="000A7AFE"/>
    <w:rsid w:val="000F56A9"/>
    <w:rsid w:val="00117D5A"/>
    <w:rsid w:val="0014312E"/>
    <w:rsid w:val="00146071"/>
    <w:rsid w:val="0015164B"/>
    <w:rsid w:val="00152E64"/>
    <w:rsid w:val="0017080B"/>
    <w:rsid w:val="001901B5"/>
    <w:rsid w:val="001B37B8"/>
    <w:rsid w:val="001C6ED0"/>
    <w:rsid w:val="001F4FCA"/>
    <w:rsid w:val="002012D6"/>
    <w:rsid w:val="0020149C"/>
    <w:rsid w:val="00201914"/>
    <w:rsid w:val="002052BA"/>
    <w:rsid w:val="00206090"/>
    <w:rsid w:val="002077C6"/>
    <w:rsid w:val="0022027C"/>
    <w:rsid w:val="00235DCF"/>
    <w:rsid w:val="00245602"/>
    <w:rsid w:val="00245BEE"/>
    <w:rsid w:val="00247D1D"/>
    <w:rsid w:val="00252D2D"/>
    <w:rsid w:val="00281EB3"/>
    <w:rsid w:val="002A6838"/>
    <w:rsid w:val="002A7CCE"/>
    <w:rsid w:val="002E5544"/>
    <w:rsid w:val="00351C4B"/>
    <w:rsid w:val="00375125"/>
    <w:rsid w:val="00381B14"/>
    <w:rsid w:val="003A25B7"/>
    <w:rsid w:val="003A25E7"/>
    <w:rsid w:val="003A6AF3"/>
    <w:rsid w:val="003B4016"/>
    <w:rsid w:val="003C040B"/>
    <w:rsid w:val="003D1D48"/>
    <w:rsid w:val="003D53BF"/>
    <w:rsid w:val="00402561"/>
    <w:rsid w:val="004046E7"/>
    <w:rsid w:val="00406478"/>
    <w:rsid w:val="00416E8A"/>
    <w:rsid w:val="004171CA"/>
    <w:rsid w:val="00422AEA"/>
    <w:rsid w:val="00430C16"/>
    <w:rsid w:val="00441154"/>
    <w:rsid w:val="00445B90"/>
    <w:rsid w:val="0045017B"/>
    <w:rsid w:val="004513CC"/>
    <w:rsid w:val="004B0AD8"/>
    <w:rsid w:val="004B6A51"/>
    <w:rsid w:val="004B7A66"/>
    <w:rsid w:val="004C4D3B"/>
    <w:rsid w:val="004D602D"/>
    <w:rsid w:val="004D68E6"/>
    <w:rsid w:val="004E1AFD"/>
    <w:rsid w:val="004E7701"/>
    <w:rsid w:val="0050652E"/>
    <w:rsid w:val="00515BD1"/>
    <w:rsid w:val="00542DF8"/>
    <w:rsid w:val="00565C41"/>
    <w:rsid w:val="00566650"/>
    <w:rsid w:val="005A2F7E"/>
    <w:rsid w:val="005A4363"/>
    <w:rsid w:val="005C32F5"/>
    <w:rsid w:val="005D4579"/>
    <w:rsid w:val="005D5ADC"/>
    <w:rsid w:val="005F2409"/>
    <w:rsid w:val="006347FB"/>
    <w:rsid w:val="00636DAB"/>
    <w:rsid w:val="006515B1"/>
    <w:rsid w:val="006516F6"/>
    <w:rsid w:val="00666590"/>
    <w:rsid w:val="00684206"/>
    <w:rsid w:val="00687A26"/>
    <w:rsid w:val="0069140B"/>
    <w:rsid w:val="006A7CBA"/>
    <w:rsid w:val="006C0952"/>
    <w:rsid w:val="006D5A21"/>
    <w:rsid w:val="006E0461"/>
    <w:rsid w:val="006E0BFA"/>
    <w:rsid w:val="006F57CB"/>
    <w:rsid w:val="0071053A"/>
    <w:rsid w:val="007269D6"/>
    <w:rsid w:val="00727D1D"/>
    <w:rsid w:val="007526AA"/>
    <w:rsid w:val="007677D5"/>
    <w:rsid w:val="0079100A"/>
    <w:rsid w:val="007966CD"/>
    <w:rsid w:val="00797788"/>
    <w:rsid w:val="007D09E7"/>
    <w:rsid w:val="00813B42"/>
    <w:rsid w:val="00871241"/>
    <w:rsid w:val="0087486C"/>
    <w:rsid w:val="008942D1"/>
    <w:rsid w:val="0089777B"/>
    <w:rsid w:val="008C7F5F"/>
    <w:rsid w:val="00902A85"/>
    <w:rsid w:val="009065CD"/>
    <w:rsid w:val="00913696"/>
    <w:rsid w:val="00916F51"/>
    <w:rsid w:val="00922A47"/>
    <w:rsid w:val="009304DC"/>
    <w:rsid w:val="00947E9C"/>
    <w:rsid w:val="00955A47"/>
    <w:rsid w:val="00960638"/>
    <w:rsid w:val="009673CF"/>
    <w:rsid w:val="00972914"/>
    <w:rsid w:val="00992074"/>
    <w:rsid w:val="009B29C8"/>
    <w:rsid w:val="009C77DA"/>
    <w:rsid w:val="009F2BD5"/>
    <w:rsid w:val="00A178DC"/>
    <w:rsid w:val="00A2369F"/>
    <w:rsid w:val="00A36CB7"/>
    <w:rsid w:val="00A4247E"/>
    <w:rsid w:val="00A42827"/>
    <w:rsid w:val="00A51FE5"/>
    <w:rsid w:val="00A54A54"/>
    <w:rsid w:val="00A6213D"/>
    <w:rsid w:val="00A8355D"/>
    <w:rsid w:val="00A932B5"/>
    <w:rsid w:val="00AC1978"/>
    <w:rsid w:val="00AD2E24"/>
    <w:rsid w:val="00AE49E2"/>
    <w:rsid w:val="00B0017B"/>
    <w:rsid w:val="00B157BB"/>
    <w:rsid w:val="00B22086"/>
    <w:rsid w:val="00B318A5"/>
    <w:rsid w:val="00B452D5"/>
    <w:rsid w:val="00B4799E"/>
    <w:rsid w:val="00B6258F"/>
    <w:rsid w:val="00B66D59"/>
    <w:rsid w:val="00B7090B"/>
    <w:rsid w:val="00B90A54"/>
    <w:rsid w:val="00BB75C9"/>
    <w:rsid w:val="00BD446E"/>
    <w:rsid w:val="00C03F31"/>
    <w:rsid w:val="00C0508B"/>
    <w:rsid w:val="00C130F0"/>
    <w:rsid w:val="00C2609B"/>
    <w:rsid w:val="00C63923"/>
    <w:rsid w:val="00C856AB"/>
    <w:rsid w:val="00CA6778"/>
    <w:rsid w:val="00CA68AF"/>
    <w:rsid w:val="00CC53D6"/>
    <w:rsid w:val="00CD2D90"/>
    <w:rsid w:val="00CD6019"/>
    <w:rsid w:val="00D16176"/>
    <w:rsid w:val="00D43D01"/>
    <w:rsid w:val="00D45B49"/>
    <w:rsid w:val="00D5444A"/>
    <w:rsid w:val="00D86891"/>
    <w:rsid w:val="00D90F5C"/>
    <w:rsid w:val="00DA16F8"/>
    <w:rsid w:val="00DA32B6"/>
    <w:rsid w:val="00DA743D"/>
    <w:rsid w:val="00DB2BDB"/>
    <w:rsid w:val="00DC2143"/>
    <w:rsid w:val="00DC3244"/>
    <w:rsid w:val="00DC7C19"/>
    <w:rsid w:val="00DF423B"/>
    <w:rsid w:val="00E06D01"/>
    <w:rsid w:val="00E07A2B"/>
    <w:rsid w:val="00E14205"/>
    <w:rsid w:val="00E35834"/>
    <w:rsid w:val="00E41B15"/>
    <w:rsid w:val="00E6389A"/>
    <w:rsid w:val="00E72EDB"/>
    <w:rsid w:val="00EB07BC"/>
    <w:rsid w:val="00EB3BFE"/>
    <w:rsid w:val="00EC2627"/>
    <w:rsid w:val="00ED6CEC"/>
    <w:rsid w:val="00EE6DC3"/>
    <w:rsid w:val="00EF4FC0"/>
    <w:rsid w:val="00F23263"/>
    <w:rsid w:val="00F4228D"/>
    <w:rsid w:val="00F50E78"/>
    <w:rsid w:val="00F62762"/>
    <w:rsid w:val="00FA17AD"/>
    <w:rsid w:val="00FA3FCC"/>
    <w:rsid w:val="00FA5FA8"/>
    <w:rsid w:val="00FB44B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EC9A9-A635-46B4-B64E-133A2AD75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256</TotalTime>
  <Pages>2</Pages>
  <Words>84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havrdovalucie</cp:lastModifiedBy>
  <cp:revision>7</cp:revision>
  <cp:lastPrinted>2013-04-17T07:46:00Z</cp:lastPrinted>
  <dcterms:created xsi:type="dcterms:W3CDTF">2013-10-02T05:54:00Z</dcterms:created>
  <dcterms:modified xsi:type="dcterms:W3CDTF">2013-10-24T18:56:00Z</dcterms:modified>
</cp:coreProperties>
</file>