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Pr="00DA16F8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3B5F">
        <w:rPr>
          <w:rFonts w:ascii="Comic Sans MS" w:hAnsi="Comic Sans MS" w:cs="Comic Sans MS"/>
          <w:b/>
          <w:bCs/>
          <w:color w:val="024595"/>
          <w:sz w:val="54"/>
          <w:szCs w:val="54"/>
        </w:rPr>
        <w:t>Bílkoviny</w:t>
      </w:r>
    </w:p>
    <w:p w:rsidR="00422AEA" w:rsidRPr="000A7AFE" w:rsidRDefault="000A7AFE" w:rsidP="000A7AFE">
      <w:pPr>
        <w:pStyle w:val="Odstavecseseznamem"/>
        <w:ind w:left="885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7AF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85177" w:rsidRDefault="00B85177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85177" w:rsidRDefault="00B85177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0616F5" w:rsidRDefault="00F62CAB" w:rsidP="00916D65">
      <w:pPr>
        <w:spacing w:after="0"/>
        <w:ind w:firstLine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Kde se vyskytují bílkoviny, jaký mají význam</w:t>
      </w:r>
      <w:r w:rsidR="001A187F">
        <w:rPr>
          <w:rFonts w:ascii="Times New Roman" w:hAnsi="Times New Roman" w:cs="Times New Roman"/>
          <w:b/>
          <w:sz w:val="24"/>
          <w:szCs w:val="24"/>
        </w:rPr>
        <w:t>, jak vzn</w:t>
      </w:r>
      <w:r>
        <w:rPr>
          <w:rFonts w:ascii="Times New Roman" w:hAnsi="Times New Roman" w:cs="Times New Roman"/>
          <w:b/>
          <w:sz w:val="24"/>
          <w:szCs w:val="24"/>
        </w:rPr>
        <w:t>ikají?</w:t>
      </w:r>
    </w:p>
    <w:p w:rsidR="00F62CAB" w:rsidRPr="00F62CAB" w:rsidRDefault="00F62CAB" w:rsidP="00916D65">
      <w:pPr>
        <w:spacing w:after="0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0616F5" w:rsidRDefault="00F62CAB" w:rsidP="00916D65">
      <w:pPr>
        <w:spacing w:after="0"/>
        <w:ind w:firstLine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 čeho se bílkoviny skládají a jaká je jejich struktura?</w:t>
      </w:r>
    </w:p>
    <w:p w:rsidR="00F62CAB" w:rsidRPr="00F62CAB" w:rsidRDefault="00F62CAB" w:rsidP="00916D65">
      <w:pPr>
        <w:spacing w:after="0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1636C7" w:rsidRDefault="001636C7" w:rsidP="001636C7">
      <w:pPr>
        <w:spacing w:after="0"/>
        <w:ind w:firstLine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Vláknité (fibrilární) bílkoviny:</w:t>
      </w:r>
    </w:p>
    <w:p w:rsidR="0042379D" w:rsidRDefault="0042379D" w:rsidP="00916D65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A43D0E" w:rsidRDefault="00A43D0E" w:rsidP="00A43D0E">
      <w:pPr>
        <w:spacing w:after="0"/>
        <w:ind w:firstLine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Globulární bílkoviny:</w:t>
      </w:r>
    </w:p>
    <w:p w:rsidR="00F62CAB" w:rsidRPr="00F62CAB" w:rsidRDefault="00F62CAB" w:rsidP="00916D65">
      <w:pPr>
        <w:spacing w:after="0"/>
        <w:ind w:firstLine="426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F62CAB" w:rsidRPr="00F62CAB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3850" w:rsidRDefault="007A3850" w:rsidP="00CA6778">
      <w:pPr>
        <w:spacing w:before="0" w:after="0"/>
      </w:pPr>
      <w:r>
        <w:separator/>
      </w:r>
    </w:p>
  </w:endnote>
  <w:endnote w:type="continuationSeparator" w:id="0">
    <w:p w:rsidR="007A3850" w:rsidRDefault="007A3850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B42" w:rsidRPr="00B6258F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 xml:space="preserve">Mgr. Helena </w:t>
    </w:r>
    <w:r w:rsidRPr="00B6258F">
      <w:rPr>
        <w:color w:val="808080" w:themeColor="background1" w:themeShade="80"/>
      </w:rPr>
      <w:t>Košťálová</w:t>
    </w: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3850" w:rsidRDefault="007A3850" w:rsidP="00CA6778">
      <w:pPr>
        <w:spacing w:before="0" w:after="0"/>
      </w:pPr>
      <w:r>
        <w:separator/>
      </w:r>
    </w:p>
  </w:footnote>
  <w:footnote w:type="continuationSeparator" w:id="0">
    <w:p w:rsidR="007A3850" w:rsidRDefault="007A3850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52B044D"/>
    <w:multiLevelType w:val="hybridMultilevel"/>
    <w:tmpl w:val="73E202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A2B3203"/>
    <w:multiLevelType w:val="hybridMultilevel"/>
    <w:tmpl w:val="A9DCF05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AD50222"/>
    <w:multiLevelType w:val="hybridMultilevel"/>
    <w:tmpl w:val="3040891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B9C5649"/>
    <w:multiLevelType w:val="hybridMultilevel"/>
    <w:tmpl w:val="04FE03A6"/>
    <w:lvl w:ilvl="0" w:tplc="84A0511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D631005"/>
    <w:multiLevelType w:val="hybridMultilevel"/>
    <w:tmpl w:val="B9905B80"/>
    <w:lvl w:ilvl="0" w:tplc="DF54334E">
      <w:start w:val="1"/>
      <w:numFmt w:val="decimal"/>
      <w:lvlText w:val="%1)"/>
      <w:lvlJc w:val="left"/>
      <w:pPr>
        <w:ind w:left="885" w:hanging="525"/>
      </w:pPr>
      <w:rPr>
        <w:rFonts w:ascii="Comic Sans MS" w:hAnsi="Comic Sans MS" w:cs="Comic Sans MS" w:hint="default"/>
        <w:b/>
        <w:color w:val="024595"/>
        <w:sz w:val="5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360EF5"/>
    <w:multiLevelType w:val="hybridMultilevel"/>
    <w:tmpl w:val="3378DD32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4111DA7"/>
    <w:multiLevelType w:val="hybridMultilevel"/>
    <w:tmpl w:val="DDE2B440"/>
    <w:lvl w:ilvl="0" w:tplc="7AC45460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90D7349"/>
    <w:multiLevelType w:val="hybridMultilevel"/>
    <w:tmpl w:val="FC7CD4B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4C5F2F"/>
    <w:multiLevelType w:val="hybridMultilevel"/>
    <w:tmpl w:val="8C9256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037E9C"/>
    <w:multiLevelType w:val="hybridMultilevel"/>
    <w:tmpl w:val="BEB81D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193D65"/>
    <w:multiLevelType w:val="hybridMultilevel"/>
    <w:tmpl w:val="7624D304"/>
    <w:lvl w:ilvl="0" w:tplc="00D64AF8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69A240C7"/>
    <w:multiLevelType w:val="hybridMultilevel"/>
    <w:tmpl w:val="7A02007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40417BF"/>
    <w:multiLevelType w:val="hybridMultilevel"/>
    <w:tmpl w:val="93A47A04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6B01073"/>
    <w:multiLevelType w:val="hybridMultilevel"/>
    <w:tmpl w:val="CE647366"/>
    <w:lvl w:ilvl="0" w:tplc="24400FEA">
      <w:numFmt w:val="bullet"/>
      <w:lvlText w:val="-"/>
      <w:lvlJc w:val="left"/>
      <w:pPr>
        <w:ind w:left="177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2">
    <w:nsid w:val="7B1D5C30"/>
    <w:multiLevelType w:val="hybridMultilevel"/>
    <w:tmpl w:val="E7B235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59487F"/>
    <w:multiLevelType w:val="hybridMultilevel"/>
    <w:tmpl w:val="ED5A47DE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6"/>
  </w:num>
  <w:num w:numId="2">
    <w:abstractNumId w:val="15"/>
  </w:num>
  <w:num w:numId="3">
    <w:abstractNumId w:val="2"/>
  </w:num>
  <w:num w:numId="4">
    <w:abstractNumId w:val="10"/>
  </w:num>
  <w:num w:numId="5">
    <w:abstractNumId w:val="8"/>
  </w:num>
  <w:num w:numId="6">
    <w:abstractNumId w:val="18"/>
  </w:num>
  <w:num w:numId="7">
    <w:abstractNumId w:val="12"/>
  </w:num>
  <w:num w:numId="8">
    <w:abstractNumId w:val="20"/>
  </w:num>
  <w:num w:numId="9">
    <w:abstractNumId w:val="0"/>
  </w:num>
  <w:num w:numId="10">
    <w:abstractNumId w:val="7"/>
  </w:num>
  <w:num w:numId="11">
    <w:abstractNumId w:val="5"/>
  </w:num>
  <w:num w:numId="12">
    <w:abstractNumId w:val="4"/>
  </w:num>
  <w:num w:numId="13">
    <w:abstractNumId w:val="22"/>
  </w:num>
  <w:num w:numId="14">
    <w:abstractNumId w:val="14"/>
  </w:num>
  <w:num w:numId="15">
    <w:abstractNumId w:val="23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1"/>
  </w:num>
  <w:num w:numId="19">
    <w:abstractNumId w:val="6"/>
  </w:num>
  <w:num w:numId="20">
    <w:abstractNumId w:val="1"/>
  </w:num>
  <w:num w:numId="21">
    <w:abstractNumId w:val="21"/>
  </w:num>
  <w:num w:numId="22">
    <w:abstractNumId w:val="9"/>
  </w:num>
  <w:num w:numId="23">
    <w:abstractNumId w:val="19"/>
  </w:num>
  <w:num w:numId="24">
    <w:abstractNumId w:val="17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282"/>
  </w:hdrShapeDefaults>
  <w:footnotePr>
    <w:footnote w:id="-1"/>
    <w:footnote w:id="0"/>
  </w:footnotePr>
  <w:endnotePr>
    <w:endnote w:id="-1"/>
    <w:endnote w:id="0"/>
  </w:endnotePr>
  <w:compat/>
  <w:rsids>
    <w:rsidRoot w:val="00B157BB"/>
    <w:rsid w:val="00005809"/>
    <w:rsid w:val="00016894"/>
    <w:rsid w:val="00026FFF"/>
    <w:rsid w:val="0004446A"/>
    <w:rsid w:val="0005607D"/>
    <w:rsid w:val="000616F5"/>
    <w:rsid w:val="00062792"/>
    <w:rsid w:val="0006604B"/>
    <w:rsid w:val="00072616"/>
    <w:rsid w:val="00074077"/>
    <w:rsid w:val="00084AD2"/>
    <w:rsid w:val="00086D60"/>
    <w:rsid w:val="000A7AFE"/>
    <w:rsid w:val="000B0901"/>
    <w:rsid w:val="000F4602"/>
    <w:rsid w:val="000F56A9"/>
    <w:rsid w:val="001007D3"/>
    <w:rsid w:val="00114EAC"/>
    <w:rsid w:val="00116D86"/>
    <w:rsid w:val="00117D5A"/>
    <w:rsid w:val="0014312E"/>
    <w:rsid w:val="00146071"/>
    <w:rsid w:val="00146FAD"/>
    <w:rsid w:val="0015164B"/>
    <w:rsid w:val="00152E64"/>
    <w:rsid w:val="001636C7"/>
    <w:rsid w:val="001639AD"/>
    <w:rsid w:val="0017080B"/>
    <w:rsid w:val="0017453C"/>
    <w:rsid w:val="001901B5"/>
    <w:rsid w:val="00197988"/>
    <w:rsid w:val="001A187F"/>
    <w:rsid w:val="001B37B8"/>
    <w:rsid w:val="001C6ED0"/>
    <w:rsid w:val="001F4FCA"/>
    <w:rsid w:val="002012D6"/>
    <w:rsid w:val="0020149C"/>
    <w:rsid w:val="00201914"/>
    <w:rsid w:val="002052BA"/>
    <w:rsid w:val="00206090"/>
    <w:rsid w:val="002077C6"/>
    <w:rsid w:val="0022027C"/>
    <w:rsid w:val="00235DCF"/>
    <w:rsid w:val="0023644A"/>
    <w:rsid w:val="00245602"/>
    <w:rsid w:val="00245BEE"/>
    <w:rsid w:val="00247D1D"/>
    <w:rsid w:val="00252D2D"/>
    <w:rsid w:val="00281EB3"/>
    <w:rsid w:val="002A6838"/>
    <w:rsid w:val="002A7CCE"/>
    <w:rsid w:val="002C56C7"/>
    <w:rsid w:val="002E2664"/>
    <w:rsid w:val="002E5544"/>
    <w:rsid w:val="002E68ED"/>
    <w:rsid w:val="00317B83"/>
    <w:rsid w:val="00344092"/>
    <w:rsid w:val="00351C4B"/>
    <w:rsid w:val="00375125"/>
    <w:rsid w:val="00381B14"/>
    <w:rsid w:val="00396CC8"/>
    <w:rsid w:val="003A25B7"/>
    <w:rsid w:val="003A25E7"/>
    <w:rsid w:val="003A6AF3"/>
    <w:rsid w:val="003B4016"/>
    <w:rsid w:val="003C040B"/>
    <w:rsid w:val="003D1D48"/>
    <w:rsid w:val="003D53BF"/>
    <w:rsid w:val="00402561"/>
    <w:rsid w:val="004046E7"/>
    <w:rsid w:val="00406478"/>
    <w:rsid w:val="00416E8A"/>
    <w:rsid w:val="004171CA"/>
    <w:rsid w:val="00422AEA"/>
    <w:rsid w:val="0042379D"/>
    <w:rsid w:val="00430C16"/>
    <w:rsid w:val="00441154"/>
    <w:rsid w:val="00445B90"/>
    <w:rsid w:val="0045017B"/>
    <w:rsid w:val="004513CC"/>
    <w:rsid w:val="00471233"/>
    <w:rsid w:val="004B0AD8"/>
    <w:rsid w:val="004B6A51"/>
    <w:rsid w:val="004B7A66"/>
    <w:rsid w:val="004C4D3B"/>
    <w:rsid w:val="004D602D"/>
    <w:rsid w:val="004D68E6"/>
    <w:rsid w:val="004E1AFD"/>
    <w:rsid w:val="004E7701"/>
    <w:rsid w:val="00512F22"/>
    <w:rsid w:val="00515BD1"/>
    <w:rsid w:val="00525832"/>
    <w:rsid w:val="00542DF8"/>
    <w:rsid w:val="0056450E"/>
    <w:rsid w:val="00565C41"/>
    <w:rsid w:val="00566650"/>
    <w:rsid w:val="00583163"/>
    <w:rsid w:val="005A2F7E"/>
    <w:rsid w:val="005A4363"/>
    <w:rsid w:val="005C32F5"/>
    <w:rsid w:val="005D4579"/>
    <w:rsid w:val="005D5ADC"/>
    <w:rsid w:val="005E3BD6"/>
    <w:rsid w:val="005F2409"/>
    <w:rsid w:val="00603B63"/>
    <w:rsid w:val="00614F87"/>
    <w:rsid w:val="006347FB"/>
    <w:rsid w:val="00636DAB"/>
    <w:rsid w:val="006515B1"/>
    <w:rsid w:val="006516F6"/>
    <w:rsid w:val="00652AF1"/>
    <w:rsid w:val="00666590"/>
    <w:rsid w:val="00677645"/>
    <w:rsid w:val="00684206"/>
    <w:rsid w:val="00687A26"/>
    <w:rsid w:val="0069140B"/>
    <w:rsid w:val="006A7CBA"/>
    <w:rsid w:val="006C0952"/>
    <w:rsid w:val="006D5A21"/>
    <w:rsid w:val="006E0461"/>
    <w:rsid w:val="006E0BFA"/>
    <w:rsid w:val="006F57CB"/>
    <w:rsid w:val="0071053A"/>
    <w:rsid w:val="00711C09"/>
    <w:rsid w:val="007269D6"/>
    <w:rsid w:val="00727D1D"/>
    <w:rsid w:val="007526AA"/>
    <w:rsid w:val="00756741"/>
    <w:rsid w:val="007677D5"/>
    <w:rsid w:val="00773B5F"/>
    <w:rsid w:val="0079100A"/>
    <w:rsid w:val="007966CD"/>
    <w:rsid w:val="00797788"/>
    <w:rsid w:val="007A3850"/>
    <w:rsid w:val="007C7C00"/>
    <w:rsid w:val="007D09E7"/>
    <w:rsid w:val="00800607"/>
    <w:rsid w:val="0081395E"/>
    <w:rsid w:val="00813B42"/>
    <w:rsid w:val="00862520"/>
    <w:rsid w:val="00871241"/>
    <w:rsid w:val="0087486C"/>
    <w:rsid w:val="008942D1"/>
    <w:rsid w:val="0089777B"/>
    <w:rsid w:val="008B2D59"/>
    <w:rsid w:val="008C7F5F"/>
    <w:rsid w:val="008D008B"/>
    <w:rsid w:val="008F2B19"/>
    <w:rsid w:val="00902A85"/>
    <w:rsid w:val="009065CD"/>
    <w:rsid w:val="00913696"/>
    <w:rsid w:val="00916D65"/>
    <w:rsid w:val="00916F51"/>
    <w:rsid w:val="00922A47"/>
    <w:rsid w:val="00927C4D"/>
    <w:rsid w:val="009304DC"/>
    <w:rsid w:val="00940A87"/>
    <w:rsid w:val="00947E9C"/>
    <w:rsid w:val="00955A47"/>
    <w:rsid w:val="00960638"/>
    <w:rsid w:val="009673CF"/>
    <w:rsid w:val="00972914"/>
    <w:rsid w:val="00985533"/>
    <w:rsid w:val="00992074"/>
    <w:rsid w:val="009A6386"/>
    <w:rsid w:val="009B29C8"/>
    <w:rsid w:val="009C77DA"/>
    <w:rsid w:val="009F2BD5"/>
    <w:rsid w:val="00A178DC"/>
    <w:rsid w:val="00A2369F"/>
    <w:rsid w:val="00A25DCE"/>
    <w:rsid w:val="00A3605D"/>
    <w:rsid w:val="00A36CB7"/>
    <w:rsid w:val="00A42827"/>
    <w:rsid w:val="00A43D0E"/>
    <w:rsid w:val="00A51FE5"/>
    <w:rsid w:val="00A54A54"/>
    <w:rsid w:val="00A6213D"/>
    <w:rsid w:val="00A8355D"/>
    <w:rsid w:val="00A932B5"/>
    <w:rsid w:val="00A94961"/>
    <w:rsid w:val="00AC1978"/>
    <w:rsid w:val="00AD2E24"/>
    <w:rsid w:val="00AE49E2"/>
    <w:rsid w:val="00B0017B"/>
    <w:rsid w:val="00B157BB"/>
    <w:rsid w:val="00B22086"/>
    <w:rsid w:val="00B24395"/>
    <w:rsid w:val="00B318A5"/>
    <w:rsid w:val="00B452D5"/>
    <w:rsid w:val="00B4799E"/>
    <w:rsid w:val="00B6258F"/>
    <w:rsid w:val="00B66D59"/>
    <w:rsid w:val="00B7090B"/>
    <w:rsid w:val="00B85177"/>
    <w:rsid w:val="00B90A54"/>
    <w:rsid w:val="00BB75C9"/>
    <w:rsid w:val="00BD446E"/>
    <w:rsid w:val="00BE7226"/>
    <w:rsid w:val="00BF2CFB"/>
    <w:rsid w:val="00C03F31"/>
    <w:rsid w:val="00C0508B"/>
    <w:rsid w:val="00C130F0"/>
    <w:rsid w:val="00C17E44"/>
    <w:rsid w:val="00C2609B"/>
    <w:rsid w:val="00C26D00"/>
    <w:rsid w:val="00C63923"/>
    <w:rsid w:val="00C73F7A"/>
    <w:rsid w:val="00C856AB"/>
    <w:rsid w:val="00CA6778"/>
    <w:rsid w:val="00CA68AF"/>
    <w:rsid w:val="00CB1CFD"/>
    <w:rsid w:val="00CC53D6"/>
    <w:rsid w:val="00CD2D90"/>
    <w:rsid w:val="00CD6019"/>
    <w:rsid w:val="00D02FAB"/>
    <w:rsid w:val="00D16176"/>
    <w:rsid w:val="00D43D01"/>
    <w:rsid w:val="00D45B49"/>
    <w:rsid w:val="00D5444A"/>
    <w:rsid w:val="00D86891"/>
    <w:rsid w:val="00D90F5C"/>
    <w:rsid w:val="00DA16F8"/>
    <w:rsid w:val="00DA32B6"/>
    <w:rsid w:val="00DA743D"/>
    <w:rsid w:val="00DB2BDB"/>
    <w:rsid w:val="00DC2143"/>
    <w:rsid w:val="00DC3244"/>
    <w:rsid w:val="00DC7C19"/>
    <w:rsid w:val="00DD251E"/>
    <w:rsid w:val="00DF1834"/>
    <w:rsid w:val="00DF45DC"/>
    <w:rsid w:val="00DF5CD9"/>
    <w:rsid w:val="00E06D01"/>
    <w:rsid w:val="00E07A2B"/>
    <w:rsid w:val="00E14205"/>
    <w:rsid w:val="00E35834"/>
    <w:rsid w:val="00E41B15"/>
    <w:rsid w:val="00E6389A"/>
    <w:rsid w:val="00E72EDB"/>
    <w:rsid w:val="00EB07BC"/>
    <w:rsid w:val="00EB1970"/>
    <w:rsid w:val="00EB3BFE"/>
    <w:rsid w:val="00EB548C"/>
    <w:rsid w:val="00EC2627"/>
    <w:rsid w:val="00ED6CEC"/>
    <w:rsid w:val="00EE6DC3"/>
    <w:rsid w:val="00EF4FC0"/>
    <w:rsid w:val="00EF725E"/>
    <w:rsid w:val="00F0332D"/>
    <w:rsid w:val="00F23263"/>
    <w:rsid w:val="00F4228D"/>
    <w:rsid w:val="00F50E78"/>
    <w:rsid w:val="00F52027"/>
    <w:rsid w:val="00F62762"/>
    <w:rsid w:val="00F62CAB"/>
    <w:rsid w:val="00FA17AD"/>
    <w:rsid w:val="00FA3FCC"/>
    <w:rsid w:val="00FA5FA8"/>
    <w:rsid w:val="00FB44BD"/>
    <w:rsid w:val="00FB4F5D"/>
    <w:rsid w:val="00FC03FC"/>
    <w:rsid w:val="00FC1235"/>
    <w:rsid w:val="00FD4049"/>
    <w:rsid w:val="00FE5CE2"/>
    <w:rsid w:val="00FE7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2012D6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12D6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2012D6"/>
    <w:rPr>
      <w:vertAlign w:val="superscript"/>
    </w:rPr>
  </w:style>
  <w:style w:type="paragraph" w:styleId="Normlnweb">
    <w:name w:val="Normal (Web)"/>
    <w:basedOn w:val="Normln"/>
    <w:uiPriority w:val="99"/>
    <w:unhideWhenUsed/>
    <w:locked/>
    <w:rsid w:val="00201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locked/>
    <w:rsid w:val="00471233"/>
    <w:rPr>
      <w:color w:val="0000FF" w:themeColor="hyperlink"/>
      <w:u w:val="single"/>
    </w:rPr>
  </w:style>
  <w:style w:type="character" w:styleId="Siln">
    <w:name w:val="Strong"/>
    <w:basedOn w:val="Standardnpsmoodstavce"/>
    <w:uiPriority w:val="22"/>
    <w:qFormat/>
    <w:locked/>
    <w:rsid w:val="007C7C0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2012D6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12D6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2012D6"/>
    <w:rPr>
      <w:vertAlign w:val="superscript"/>
    </w:rPr>
  </w:style>
  <w:style w:type="paragraph" w:styleId="Normlnweb">
    <w:name w:val="Normal (Web)"/>
    <w:basedOn w:val="Normln"/>
    <w:uiPriority w:val="99"/>
    <w:unhideWhenUsed/>
    <w:locked/>
    <w:rsid w:val="00201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locked/>
    <w:rsid w:val="00471233"/>
    <w:rPr>
      <w:color w:val="0000FF" w:themeColor="hyperlink"/>
      <w:u w:val="single"/>
    </w:rPr>
  </w:style>
  <w:style w:type="character" w:styleId="Siln">
    <w:name w:val="Strong"/>
    <w:basedOn w:val="Standardnpsmoodstavce"/>
    <w:uiPriority w:val="22"/>
    <w:qFormat/>
    <w:locked/>
    <w:rsid w:val="007C7C0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8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3621A1-4C94-4B79-8222-B214D38A7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75</TotalTime>
  <Pages>1</Pages>
  <Words>29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kostalovahelena</dc:creator>
  <cp:keywords>Šablona, DUM</cp:keywords>
  <cp:lastModifiedBy>havrdovalucie</cp:lastModifiedBy>
  <cp:revision>8</cp:revision>
  <cp:lastPrinted>2014-04-16T15:54:00Z</cp:lastPrinted>
  <dcterms:created xsi:type="dcterms:W3CDTF">2014-04-01T09:36:00Z</dcterms:created>
  <dcterms:modified xsi:type="dcterms:W3CDTF">2014-04-16T15:54:00Z</dcterms:modified>
</cp:coreProperties>
</file>