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53C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7D4E8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D4E85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10553C">
        <w:rPr>
          <w:rFonts w:ascii="Comic Sans MS" w:hAnsi="Comic Sans MS" w:cs="Comic Sans MS"/>
          <w:b/>
          <w:bCs/>
          <w:color w:val="024595"/>
          <w:sz w:val="54"/>
          <w:szCs w:val="54"/>
        </w:rPr>
        <w:t>Výstavba básnického textu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44A7C" w:rsidRPr="00363455" w:rsidRDefault="00D44A7C" w:rsidP="00D44A7C">
      <w:pPr>
        <w:shd w:val="clear" w:color="auto" w:fill="FFFFFF"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cs-CZ"/>
        </w:rPr>
        <w:lastRenderedPageBreak/>
        <w:t xml:space="preserve">Jaroslav Seifert - Večer na pavlači </w:t>
      </w:r>
    </w:p>
    <w:p w:rsidR="00D44A7C" w:rsidRDefault="00D44A7C" w:rsidP="00D44A7C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D44A7C" w:rsidSect="00282382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44A7C" w:rsidRPr="00363455" w:rsidRDefault="00D44A7C" w:rsidP="00D44A7C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Když vyšel měsíc nad náš </w:t>
      </w:r>
      <w:hyperlink r:id="rId9" w:history="1">
        <w:r w:rsidRPr="00363455">
          <w:rPr>
            <w:rFonts w:ascii="inherit!important" w:eastAsia="Times New Roman" w:hAnsi="inherit!important" w:cs="Times New Roman"/>
            <w:sz w:val="24"/>
            <w:szCs w:val="24"/>
            <w:lang w:eastAsia="cs-CZ"/>
          </w:rPr>
          <w:t>dům</w:t>
        </w:r>
      </w:hyperlink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který se chystal </w:t>
      </w:r>
      <w:proofErr w:type="spell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spáti</w:t>
      </w:r>
      <w:proofErr w:type="spell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posvítil k nám, pak k sousedům,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zdi </w:t>
      </w:r>
      <w:proofErr w:type="gram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měly</w:t>
      </w:r>
      <w:proofErr w:type="gram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nové šaty.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gram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Nebyly</w:t>
      </w:r>
      <w:proofErr w:type="gram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už tak strnulé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v </w:t>
      </w:r>
      <w:hyperlink r:id="rId10" w:history="1">
        <w:r w:rsidRPr="00363455">
          <w:rPr>
            <w:rFonts w:ascii="inherit!important" w:eastAsia="Times New Roman" w:hAnsi="inherit!important" w:cs="Times New Roman"/>
            <w:sz w:val="24"/>
            <w:szCs w:val="24"/>
            <w:lang w:eastAsia="cs-CZ"/>
          </w:rPr>
          <w:t>okně</w:t>
        </w:r>
      </w:hyperlink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svazek cibule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zatřpytil se, byl zlatý. </w:t>
      </w:r>
    </w:p>
    <w:p w:rsidR="00D44A7C" w:rsidRPr="00363455" w:rsidRDefault="00D44A7C" w:rsidP="00D44A7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A za dvě za tři chviličky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pod zpuchřelými madly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i škopík, trochu od svíčky,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a na něm mokré hadry,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jako by naše nebyly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špinavou </w:t>
      </w:r>
      <w:hyperlink r:id="rId11" w:history="1">
        <w:r w:rsidRPr="00363455">
          <w:rPr>
            <w:rFonts w:ascii="inherit!important" w:eastAsia="Times New Roman" w:hAnsi="inherit!important" w:cs="Times New Roman"/>
            <w:sz w:val="24"/>
            <w:szCs w:val="24"/>
            <w:lang w:eastAsia="cs-CZ"/>
          </w:rPr>
          <w:t>zem</w:t>
        </w:r>
      </w:hyperlink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nemyly,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zářily u zábradlí. </w:t>
      </w:r>
    </w:p>
    <w:p w:rsidR="00D44A7C" w:rsidRPr="00363455" w:rsidRDefault="00D44A7C" w:rsidP="00D44A7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Šel</w:t>
      </w:r>
      <w:proofErr w:type="gram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jsem se dívat na pavlač.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Vtom někde v suterénu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gram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ozval</w:t>
      </w:r>
      <w:proofErr w:type="gram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křik a poté pláč.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- Pojď, zavři, bije ženu!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A maminka je v rozpacích.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Měsíc se schoval v oblacích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tma přikryla scénu. </w:t>
      </w:r>
    </w:p>
    <w:p w:rsidR="00D44A7C" w:rsidRPr="00363455" w:rsidRDefault="00D44A7C" w:rsidP="00D44A7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Dole to bylo nepěkné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měli v </w:t>
      </w:r>
      <w:hyperlink r:id="rId12" w:history="1">
        <w:r w:rsidRPr="00363455">
          <w:rPr>
            <w:rFonts w:ascii="inherit!important" w:eastAsia="Times New Roman" w:hAnsi="inherit!important" w:cs="Times New Roman"/>
            <w:sz w:val="24"/>
            <w:szCs w:val="24"/>
            <w:lang w:eastAsia="cs-CZ"/>
          </w:rPr>
          <w:t>bytě</w:t>
        </w:r>
      </w:hyperlink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šváby.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Kdopak ti, noci, navlékne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tvé hvězdy na hedvábí?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Slýchal jsem: Chodí za jinou,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prý brunetku má s ofinou.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Tajemné okno vábí.</w:t>
      </w:r>
    </w:p>
    <w:p w:rsidR="00D44A7C" w:rsidRDefault="00D44A7C" w:rsidP="00D44A7C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D4E85" w:rsidRDefault="007D4E85" w:rsidP="007D4E85">
      <w:pPr>
        <w:ind w:left="1416"/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7D4E85" w:rsidSect="00546AB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(Jaroslav Seifert. Maminka: 1966. Praha. Český spisovatel)</w:t>
      </w:r>
    </w:p>
    <w:p w:rsidR="00D44A7C" w:rsidRDefault="00D44A7C" w:rsidP="00E001FE">
      <w:pPr>
        <w:ind w:left="1416"/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D44A7C" w:rsidSect="0036345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44A7C" w:rsidRDefault="00D44A7C" w:rsidP="00D44A7C"/>
    <w:p w:rsidR="00D44A7C" w:rsidRDefault="00D44A7C" w:rsidP="00D44A7C">
      <w:pPr>
        <w:pStyle w:val="Odstavecseseznamem"/>
        <w:numPr>
          <w:ilvl w:val="0"/>
          <w:numId w:val="2"/>
        </w:numPr>
      </w:pPr>
      <w:r>
        <w:t>Vyberte správnou odpověď:</w:t>
      </w:r>
    </w:p>
    <w:p w:rsidR="00D44A7C" w:rsidRDefault="0010553C" w:rsidP="00D44A7C">
      <w:pPr>
        <w:pStyle w:val="Odstavecseseznamem"/>
        <w:numPr>
          <w:ilvl w:val="0"/>
          <w:numId w:val="1"/>
        </w:numPr>
      </w:pPr>
      <w:r>
        <w:t>Báseň se dělí do 4 odstavců</w:t>
      </w:r>
      <w:r w:rsidR="005F4E36">
        <w:t>.</w:t>
      </w:r>
    </w:p>
    <w:p w:rsidR="00D44A7C" w:rsidRDefault="005F4E36" w:rsidP="00D44A7C">
      <w:pPr>
        <w:pStyle w:val="Odstavecseseznamem"/>
        <w:numPr>
          <w:ilvl w:val="0"/>
          <w:numId w:val="1"/>
        </w:numPr>
      </w:pPr>
      <w:r>
        <w:t>Báseň</w:t>
      </w:r>
      <w:r w:rsidR="0010553C">
        <w:t xml:space="preserve"> není strukturovaná</w:t>
      </w:r>
      <w:r>
        <w:t>.</w:t>
      </w:r>
    </w:p>
    <w:p w:rsidR="00D44A7C" w:rsidRDefault="0010553C" w:rsidP="00D44A7C">
      <w:pPr>
        <w:pStyle w:val="Odstavecseseznamem"/>
        <w:numPr>
          <w:ilvl w:val="0"/>
          <w:numId w:val="1"/>
        </w:numPr>
      </w:pPr>
      <w:r>
        <w:t>Báseň je rozdělena do 4 strof</w:t>
      </w:r>
      <w:r w:rsidR="005F4E36">
        <w:t>.</w:t>
      </w:r>
    </w:p>
    <w:p w:rsidR="00D44A7C" w:rsidRDefault="00D44A7C" w:rsidP="00D44A7C">
      <w:pPr>
        <w:pStyle w:val="Odstavecseseznamem"/>
        <w:numPr>
          <w:ilvl w:val="0"/>
          <w:numId w:val="1"/>
        </w:numPr>
      </w:pPr>
      <w:r>
        <w:t>Bá</w:t>
      </w:r>
      <w:r w:rsidR="0010553C">
        <w:t>seň obsahuje dva uzavřené celky</w:t>
      </w:r>
      <w:r w:rsidR="005F4E36">
        <w:t>.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 xml:space="preserve"> Text je napsán</w:t>
      </w:r>
      <w:r w:rsidR="00D07122">
        <w:t>:</w:t>
      </w:r>
    </w:p>
    <w:p w:rsidR="00D44A7C" w:rsidRDefault="0010553C" w:rsidP="00D44A7C">
      <w:pPr>
        <w:pStyle w:val="Odstavecseseznamem"/>
        <w:numPr>
          <w:ilvl w:val="0"/>
          <w:numId w:val="3"/>
        </w:numPr>
      </w:pPr>
      <w:r>
        <w:t>volným veršem</w:t>
      </w:r>
    </w:p>
    <w:p w:rsidR="00D44A7C" w:rsidRDefault="00D44A7C" w:rsidP="00D44A7C">
      <w:pPr>
        <w:pStyle w:val="Odstavecseseznamem"/>
        <w:numPr>
          <w:ilvl w:val="0"/>
          <w:numId w:val="3"/>
        </w:numPr>
      </w:pPr>
      <w:r>
        <w:t>pravide</w:t>
      </w:r>
      <w:r w:rsidR="0010553C">
        <w:t>lným veršem s písňovou intonací</w:t>
      </w:r>
    </w:p>
    <w:p w:rsidR="00D44A7C" w:rsidRDefault="0010553C" w:rsidP="00D44A7C">
      <w:pPr>
        <w:pStyle w:val="Odstavecseseznamem"/>
        <w:numPr>
          <w:ilvl w:val="0"/>
          <w:numId w:val="3"/>
        </w:numPr>
      </w:pPr>
      <w:r>
        <w:t>lyrizovanou prózou</w:t>
      </w:r>
    </w:p>
    <w:p w:rsidR="00D44A7C" w:rsidRDefault="00D44A7C" w:rsidP="00D44A7C">
      <w:pPr>
        <w:pStyle w:val="Odstavecseseznamem"/>
        <w:numPr>
          <w:ilvl w:val="0"/>
          <w:numId w:val="3"/>
        </w:numPr>
      </w:pPr>
      <w:r>
        <w:t xml:space="preserve">veršem s nejasnou větnou </w:t>
      </w:r>
      <w:r w:rsidR="0010553C">
        <w:t>stavbou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 xml:space="preserve">Pojmenujte </w:t>
      </w:r>
      <w:r w:rsidRPr="005F4E36">
        <w:rPr>
          <w:u w:val="single"/>
        </w:rPr>
        <w:t>druh lyriky</w:t>
      </w:r>
      <w:r>
        <w:t>, na kterém je báseň založena:</w:t>
      </w:r>
    </w:p>
    <w:p w:rsidR="00D44A7C" w:rsidRDefault="00D44A7C" w:rsidP="00D44A7C">
      <w:pPr>
        <w:pStyle w:val="Odstavecseseznamem"/>
        <w:numPr>
          <w:ilvl w:val="0"/>
          <w:numId w:val="14"/>
        </w:numPr>
      </w:pPr>
      <w:r>
        <w:t>vlastenecká</w:t>
      </w:r>
    </w:p>
    <w:p w:rsidR="00D44A7C" w:rsidRDefault="00D44A7C" w:rsidP="00D44A7C">
      <w:pPr>
        <w:pStyle w:val="Odstavecseseznamem"/>
        <w:numPr>
          <w:ilvl w:val="0"/>
          <w:numId w:val="14"/>
        </w:numPr>
      </w:pPr>
      <w:r>
        <w:t>intimní</w:t>
      </w:r>
    </w:p>
    <w:p w:rsidR="00D44A7C" w:rsidRDefault="00D44A7C" w:rsidP="00D44A7C">
      <w:pPr>
        <w:pStyle w:val="Odstavecseseznamem"/>
        <w:numPr>
          <w:ilvl w:val="0"/>
          <w:numId w:val="14"/>
        </w:numPr>
      </w:pPr>
      <w:r>
        <w:t xml:space="preserve">politická </w:t>
      </w:r>
    </w:p>
    <w:p w:rsidR="00D44A7C" w:rsidRDefault="00D44A7C" w:rsidP="00D44A7C">
      <w:pPr>
        <w:pStyle w:val="Odstavecseseznamem"/>
        <w:numPr>
          <w:ilvl w:val="0"/>
          <w:numId w:val="14"/>
        </w:numPr>
      </w:pPr>
      <w:r>
        <w:t>reflexívní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 xml:space="preserve">Jaké je </w:t>
      </w:r>
      <w:r w:rsidRPr="005F4E36">
        <w:rPr>
          <w:u w:val="single"/>
        </w:rPr>
        <w:t>rýmové schéma</w:t>
      </w:r>
      <w:r>
        <w:t xml:space="preserve"> výchozího textu:</w:t>
      </w:r>
    </w:p>
    <w:p w:rsidR="00D44A7C" w:rsidRDefault="00D44A7C" w:rsidP="00D44A7C">
      <w:pPr>
        <w:pStyle w:val="Odstavecseseznamem"/>
        <w:numPr>
          <w:ilvl w:val="0"/>
          <w:numId w:val="4"/>
        </w:numPr>
      </w:pPr>
      <w:r>
        <w:t xml:space="preserve">a b a b c </w:t>
      </w:r>
      <w:proofErr w:type="spellStart"/>
      <w:r>
        <w:t>c</w:t>
      </w:r>
      <w:proofErr w:type="spellEnd"/>
      <w:r>
        <w:t xml:space="preserve"> d</w:t>
      </w:r>
    </w:p>
    <w:p w:rsidR="00D44A7C" w:rsidRDefault="00D44A7C" w:rsidP="00D44A7C">
      <w:pPr>
        <w:pStyle w:val="Odstavecseseznamem"/>
        <w:numPr>
          <w:ilvl w:val="0"/>
          <w:numId w:val="4"/>
        </w:numPr>
      </w:pPr>
      <w:r>
        <w:t xml:space="preserve">a b a b a </w:t>
      </w:r>
      <w:proofErr w:type="spellStart"/>
      <w:r>
        <w:t>a</w:t>
      </w:r>
      <w:proofErr w:type="spellEnd"/>
      <w:r>
        <w:t xml:space="preserve"> b</w:t>
      </w:r>
    </w:p>
    <w:p w:rsidR="00D44A7C" w:rsidRDefault="00D44A7C" w:rsidP="00D44A7C">
      <w:pPr>
        <w:pStyle w:val="Odstavecseseznamem"/>
        <w:numPr>
          <w:ilvl w:val="0"/>
          <w:numId w:val="4"/>
        </w:numPr>
      </w:pPr>
      <w:r>
        <w:t xml:space="preserve">a b </w:t>
      </w:r>
      <w:proofErr w:type="spellStart"/>
      <w:r>
        <w:t>b</w:t>
      </w:r>
      <w:proofErr w:type="spellEnd"/>
      <w:r>
        <w:t xml:space="preserve"> a c </w:t>
      </w:r>
      <w:proofErr w:type="spellStart"/>
      <w:r>
        <w:t>c</w:t>
      </w:r>
      <w:proofErr w:type="spellEnd"/>
      <w:r>
        <w:t xml:space="preserve"> d</w:t>
      </w:r>
    </w:p>
    <w:p w:rsidR="00D44A7C" w:rsidRDefault="00D44A7C" w:rsidP="00D44A7C">
      <w:pPr>
        <w:pStyle w:val="Odstavecseseznamem"/>
        <w:numPr>
          <w:ilvl w:val="0"/>
          <w:numId w:val="4"/>
        </w:numPr>
      </w:pPr>
      <w:r>
        <w:t xml:space="preserve">a b a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c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>Které rýmové schéma ve verši převažuje?</w:t>
      </w:r>
    </w:p>
    <w:p w:rsidR="00D44A7C" w:rsidRDefault="00D44A7C" w:rsidP="00D44A7C">
      <w:pPr>
        <w:pStyle w:val="Odstavecseseznamem"/>
        <w:numPr>
          <w:ilvl w:val="0"/>
          <w:numId w:val="5"/>
        </w:numPr>
      </w:pPr>
      <w:r>
        <w:t>sdružený</w:t>
      </w:r>
    </w:p>
    <w:p w:rsidR="00D44A7C" w:rsidRDefault="00D44A7C" w:rsidP="00D44A7C">
      <w:pPr>
        <w:pStyle w:val="Odstavecseseznamem"/>
        <w:numPr>
          <w:ilvl w:val="0"/>
          <w:numId w:val="5"/>
        </w:numPr>
      </w:pPr>
      <w:r>
        <w:t>přerývavý</w:t>
      </w:r>
    </w:p>
    <w:p w:rsidR="00D44A7C" w:rsidRDefault="00D44A7C" w:rsidP="00D44A7C">
      <w:pPr>
        <w:pStyle w:val="Odstavecseseznamem"/>
        <w:numPr>
          <w:ilvl w:val="0"/>
          <w:numId w:val="5"/>
        </w:numPr>
      </w:pPr>
      <w:r>
        <w:t>obkročný</w:t>
      </w:r>
    </w:p>
    <w:p w:rsidR="00D44A7C" w:rsidRDefault="00D44A7C" w:rsidP="00D44A7C">
      <w:pPr>
        <w:pStyle w:val="Odstavecseseznamem"/>
        <w:numPr>
          <w:ilvl w:val="0"/>
          <w:numId w:val="5"/>
        </w:numPr>
      </w:pPr>
      <w:r>
        <w:t>střídavý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 xml:space="preserve">Určete </w:t>
      </w:r>
      <w:r w:rsidRPr="005F4E36">
        <w:rPr>
          <w:u w:val="single"/>
        </w:rPr>
        <w:t>rytmus</w:t>
      </w:r>
      <w:r>
        <w:t xml:space="preserve"> této básně:</w:t>
      </w:r>
    </w:p>
    <w:p w:rsidR="00D44A7C" w:rsidRDefault="00D44A7C" w:rsidP="00D44A7C">
      <w:pPr>
        <w:pStyle w:val="Odstavecseseznamem"/>
        <w:numPr>
          <w:ilvl w:val="0"/>
          <w:numId w:val="6"/>
        </w:numPr>
      </w:pPr>
      <w:r>
        <w:t>trochej</w:t>
      </w:r>
    </w:p>
    <w:p w:rsidR="00D44A7C" w:rsidRDefault="00D44A7C" w:rsidP="00D44A7C">
      <w:pPr>
        <w:pStyle w:val="Odstavecseseznamem"/>
        <w:numPr>
          <w:ilvl w:val="0"/>
          <w:numId w:val="6"/>
        </w:numPr>
      </w:pPr>
      <w:r>
        <w:t>daktyl</w:t>
      </w:r>
    </w:p>
    <w:p w:rsidR="00D44A7C" w:rsidRDefault="00D44A7C" w:rsidP="00D44A7C">
      <w:pPr>
        <w:pStyle w:val="Odstavecseseznamem"/>
        <w:numPr>
          <w:ilvl w:val="0"/>
          <w:numId w:val="6"/>
        </w:numPr>
      </w:pPr>
      <w:r>
        <w:t>jamb</w:t>
      </w:r>
    </w:p>
    <w:p w:rsidR="00D44A7C" w:rsidRDefault="00D44A7C" w:rsidP="00D44A7C">
      <w:pPr>
        <w:pStyle w:val="Odstavecseseznamem"/>
        <w:numPr>
          <w:ilvl w:val="0"/>
          <w:numId w:val="6"/>
        </w:numPr>
      </w:pPr>
      <w:r>
        <w:t>daktylotrochej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lastRenderedPageBreak/>
        <w:t xml:space="preserve">Který z básnických obrazů můžeme označit jako </w:t>
      </w:r>
      <w:r w:rsidRPr="005F4E36">
        <w:rPr>
          <w:u w:val="single"/>
        </w:rPr>
        <w:t>epiteton</w:t>
      </w:r>
      <w:r>
        <w:t>?</w:t>
      </w:r>
    </w:p>
    <w:p w:rsidR="00D44A7C" w:rsidRDefault="00D44A7C" w:rsidP="00D44A7C">
      <w:pPr>
        <w:pStyle w:val="Odstavecseseznamem"/>
        <w:numPr>
          <w:ilvl w:val="0"/>
          <w:numId w:val="7"/>
        </w:numPr>
      </w:pPr>
      <w:r>
        <w:t>tajemné okno</w:t>
      </w:r>
    </w:p>
    <w:p w:rsidR="00D44A7C" w:rsidRDefault="00D44A7C" w:rsidP="00D44A7C">
      <w:pPr>
        <w:pStyle w:val="Odstavecseseznamem"/>
        <w:numPr>
          <w:ilvl w:val="0"/>
          <w:numId w:val="7"/>
        </w:numPr>
      </w:pPr>
      <w:r>
        <w:t>mokré hadry</w:t>
      </w:r>
    </w:p>
    <w:p w:rsidR="00D44A7C" w:rsidRDefault="00D44A7C" w:rsidP="00D44A7C">
      <w:pPr>
        <w:pStyle w:val="Odstavecseseznamem"/>
        <w:numPr>
          <w:ilvl w:val="0"/>
          <w:numId w:val="7"/>
        </w:numPr>
      </w:pPr>
      <w:r>
        <w:t>špinavá zem</w:t>
      </w:r>
    </w:p>
    <w:p w:rsidR="00D44A7C" w:rsidRDefault="00D44A7C" w:rsidP="00D44A7C">
      <w:pPr>
        <w:pStyle w:val="Odstavecseseznamem"/>
        <w:numPr>
          <w:ilvl w:val="0"/>
          <w:numId w:val="7"/>
        </w:numPr>
      </w:pPr>
      <w:r>
        <w:t>nové šaty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 xml:space="preserve">Najdete v básni </w:t>
      </w:r>
      <w:r w:rsidRPr="005F4E36">
        <w:rPr>
          <w:u w:val="single"/>
        </w:rPr>
        <w:t>personifikaci</w:t>
      </w:r>
      <w:r>
        <w:t>?</w:t>
      </w:r>
    </w:p>
    <w:p w:rsidR="00D44A7C" w:rsidRDefault="00D44A7C" w:rsidP="00D44A7C">
      <w:pPr>
        <w:pStyle w:val="Odstavecseseznamem"/>
        <w:numPr>
          <w:ilvl w:val="0"/>
          <w:numId w:val="8"/>
        </w:numPr>
      </w:pPr>
      <w:r>
        <w:t>Zdi měly nové šaty</w:t>
      </w:r>
    </w:p>
    <w:p w:rsidR="00D44A7C" w:rsidRDefault="00D44A7C" w:rsidP="00D44A7C">
      <w:pPr>
        <w:pStyle w:val="Odstavecseseznamem"/>
        <w:numPr>
          <w:ilvl w:val="0"/>
          <w:numId w:val="8"/>
        </w:numPr>
      </w:pPr>
      <w:r>
        <w:t>Měsíc se schoval v</w:t>
      </w:r>
      <w:r w:rsidR="005F4E36">
        <w:t> </w:t>
      </w:r>
      <w:r>
        <w:t>oblacích</w:t>
      </w:r>
    </w:p>
    <w:p w:rsidR="00D44A7C" w:rsidRDefault="00D44A7C" w:rsidP="00D44A7C">
      <w:pPr>
        <w:pStyle w:val="Odstavecseseznamem"/>
        <w:numPr>
          <w:ilvl w:val="0"/>
          <w:numId w:val="8"/>
        </w:numPr>
      </w:pPr>
      <w:r>
        <w:t>Tajemné okno vábí</w:t>
      </w:r>
    </w:p>
    <w:p w:rsidR="00D44A7C" w:rsidRDefault="00D44A7C" w:rsidP="00D44A7C">
      <w:pPr>
        <w:pStyle w:val="Odstavecseseznamem"/>
        <w:numPr>
          <w:ilvl w:val="0"/>
          <w:numId w:val="8"/>
        </w:numPr>
      </w:pPr>
      <w:r>
        <w:t>A měli v bytě šváby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 xml:space="preserve">Který verš pracuje s </w:t>
      </w:r>
      <w:r w:rsidRPr="005F4E36">
        <w:rPr>
          <w:u w:val="single"/>
        </w:rPr>
        <w:t>metaforo</w:t>
      </w:r>
      <w:r w:rsidR="00FC416A" w:rsidRPr="005F4E36">
        <w:rPr>
          <w:u w:val="single"/>
        </w:rPr>
        <w:t>u</w:t>
      </w:r>
      <w:r>
        <w:t>?</w:t>
      </w:r>
    </w:p>
    <w:p w:rsidR="00D44A7C" w:rsidRDefault="00D44A7C" w:rsidP="00D44A7C">
      <w:pPr>
        <w:pStyle w:val="Odstavecseseznamem"/>
        <w:numPr>
          <w:ilvl w:val="0"/>
          <w:numId w:val="9"/>
        </w:numPr>
      </w:pPr>
      <w:r>
        <w:t>Nebyly už tak strnulé/ a v okně svazek cibule</w:t>
      </w:r>
    </w:p>
    <w:p w:rsidR="00D44A7C" w:rsidRDefault="00D44A7C" w:rsidP="00D44A7C">
      <w:pPr>
        <w:pStyle w:val="Odstavecseseznamem"/>
        <w:numPr>
          <w:ilvl w:val="0"/>
          <w:numId w:val="9"/>
        </w:numPr>
      </w:pPr>
      <w:r>
        <w:t>V domě to bylo nepěkné/ a měli v bytě šváby</w:t>
      </w:r>
    </w:p>
    <w:p w:rsidR="00D44A7C" w:rsidRDefault="00D44A7C" w:rsidP="00D44A7C">
      <w:pPr>
        <w:pStyle w:val="Odstavecseseznamem"/>
        <w:numPr>
          <w:ilvl w:val="0"/>
          <w:numId w:val="9"/>
        </w:numPr>
      </w:pPr>
      <w:r>
        <w:t>Kdopak ti, noci, navlékne/ tvé hvězdy na hedvábí</w:t>
      </w:r>
    </w:p>
    <w:p w:rsidR="00D44A7C" w:rsidRDefault="00D44A7C" w:rsidP="00D44A7C">
      <w:pPr>
        <w:pStyle w:val="Odstavecseseznamem"/>
        <w:numPr>
          <w:ilvl w:val="0"/>
          <w:numId w:val="9"/>
        </w:numPr>
      </w:pPr>
      <w:r>
        <w:t>Vtom někde v suterénu/ozval se křik a poté pláč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 xml:space="preserve">Ve kterém verši vystupuje </w:t>
      </w:r>
      <w:r w:rsidRPr="005F4E36">
        <w:rPr>
          <w:u w:val="single"/>
        </w:rPr>
        <w:t>lyrický subjekt</w:t>
      </w:r>
      <w:r>
        <w:t xml:space="preserve"> do popředí nejvýrazněji?</w:t>
      </w:r>
    </w:p>
    <w:p w:rsidR="00D44A7C" w:rsidRDefault="00D44A7C" w:rsidP="00D44A7C">
      <w:pPr>
        <w:pStyle w:val="Odstavecseseznamem"/>
        <w:numPr>
          <w:ilvl w:val="0"/>
          <w:numId w:val="10"/>
        </w:numPr>
      </w:pPr>
      <w:r>
        <w:t>Když vyšel měsíc nad náš dům</w:t>
      </w:r>
    </w:p>
    <w:p w:rsidR="00D44A7C" w:rsidRDefault="00D44A7C" w:rsidP="00D44A7C">
      <w:pPr>
        <w:pStyle w:val="Odstavecseseznamem"/>
        <w:numPr>
          <w:ilvl w:val="0"/>
          <w:numId w:val="10"/>
        </w:numPr>
      </w:pPr>
      <w:r>
        <w:t>Šel jsem se podívat na pavlač</w:t>
      </w:r>
    </w:p>
    <w:p w:rsidR="00D44A7C" w:rsidRDefault="00D44A7C" w:rsidP="00D44A7C">
      <w:pPr>
        <w:pStyle w:val="Odstavecseseznamem"/>
        <w:numPr>
          <w:ilvl w:val="0"/>
          <w:numId w:val="10"/>
        </w:numPr>
      </w:pPr>
      <w:r>
        <w:t>A maminka je v</w:t>
      </w:r>
      <w:r w:rsidR="005F4E36">
        <w:t> </w:t>
      </w:r>
      <w:r>
        <w:t>rozpacích</w:t>
      </w:r>
    </w:p>
    <w:p w:rsidR="00D44A7C" w:rsidRDefault="00D44A7C" w:rsidP="00D44A7C">
      <w:pPr>
        <w:pStyle w:val="Odstavecseseznamem"/>
        <w:numPr>
          <w:ilvl w:val="0"/>
          <w:numId w:val="10"/>
        </w:numPr>
      </w:pPr>
      <w:r>
        <w:t>Posvítil k nám, pak k sousedům</w:t>
      </w:r>
    </w:p>
    <w:p w:rsidR="00D44A7C" w:rsidRDefault="00D44A7C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 xml:space="preserve">Ve které strofě se objevují výrazné </w:t>
      </w:r>
      <w:r w:rsidRPr="005F4E36">
        <w:rPr>
          <w:u w:val="single"/>
        </w:rPr>
        <w:t>dramatické prvky</w:t>
      </w:r>
      <w:r>
        <w:t>?</w:t>
      </w:r>
    </w:p>
    <w:p w:rsidR="00D44A7C" w:rsidRDefault="00D44A7C" w:rsidP="00D44A7C">
      <w:pPr>
        <w:pStyle w:val="Odstavecseseznamem"/>
        <w:numPr>
          <w:ilvl w:val="0"/>
          <w:numId w:val="11"/>
        </w:numPr>
      </w:pPr>
      <w:r>
        <w:t>1 strofa</w:t>
      </w:r>
    </w:p>
    <w:p w:rsidR="00D44A7C" w:rsidRDefault="0010553C" w:rsidP="00D44A7C">
      <w:pPr>
        <w:pStyle w:val="Odstavecseseznamem"/>
        <w:numPr>
          <w:ilvl w:val="0"/>
          <w:numId w:val="11"/>
        </w:numPr>
      </w:pPr>
      <w:r>
        <w:t>2. s</w:t>
      </w:r>
      <w:r w:rsidR="00D44A7C">
        <w:t>trofa</w:t>
      </w:r>
    </w:p>
    <w:p w:rsidR="00D44A7C" w:rsidRDefault="0010553C" w:rsidP="00D44A7C">
      <w:pPr>
        <w:pStyle w:val="Odstavecseseznamem"/>
        <w:numPr>
          <w:ilvl w:val="0"/>
          <w:numId w:val="11"/>
        </w:numPr>
      </w:pPr>
      <w:r>
        <w:t>3. s</w:t>
      </w:r>
      <w:r w:rsidR="00D44A7C">
        <w:t>trofa</w:t>
      </w:r>
    </w:p>
    <w:p w:rsidR="00D44A7C" w:rsidRDefault="0010553C" w:rsidP="00D44A7C">
      <w:pPr>
        <w:pStyle w:val="Odstavecseseznamem"/>
        <w:numPr>
          <w:ilvl w:val="0"/>
          <w:numId w:val="11"/>
        </w:numPr>
      </w:pPr>
      <w:r>
        <w:t>4. s</w:t>
      </w:r>
      <w:r w:rsidR="00D44A7C">
        <w:t>trofa</w:t>
      </w:r>
    </w:p>
    <w:p w:rsidR="00FC416A" w:rsidRDefault="00FC416A" w:rsidP="00FC416A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>V básni lze nalézt:</w:t>
      </w:r>
    </w:p>
    <w:p w:rsidR="00D44A7C" w:rsidRDefault="00D44A7C" w:rsidP="00D44A7C">
      <w:pPr>
        <w:pStyle w:val="Odstavecseseznamem"/>
        <w:numPr>
          <w:ilvl w:val="0"/>
          <w:numId w:val="12"/>
        </w:numPr>
      </w:pPr>
      <w:r>
        <w:t>anaforu</w:t>
      </w:r>
    </w:p>
    <w:p w:rsidR="00D44A7C" w:rsidRDefault="00D44A7C" w:rsidP="00D44A7C">
      <w:pPr>
        <w:pStyle w:val="Odstavecseseznamem"/>
        <w:numPr>
          <w:ilvl w:val="0"/>
          <w:numId w:val="12"/>
        </w:numPr>
      </w:pPr>
      <w:r>
        <w:t>epanastrofu</w:t>
      </w:r>
    </w:p>
    <w:p w:rsidR="00D44A7C" w:rsidRDefault="00D44A7C" w:rsidP="00D44A7C">
      <w:pPr>
        <w:pStyle w:val="Odstavecseseznamem"/>
        <w:numPr>
          <w:ilvl w:val="0"/>
          <w:numId w:val="12"/>
        </w:numPr>
      </w:pPr>
      <w:r>
        <w:t>aliteraci</w:t>
      </w:r>
    </w:p>
    <w:p w:rsidR="00D44A7C" w:rsidRDefault="00D44A7C" w:rsidP="00D44A7C">
      <w:pPr>
        <w:pStyle w:val="Odstavecseseznamem"/>
        <w:numPr>
          <w:ilvl w:val="0"/>
          <w:numId w:val="12"/>
        </w:numPr>
      </w:pPr>
      <w:r>
        <w:t>apostrofu</w:t>
      </w:r>
    </w:p>
    <w:p w:rsidR="00D44A7C" w:rsidRDefault="00D44A7C" w:rsidP="00D44A7C">
      <w:pPr>
        <w:pStyle w:val="Odstavecseseznamem"/>
        <w:ind w:left="1080"/>
      </w:pPr>
    </w:p>
    <w:p w:rsidR="00FC416A" w:rsidRDefault="00FC416A" w:rsidP="00D44A7C">
      <w:pPr>
        <w:pStyle w:val="Odstavecseseznamem"/>
        <w:ind w:left="1080"/>
      </w:pPr>
    </w:p>
    <w:p w:rsidR="00FC416A" w:rsidRDefault="00FC416A" w:rsidP="00D44A7C">
      <w:pPr>
        <w:pStyle w:val="Odstavecseseznamem"/>
        <w:ind w:left="1080"/>
      </w:pPr>
    </w:p>
    <w:p w:rsidR="00FC416A" w:rsidRDefault="00FC416A" w:rsidP="00D44A7C">
      <w:pPr>
        <w:pStyle w:val="Odstavecseseznamem"/>
        <w:ind w:left="1080"/>
      </w:pPr>
    </w:p>
    <w:p w:rsidR="00FC416A" w:rsidRDefault="00FC416A" w:rsidP="00D44A7C">
      <w:pPr>
        <w:pStyle w:val="Odstavecseseznamem"/>
        <w:ind w:left="1080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lastRenderedPageBreak/>
        <w:t xml:space="preserve">Posuďte, který </w:t>
      </w:r>
      <w:r w:rsidRPr="005F4E36">
        <w:rPr>
          <w:u w:val="single"/>
        </w:rPr>
        <w:t>slohový postup</w:t>
      </w:r>
      <w:r>
        <w:t xml:space="preserve"> je v básni využit:</w:t>
      </w:r>
    </w:p>
    <w:p w:rsidR="00D44A7C" w:rsidRDefault="00D44A7C" w:rsidP="00D44A7C">
      <w:pPr>
        <w:pStyle w:val="Odstavecseseznamem"/>
        <w:numPr>
          <w:ilvl w:val="0"/>
          <w:numId w:val="13"/>
        </w:numPr>
      </w:pPr>
      <w:r>
        <w:t>úvahový</w:t>
      </w:r>
    </w:p>
    <w:p w:rsidR="00D44A7C" w:rsidRDefault="00D44A7C" w:rsidP="00D44A7C">
      <w:pPr>
        <w:pStyle w:val="Odstavecseseznamem"/>
        <w:numPr>
          <w:ilvl w:val="0"/>
          <w:numId w:val="13"/>
        </w:numPr>
      </w:pPr>
      <w:r>
        <w:t>výkladový</w:t>
      </w:r>
    </w:p>
    <w:p w:rsidR="00D44A7C" w:rsidRDefault="00D44A7C" w:rsidP="00D44A7C">
      <w:pPr>
        <w:pStyle w:val="Odstavecseseznamem"/>
        <w:numPr>
          <w:ilvl w:val="0"/>
          <w:numId w:val="13"/>
        </w:numPr>
      </w:pPr>
      <w:r>
        <w:t>popisný</w:t>
      </w:r>
    </w:p>
    <w:p w:rsidR="00D44A7C" w:rsidRDefault="00D44A7C" w:rsidP="00D44A7C">
      <w:pPr>
        <w:pStyle w:val="Odstavecseseznamem"/>
        <w:numPr>
          <w:ilvl w:val="0"/>
          <w:numId w:val="13"/>
        </w:numPr>
      </w:pPr>
      <w:r>
        <w:t>charakteristika</w:t>
      </w:r>
    </w:p>
    <w:p w:rsidR="00D44A7C" w:rsidRDefault="00D44A7C" w:rsidP="00D44A7C">
      <w:pPr>
        <w:pStyle w:val="Odstavecseseznamem"/>
        <w:ind w:left="1080"/>
      </w:pPr>
    </w:p>
    <w:p w:rsidR="00FC416A" w:rsidRDefault="00D44A7C" w:rsidP="00D44A7C">
      <w:pPr>
        <w:pStyle w:val="Odstavecseseznamem"/>
        <w:numPr>
          <w:ilvl w:val="0"/>
          <w:numId w:val="2"/>
        </w:numPr>
      </w:pPr>
      <w:r>
        <w:t xml:space="preserve">Jakým způsobem pracuje básník s kontrastem?  S kterým motivem se tento prvek pojí?  </w:t>
      </w:r>
    </w:p>
    <w:p w:rsidR="00D44A7C" w:rsidRDefault="00D44A7C" w:rsidP="00CE0F10">
      <w:pPr>
        <w:pStyle w:val="Odstavecseseznamem"/>
        <w:ind w:left="7800"/>
      </w:pPr>
      <w:r>
        <w:t>(volná úloha)</w:t>
      </w:r>
    </w:p>
    <w:p w:rsidR="00CE0F10" w:rsidRDefault="00CE0F10" w:rsidP="00CE0F10">
      <w:pPr>
        <w:pStyle w:val="Odstavecseseznamem"/>
        <w:ind w:left="7800"/>
      </w:pPr>
    </w:p>
    <w:p w:rsidR="00CE0F10" w:rsidRDefault="00CE0F10" w:rsidP="00CE0F10">
      <w:pPr>
        <w:pStyle w:val="Odstavecseseznamem"/>
        <w:ind w:left="7800"/>
      </w:pPr>
    </w:p>
    <w:p w:rsidR="005F4E36" w:rsidRDefault="005F4E36" w:rsidP="00CE0F10">
      <w:pPr>
        <w:pStyle w:val="Odstavecseseznamem"/>
        <w:ind w:left="7800"/>
      </w:pPr>
    </w:p>
    <w:p w:rsidR="00CE0F10" w:rsidRDefault="00CE0F10" w:rsidP="00CE0F10">
      <w:pPr>
        <w:pStyle w:val="Odstavecseseznamem"/>
        <w:ind w:left="7800"/>
      </w:pPr>
    </w:p>
    <w:p w:rsidR="00CE0F10" w:rsidRDefault="00CE0F10" w:rsidP="00CE0F10">
      <w:pPr>
        <w:pStyle w:val="Odstavecseseznamem"/>
        <w:ind w:left="7800"/>
      </w:pPr>
    </w:p>
    <w:p w:rsidR="00CE0F10" w:rsidRDefault="00CE0F10" w:rsidP="00CE0F10">
      <w:pPr>
        <w:pStyle w:val="Odstavecseseznamem"/>
        <w:ind w:left="7800"/>
      </w:pPr>
    </w:p>
    <w:p w:rsidR="00CE0F10" w:rsidRDefault="00CE0F10" w:rsidP="00CE0F10">
      <w:pPr>
        <w:pStyle w:val="Odstavecseseznamem"/>
        <w:ind w:left="7800"/>
      </w:pPr>
    </w:p>
    <w:p w:rsidR="00D44A7C" w:rsidRDefault="00D44A7C" w:rsidP="00D44A7C">
      <w:pPr>
        <w:pStyle w:val="Odstavecseseznamem"/>
      </w:pPr>
    </w:p>
    <w:p w:rsidR="00D44A7C" w:rsidRDefault="00D44A7C" w:rsidP="00D44A7C">
      <w:pPr>
        <w:pStyle w:val="Odstavecseseznamem"/>
        <w:numPr>
          <w:ilvl w:val="0"/>
          <w:numId w:val="2"/>
        </w:numPr>
      </w:pPr>
      <w:r>
        <w:t>Zhodnoťte využití jazykových prostředků v textu. Uveďte příklady slov příznakových.</w:t>
      </w:r>
    </w:p>
    <w:p w:rsidR="00FC416A" w:rsidRDefault="00FC416A" w:rsidP="00CE0F10">
      <w:pPr>
        <w:pStyle w:val="Odstavecseseznamem"/>
        <w:ind w:left="7092" w:firstLine="696"/>
      </w:pPr>
      <w:r>
        <w:t>(volná úloha)</w:t>
      </w:r>
    </w:p>
    <w:p w:rsidR="00CE0F10" w:rsidRDefault="00CE0F10" w:rsidP="00CE0F10">
      <w:pPr>
        <w:pStyle w:val="Odstavecseseznamem"/>
        <w:ind w:left="7092" w:firstLine="696"/>
      </w:pPr>
    </w:p>
    <w:p w:rsidR="00CE0F10" w:rsidRDefault="00CE0F10" w:rsidP="00CE0F10">
      <w:pPr>
        <w:pStyle w:val="Odstavecseseznamem"/>
        <w:ind w:left="7092" w:firstLine="696"/>
      </w:pPr>
    </w:p>
    <w:p w:rsidR="00CE0F10" w:rsidRDefault="00CE0F10" w:rsidP="00CE0F10">
      <w:pPr>
        <w:pStyle w:val="Odstavecseseznamem"/>
        <w:ind w:left="7092" w:firstLine="696"/>
      </w:pPr>
    </w:p>
    <w:p w:rsidR="00CE0F10" w:rsidRDefault="00CE0F10" w:rsidP="00CE0F10">
      <w:pPr>
        <w:pStyle w:val="Odstavecseseznamem"/>
        <w:ind w:left="7092" w:firstLine="696"/>
      </w:pPr>
    </w:p>
    <w:p w:rsidR="005F4E36" w:rsidRDefault="005F4E36" w:rsidP="00CE0F10">
      <w:pPr>
        <w:pStyle w:val="Odstavecseseznamem"/>
        <w:ind w:left="7092" w:firstLine="696"/>
      </w:pPr>
    </w:p>
    <w:p w:rsidR="00CE0F10" w:rsidRDefault="00CE0F10" w:rsidP="00CE0F10">
      <w:pPr>
        <w:pStyle w:val="Odstavecseseznamem"/>
        <w:ind w:left="7092" w:firstLine="696"/>
      </w:pPr>
    </w:p>
    <w:p w:rsidR="00CE0F10" w:rsidRDefault="00CE0F10" w:rsidP="00CE0F10">
      <w:pPr>
        <w:pStyle w:val="Odstavecseseznamem"/>
        <w:ind w:left="7092" w:firstLine="696"/>
      </w:pPr>
    </w:p>
    <w:p w:rsidR="00FC416A" w:rsidRDefault="00FC416A" w:rsidP="00FC416A">
      <w:pPr>
        <w:pStyle w:val="Odstavecseseznamem"/>
      </w:pPr>
    </w:p>
    <w:p w:rsidR="00FC416A" w:rsidRDefault="00FC416A" w:rsidP="00FC416A">
      <w:pPr>
        <w:pStyle w:val="Odstavecseseznamem"/>
        <w:numPr>
          <w:ilvl w:val="0"/>
          <w:numId w:val="2"/>
        </w:numPr>
      </w:pPr>
      <w:r>
        <w:t>Znáte nějaké další básnické sbírky Jaroslava Seiferta?</w:t>
      </w:r>
    </w:p>
    <w:p w:rsidR="00FC416A" w:rsidRDefault="00FC416A" w:rsidP="00CE0F10">
      <w:pPr>
        <w:pStyle w:val="Odstavecseseznamem"/>
        <w:ind w:left="7092" w:firstLine="696"/>
      </w:pPr>
      <w:r>
        <w:t>(volná úloha)</w:t>
      </w:r>
    </w:p>
    <w:p w:rsidR="00FC416A" w:rsidRDefault="00FC416A" w:rsidP="00FC416A"/>
    <w:p w:rsidR="0017080B" w:rsidRPr="005D4579" w:rsidRDefault="0017080B" w:rsidP="005D4579"/>
    <w:sectPr w:rsidR="0017080B" w:rsidRPr="005D4579" w:rsidSect="00084AD2">
      <w:footerReference w:type="default" r:id="rId1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19D" w:rsidRDefault="0073419D" w:rsidP="00CA6778">
      <w:pPr>
        <w:spacing w:before="0" w:after="0"/>
      </w:pPr>
      <w:r>
        <w:separator/>
      </w:r>
    </w:p>
  </w:endnote>
  <w:endnote w:type="continuationSeparator" w:id="0">
    <w:p w:rsidR="0073419D" w:rsidRDefault="0073419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inherit!importa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7C" w:rsidRPr="0015164B" w:rsidRDefault="00D44A7C" w:rsidP="00D44A7C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>
      <w:rPr>
        <w:color w:val="808080" w:themeColor="background1" w:themeShade="80"/>
      </w:rPr>
      <w:t>nak, je Mgr</w:t>
    </w:r>
    <w:r w:rsidRPr="0015164B">
      <w:rPr>
        <w:color w:val="808080" w:themeColor="background1" w:themeShade="80"/>
      </w:rPr>
      <w:t>.</w:t>
    </w:r>
    <w:r>
      <w:rPr>
        <w:color w:val="808080" w:themeColor="background1" w:themeShade="80"/>
      </w:rPr>
      <w:t xml:space="preserve"> Kateřina Francová.</w:t>
    </w:r>
  </w:p>
  <w:p w:rsidR="00D44A7C" w:rsidRPr="0015164B" w:rsidRDefault="00D44A7C" w:rsidP="00D44A7C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D44A7C" w:rsidRPr="0015164B" w:rsidRDefault="00D44A7C" w:rsidP="00D44A7C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</w:t>
    </w:r>
    <w:r>
      <w:rPr>
        <w:color w:val="808080" w:themeColor="background1" w:themeShade="80"/>
      </w:rPr>
      <w:t xml:space="preserve">la stavební arch. Jana </w:t>
    </w:r>
    <w:proofErr w:type="spellStart"/>
    <w:r>
      <w:rPr>
        <w:color w:val="808080" w:themeColor="background1" w:themeShade="80"/>
      </w:rPr>
      <w:t>Letzela</w:t>
    </w:r>
    <w:proofErr w:type="spellEnd"/>
    <w:r>
      <w:rPr>
        <w:color w:val="808080" w:themeColor="background1" w:themeShade="80"/>
      </w:rPr>
      <w:t xml:space="preserve"> </w:t>
    </w:r>
    <w:r w:rsidRPr="0015164B">
      <w:rPr>
        <w:color w:val="808080" w:themeColor="background1" w:themeShade="80"/>
      </w:rPr>
      <w:t>Náchod</w:t>
    </w:r>
  </w:p>
  <w:p w:rsidR="00D44A7C" w:rsidRDefault="00D44A7C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44A7C">
    <w:pPr>
      <w:pBdr>
        <w:top w:val="single" w:sz="4" w:space="1" w:color="808080" w:themeColor="background1" w:themeShade="80"/>
      </w:pBdr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D44A7C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D44A7C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19D" w:rsidRDefault="0073419D" w:rsidP="00CA6778">
      <w:pPr>
        <w:spacing w:before="0" w:after="0"/>
      </w:pPr>
      <w:r>
        <w:separator/>
      </w:r>
    </w:p>
  </w:footnote>
  <w:footnote w:type="continuationSeparator" w:id="0">
    <w:p w:rsidR="0073419D" w:rsidRDefault="0073419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272"/>
    <w:multiLevelType w:val="hybridMultilevel"/>
    <w:tmpl w:val="C01EE7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869D0"/>
    <w:multiLevelType w:val="hybridMultilevel"/>
    <w:tmpl w:val="37F89008"/>
    <w:lvl w:ilvl="0" w:tplc="F27292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6B57E8"/>
    <w:multiLevelType w:val="hybridMultilevel"/>
    <w:tmpl w:val="492A2032"/>
    <w:lvl w:ilvl="0" w:tplc="B2F865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0B2A13"/>
    <w:multiLevelType w:val="hybridMultilevel"/>
    <w:tmpl w:val="D40EBCDC"/>
    <w:lvl w:ilvl="0" w:tplc="7C844F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051D75"/>
    <w:multiLevelType w:val="hybridMultilevel"/>
    <w:tmpl w:val="C450BA34"/>
    <w:lvl w:ilvl="0" w:tplc="208E31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5D52C0"/>
    <w:multiLevelType w:val="hybridMultilevel"/>
    <w:tmpl w:val="8C480C3C"/>
    <w:lvl w:ilvl="0" w:tplc="74206C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0B2F8E"/>
    <w:multiLevelType w:val="hybridMultilevel"/>
    <w:tmpl w:val="935A6E76"/>
    <w:lvl w:ilvl="0" w:tplc="68E47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FC26BB"/>
    <w:multiLevelType w:val="hybridMultilevel"/>
    <w:tmpl w:val="C2548692"/>
    <w:lvl w:ilvl="0" w:tplc="B4E693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8C048E"/>
    <w:multiLevelType w:val="hybridMultilevel"/>
    <w:tmpl w:val="E8603FA2"/>
    <w:lvl w:ilvl="0" w:tplc="A87653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0A49F4"/>
    <w:multiLevelType w:val="hybridMultilevel"/>
    <w:tmpl w:val="7CD8CA80"/>
    <w:lvl w:ilvl="0" w:tplc="38F204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27698A"/>
    <w:multiLevelType w:val="hybridMultilevel"/>
    <w:tmpl w:val="19ECEC30"/>
    <w:lvl w:ilvl="0" w:tplc="F8E065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E80CBD"/>
    <w:multiLevelType w:val="hybridMultilevel"/>
    <w:tmpl w:val="7C7AC6A2"/>
    <w:lvl w:ilvl="0" w:tplc="8B0CAC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2F00C4"/>
    <w:multiLevelType w:val="hybridMultilevel"/>
    <w:tmpl w:val="2C9CA080"/>
    <w:lvl w:ilvl="0" w:tplc="44BE9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D816D6"/>
    <w:multiLevelType w:val="hybridMultilevel"/>
    <w:tmpl w:val="FB72F172"/>
    <w:lvl w:ilvl="0" w:tplc="3CCA9A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10"/>
  </w:num>
  <w:num w:numId="6">
    <w:abstractNumId w:val="6"/>
  </w:num>
  <w:num w:numId="7">
    <w:abstractNumId w:val="4"/>
  </w:num>
  <w:num w:numId="8">
    <w:abstractNumId w:val="5"/>
  </w:num>
  <w:num w:numId="9">
    <w:abstractNumId w:val="11"/>
  </w:num>
  <w:num w:numId="10">
    <w:abstractNumId w:val="13"/>
  </w:num>
  <w:num w:numId="11">
    <w:abstractNumId w:val="12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FC416A"/>
    <w:rsid w:val="00084AD2"/>
    <w:rsid w:val="0010553C"/>
    <w:rsid w:val="00131B9A"/>
    <w:rsid w:val="0015164B"/>
    <w:rsid w:val="0017080B"/>
    <w:rsid w:val="00235DCF"/>
    <w:rsid w:val="00247D1D"/>
    <w:rsid w:val="00252D2D"/>
    <w:rsid w:val="00281EB3"/>
    <w:rsid w:val="00364054"/>
    <w:rsid w:val="00375125"/>
    <w:rsid w:val="003A544B"/>
    <w:rsid w:val="003C040B"/>
    <w:rsid w:val="003C1AAC"/>
    <w:rsid w:val="003D1D48"/>
    <w:rsid w:val="00441154"/>
    <w:rsid w:val="004513CC"/>
    <w:rsid w:val="004B0AD8"/>
    <w:rsid w:val="004D5B77"/>
    <w:rsid w:val="005D4579"/>
    <w:rsid w:val="005F4E36"/>
    <w:rsid w:val="006347FB"/>
    <w:rsid w:val="006515B1"/>
    <w:rsid w:val="006516F6"/>
    <w:rsid w:val="00666590"/>
    <w:rsid w:val="00684206"/>
    <w:rsid w:val="006C14D9"/>
    <w:rsid w:val="007269D6"/>
    <w:rsid w:val="0073419D"/>
    <w:rsid w:val="007D4E85"/>
    <w:rsid w:val="008D0C00"/>
    <w:rsid w:val="00947E9C"/>
    <w:rsid w:val="009C77DA"/>
    <w:rsid w:val="00A5475B"/>
    <w:rsid w:val="00AB2AF9"/>
    <w:rsid w:val="00BD446E"/>
    <w:rsid w:val="00CA6778"/>
    <w:rsid w:val="00CA68AF"/>
    <w:rsid w:val="00CE0F10"/>
    <w:rsid w:val="00D07122"/>
    <w:rsid w:val="00D44A7C"/>
    <w:rsid w:val="00E001FE"/>
    <w:rsid w:val="00E03B78"/>
    <w:rsid w:val="00E3091D"/>
    <w:rsid w:val="00ED64CB"/>
    <w:rsid w:val="00F23263"/>
    <w:rsid w:val="00FC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D44A7C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void(0)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29</TotalTime>
  <Pages>5</Pages>
  <Words>395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10</cp:revision>
  <cp:lastPrinted>2014-01-18T13:29:00Z</cp:lastPrinted>
  <dcterms:created xsi:type="dcterms:W3CDTF">2014-01-11T12:53:00Z</dcterms:created>
  <dcterms:modified xsi:type="dcterms:W3CDTF">2014-01-29T20:20:00Z</dcterms:modified>
</cp:coreProperties>
</file>