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E" w:rsidRDefault="007C551E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CADcon – kótování půdorysu</w:t>
      </w:r>
    </w:p>
    <w:p w:rsidR="007C551E" w:rsidRPr="002A5CE6" w:rsidRDefault="007C551E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t>ZADÁNÍ:</w:t>
      </w:r>
    </w:p>
    <w:p w:rsidR="007C551E" w:rsidRPr="00F13E9A" w:rsidRDefault="007C551E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Okótujte půdorys garáže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>.</w:t>
      </w:r>
    </w:p>
    <w:p w:rsidR="007C551E" w:rsidRPr="00B439E1" w:rsidRDefault="007C551E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 w:rsidRPr="0088608C">
        <w:rPr>
          <w:noProof/>
          <w:lang w:eastAsia="cs-CZ"/>
        </w:rPr>
        <w:pict>
          <v:shape id="Obrázek 1" o:spid="_x0000_i1025" type="#_x0000_t75" style="width:449.25pt;height:467.25pt;visibility:visible">
            <v:imagedata r:id="rId8" o:title=""/>
          </v:shape>
        </w:pict>
      </w:r>
    </w:p>
    <w:p w:rsidR="007C551E" w:rsidRDefault="007C551E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dílnou, dostupné z: vlastní</w:t>
      </w:r>
    </w:p>
    <w:p w:rsidR="007C551E" w:rsidRDefault="007C551E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C551E" w:rsidRDefault="007C551E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C551E" w:rsidRDefault="007C551E" w:rsidP="00B04C1E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Okótujte</w:t>
      </w:r>
      <w:r w:rsidRPr="00F13E9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jednoduchý půdorys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</w:t>
      </w:r>
    </w:p>
    <w:p w:rsidR="007C551E" w:rsidRDefault="007C551E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7C551E" w:rsidRPr="00F13E9A" w:rsidRDefault="007C551E" w:rsidP="00B04C1E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5" o:spid="_x0000_i1026" type="#_x0000_t75" style="width:465.75pt;height:352.5pt;visibility:visible">
            <v:imagedata r:id="rId9" o:title=""/>
          </v:shape>
        </w:pict>
      </w:r>
    </w:p>
    <w:p w:rsidR="007C551E" w:rsidRDefault="007C551E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Půdorys,</w:t>
      </w:r>
      <w:r w:rsidRPr="0035644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dostupné z: vlastní</w:t>
      </w: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7C551E" w:rsidRPr="00F13E9A" w:rsidRDefault="007C551E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sectPr w:rsidR="007C551E" w:rsidRPr="00F13E9A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51E" w:rsidRDefault="007C551E" w:rsidP="00CA6778">
      <w:pPr>
        <w:spacing w:before="0" w:after="0"/>
      </w:pPr>
      <w:r>
        <w:separator/>
      </w:r>
    </w:p>
  </w:endnote>
  <w:endnote w:type="continuationSeparator" w:id="1">
    <w:p w:rsidR="007C551E" w:rsidRDefault="007C551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51E" w:rsidRPr="0015164B" w:rsidRDefault="007C551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7C551E" w:rsidRPr="0015164B" w:rsidRDefault="007C551E" w:rsidP="0015164B">
    <w:pPr>
      <w:pBdr>
        <w:top w:val="single" w:sz="4" w:space="1" w:color="808080"/>
      </w:pBdr>
      <w:jc w:val="center"/>
      <w:rPr>
        <w:color w:val="808080"/>
      </w:rPr>
    </w:pPr>
  </w:p>
  <w:p w:rsidR="007C551E" w:rsidRPr="0015164B" w:rsidRDefault="007C551E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51E" w:rsidRDefault="007C551E" w:rsidP="00CA6778">
      <w:pPr>
        <w:spacing w:before="0" w:after="0"/>
      </w:pPr>
      <w:r>
        <w:separator/>
      </w:r>
    </w:p>
  </w:footnote>
  <w:footnote w:type="continuationSeparator" w:id="1">
    <w:p w:rsidR="007C551E" w:rsidRDefault="007C551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9B643F"/>
    <w:multiLevelType w:val="hybridMultilevel"/>
    <w:tmpl w:val="EE3617FA"/>
    <w:lvl w:ilvl="0" w:tplc="4F2E1F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1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3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7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8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8"/>
  </w:num>
  <w:num w:numId="4">
    <w:abstractNumId w:val="3"/>
  </w:num>
  <w:num w:numId="5">
    <w:abstractNumId w:val="13"/>
  </w:num>
  <w:num w:numId="6">
    <w:abstractNumId w:val="40"/>
  </w:num>
  <w:num w:numId="7">
    <w:abstractNumId w:val="39"/>
  </w:num>
  <w:num w:numId="8">
    <w:abstractNumId w:val="31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6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30"/>
  </w:num>
  <w:num w:numId="19">
    <w:abstractNumId w:val="25"/>
  </w:num>
  <w:num w:numId="20">
    <w:abstractNumId w:val="29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3"/>
  </w:num>
  <w:num w:numId="26">
    <w:abstractNumId w:val="14"/>
  </w:num>
  <w:num w:numId="27">
    <w:abstractNumId w:val="0"/>
  </w:num>
  <w:num w:numId="28">
    <w:abstractNumId w:val="32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4"/>
  </w:num>
  <w:num w:numId="35">
    <w:abstractNumId w:val="35"/>
  </w:num>
  <w:num w:numId="36">
    <w:abstractNumId w:val="37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B1FB0"/>
    <w:rsid w:val="001E3D34"/>
    <w:rsid w:val="001E4CF5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56447"/>
    <w:rsid w:val="003709A4"/>
    <w:rsid w:val="00375125"/>
    <w:rsid w:val="0038489D"/>
    <w:rsid w:val="003A724D"/>
    <w:rsid w:val="003B0FFB"/>
    <w:rsid w:val="003B285F"/>
    <w:rsid w:val="003B3A44"/>
    <w:rsid w:val="003C040B"/>
    <w:rsid w:val="003D1D48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41AA4"/>
    <w:rsid w:val="00561120"/>
    <w:rsid w:val="005810AE"/>
    <w:rsid w:val="005836E5"/>
    <w:rsid w:val="005D4579"/>
    <w:rsid w:val="00621D7F"/>
    <w:rsid w:val="00626F54"/>
    <w:rsid w:val="006347FB"/>
    <w:rsid w:val="006358D5"/>
    <w:rsid w:val="006515B1"/>
    <w:rsid w:val="006516F6"/>
    <w:rsid w:val="00655CF3"/>
    <w:rsid w:val="00666590"/>
    <w:rsid w:val="00684206"/>
    <w:rsid w:val="0069399B"/>
    <w:rsid w:val="006A4A20"/>
    <w:rsid w:val="006A75A0"/>
    <w:rsid w:val="006C00FC"/>
    <w:rsid w:val="006C5D1D"/>
    <w:rsid w:val="006D0A6A"/>
    <w:rsid w:val="006D0DF9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7C551E"/>
    <w:rsid w:val="00801D09"/>
    <w:rsid w:val="00821988"/>
    <w:rsid w:val="008278B9"/>
    <w:rsid w:val="00841B54"/>
    <w:rsid w:val="00845014"/>
    <w:rsid w:val="008557B1"/>
    <w:rsid w:val="008666B1"/>
    <w:rsid w:val="00866B21"/>
    <w:rsid w:val="00882621"/>
    <w:rsid w:val="00883919"/>
    <w:rsid w:val="0088608C"/>
    <w:rsid w:val="008926DD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31D3"/>
    <w:rsid w:val="00AF76C3"/>
    <w:rsid w:val="00B04C1E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36A04"/>
    <w:rsid w:val="00C40D39"/>
    <w:rsid w:val="00C57113"/>
    <w:rsid w:val="00C60F3F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87AC8"/>
    <w:rsid w:val="00DA34FC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9555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b/>
      <w:bCs/>
    </w:rPr>
  </w:style>
  <w:style w:type="character" w:styleId="Hyperlink">
    <w:name w:val="Hyperlink"/>
    <w:basedOn w:val="DefaultParagraphFont"/>
    <w:uiPriority w:val="99"/>
    <w:locked/>
    <w:rsid w:val="00E14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831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31481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3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31474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3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3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83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31478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3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59</TotalTime>
  <Pages>3</Pages>
  <Words>34</Words>
  <Characters>206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Uzivatel</cp:lastModifiedBy>
  <cp:revision>3</cp:revision>
  <dcterms:created xsi:type="dcterms:W3CDTF">2014-04-11T18:04:00Z</dcterms:created>
  <dcterms:modified xsi:type="dcterms:W3CDTF">2014-04-11T19:01:00Z</dcterms:modified>
</cp:coreProperties>
</file>