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00E" w:rsidRDefault="009A600E" w:rsidP="00065D11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251658240;visibility:visible">
            <v:imagedata r:id="rId7" o:title=""/>
          </v:shape>
        </w:pic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Kótování dveří </w:t>
      </w:r>
    </w:p>
    <w:p w:rsidR="009A600E" w:rsidRDefault="009A600E" w:rsidP="00065D11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9A600E" w:rsidRPr="00C93624" w:rsidRDefault="009A600E" w:rsidP="00065D11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540B5">
        <w:rPr>
          <w:rFonts w:ascii="Calibri" w:hAnsi="Calibri" w:cs="Calibri"/>
          <w:b/>
          <w:bCs/>
        </w:rPr>
        <w:t>ZADÁNÍ:</w:t>
      </w:r>
    </w:p>
    <w:p w:rsidR="009A600E" w:rsidRDefault="009A600E" w:rsidP="00065D11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 zadání – obrázek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okótujte a popište dveře. Jako nápovědu použijte obrázek </w:t>
      </w:r>
      <w:r w:rsidRPr="00F01475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>]</w:t>
      </w:r>
      <w:r>
        <w:rPr>
          <w:rFonts w:ascii="Calibri" w:hAnsi="Calibri" w:cs="Calibri"/>
        </w:rPr>
        <w:t xml:space="preserve">. Výšky nadpraží zvolte dle znalostí o otvorech, daných zárubních a dveřích. </w:t>
      </w:r>
    </w:p>
    <w:p w:rsidR="009A600E" w:rsidRDefault="009A600E" w:rsidP="00065D11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A5077E">
        <w:rPr>
          <w:rFonts w:ascii="Calibri" w:hAnsi="Calibri" w:cs="Calibri"/>
        </w:rPr>
        <w:pict>
          <v:shape id="_x0000_i1025" type="#_x0000_t75" style="width:364.5pt;height:249.75pt">
            <v:imagedata r:id="rId8" o:title="" croptop="5118f" cropbottom="2907f" cropleft="602f" cropright="645f"/>
          </v:shape>
        </w:pict>
      </w:r>
    </w:p>
    <w:p w:rsidR="009A600E" w:rsidRDefault="009A600E" w:rsidP="00065D11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A5077E">
        <w:rPr>
          <w:rFonts w:ascii="Calibri" w:hAnsi="Calibri" w:cs="Calibri"/>
        </w:rPr>
        <w:pict>
          <v:shape id="_x0000_i1026" type="#_x0000_t75" style="width:404.25pt;height:264pt">
            <v:imagedata r:id="rId9" o:title="" croptop="3221f" cropbottom="6235f" cropright="-73f"/>
          </v:shape>
        </w:pict>
      </w:r>
    </w:p>
    <w:p w:rsidR="009A600E" w:rsidRPr="00F13E9A" w:rsidRDefault="009A600E" w:rsidP="00065D11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1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Půdorysy dveří – zadání , d</w:t>
      </w:r>
      <w:r w:rsidRPr="002B5AA5">
        <w:rPr>
          <w:rFonts w:ascii="Calibri" w:hAnsi="Calibri" w:cs="Calibri"/>
        </w:rPr>
        <w:t>ostupné z: vlastní</w:t>
      </w:r>
      <w:r>
        <w:rPr>
          <w:rFonts w:ascii="Calibri" w:hAnsi="Calibri" w:cs="Calibri"/>
        </w:rPr>
        <w:t>.</w:t>
      </w:r>
    </w:p>
    <w:p w:rsidR="009A600E" w:rsidRDefault="009A600E" w:rsidP="00065D11">
      <w:pPr>
        <w:spacing w:before="0" w:after="0" w:line="360" w:lineRule="auto"/>
        <w:ind w:left="363"/>
        <w:jc w:val="both"/>
        <w:rPr>
          <w:i/>
          <w:iCs/>
        </w:rPr>
      </w:pPr>
      <w:r w:rsidRPr="00A5077E">
        <w:rPr>
          <w:i/>
          <w:iCs/>
        </w:rPr>
        <w:pict>
          <v:shape id="_x0000_i1027" type="#_x0000_t75" style="width:352.5pt;height:300pt">
            <v:imagedata r:id="rId10" o:title="" croptop="3630f" cropbottom="1177f" cropright="166f"/>
          </v:shape>
        </w:pict>
      </w:r>
    </w:p>
    <w:p w:rsidR="009A600E" w:rsidRPr="0026495B" w:rsidRDefault="009A600E" w:rsidP="00065D11">
      <w:pPr>
        <w:spacing w:before="0" w:after="0" w:line="360" w:lineRule="auto"/>
        <w:ind w:left="363"/>
        <w:jc w:val="both"/>
        <w:rPr>
          <w:i/>
          <w:iCs/>
        </w:rPr>
      </w:pPr>
      <w:r w:rsidRPr="00A5077E">
        <w:rPr>
          <w:i/>
          <w:iCs/>
        </w:rPr>
        <w:pict>
          <v:shape id="_x0000_i1028" type="#_x0000_t75" style="width:342pt;height:277.5pt">
            <v:imagedata r:id="rId11" o:title="" croptop="376f" cropbottom="972f" cropleft="145f"/>
          </v:shape>
        </w:pict>
      </w:r>
    </w:p>
    <w:p w:rsidR="009A600E" w:rsidRDefault="009A600E" w:rsidP="00065D11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Půdorysy dveří – nápověda , d</w:t>
      </w:r>
      <w:r w:rsidRPr="002B5AA5">
        <w:rPr>
          <w:rFonts w:ascii="Calibri" w:hAnsi="Calibri" w:cs="Calibri"/>
        </w:rPr>
        <w:t>ostupné z: vlastní</w:t>
      </w:r>
      <w:r>
        <w:rPr>
          <w:rFonts w:ascii="Calibri" w:hAnsi="Calibri" w:cs="Calibri"/>
        </w:rPr>
        <w:t>.</w:t>
      </w:r>
    </w:p>
    <w:sectPr w:rsidR="009A600E" w:rsidSect="00084AD2">
      <w:footerReference w:type="default" r:id="rId12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00E" w:rsidRDefault="009A600E" w:rsidP="00CA6778">
      <w:pPr>
        <w:spacing w:before="0" w:after="0"/>
      </w:pPr>
      <w:r>
        <w:separator/>
      </w:r>
    </w:p>
  </w:endnote>
  <w:endnote w:type="continuationSeparator" w:id="1">
    <w:p w:rsidR="009A600E" w:rsidRDefault="009A600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00E" w:rsidRPr="0015164B" w:rsidRDefault="009A600E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9A600E" w:rsidRPr="0015164B" w:rsidRDefault="009A600E" w:rsidP="0015164B">
    <w:pPr>
      <w:pBdr>
        <w:top w:val="single" w:sz="4" w:space="1" w:color="808080"/>
      </w:pBdr>
      <w:jc w:val="center"/>
      <w:rPr>
        <w:color w:val="808080"/>
      </w:rPr>
    </w:pPr>
  </w:p>
  <w:p w:rsidR="009A600E" w:rsidRPr="0015164B" w:rsidRDefault="009A600E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00E" w:rsidRDefault="009A600E" w:rsidP="00CA6778">
      <w:pPr>
        <w:spacing w:before="0" w:after="0"/>
      </w:pPr>
      <w:r>
        <w:separator/>
      </w:r>
    </w:p>
  </w:footnote>
  <w:footnote w:type="continuationSeparator" w:id="1">
    <w:p w:rsidR="009A600E" w:rsidRDefault="009A600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00F94"/>
    <w:rsid w:val="00010AB4"/>
    <w:rsid w:val="00024855"/>
    <w:rsid w:val="00024EBE"/>
    <w:rsid w:val="00033129"/>
    <w:rsid w:val="00041082"/>
    <w:rsid w:val="000604AA"/>
    <w:rsid w:val="00065D11"/>
    <w:rsid w:val="00070417"/>
    <w:rsid w:val="00084AD2"/>
    <w:rsid w:val="0009740D"/>
    <w:rsid w:val="000B4EDB"/>
    <w:rsid w:val="000D06B1"/>
    <w:rsid w:val="000D0BA4"/>
    <w:rsid w:val="001023B2"/>
    <w:rsid w:val="001466AE"/>
    <w:rsid w:val="0015164B"/>
    <w:rsid w:val="0017080B"/>
    <w:rsid w:val="001919EF"/>
    <w:rsid w:val="001A233F"/>
    <w:rsid w:val="001A27CE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495B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2D7EA8"/>
    <w:rsid w:val="00352A9E"/>
    <w:rsid w:val="003709A4"/>
    <w:rsid w:val="00375125"/>
    <w:rsid w:val="003B285F"/>
    <w:rsid w:val="003B3A44"/>
    <w:rsid w:val="003C040B"/>
    <w:rsid w:val="003D1D48"/>
    <w:rsid w:val="00441154"/>
    <w:rsid w:val="004431B9"/>
    <w:rsid w:val="004513CC"/>
    <w:rsid w:val="0046286D"/>
    <w:rsid w:val="00471BA4"/>
    <w:rsid w:val="0048175D"/>
    <w:rsid w:val="004B0AD8"/>
    <w:rsid w:val="004B247C"/>
    <w:rsid w:val="004E252D"/>
    <w:rsid w:val="004E2FA7"/>
    <w:rsid w:val="004E5F25"/>
    <w:rsid w:val="004F2CBC"/>
    <w:rsid w:val="005002DE"/>
    <w:rsid w:val="0052681C"/>
    <w:rsid w:val="00561120"/>
    <w:rsid w:val="005836E5"/>
    <w:rsid w:val="005D4579"/>
    <w:rsid w:val="005F1D8B"/>
    <w:rsid w:val="005F21FB"/>
    <w:rsid w:val="0062118E"/>
    <w:rsid w:val="00626F54"/>
    <w:rsid w:val="006347FB"/>
    <w:rsid w:val="006515B1"/>
    <w:rsid w:val="006516F6"/>
    <w:rsid w:val="00666590"/>
    <w:rsid w:val="00680A29"/>
    <w:rsid w:val="00684206"/>
    <w:rsid w:val="0069399B"/>
    <w:rsid w:val="006A4A20"/>
    <w:rsid w:val="006A75A0"/>
    <w:rsid w:val="006C00FC"/>
    <w:rsid w:val="006C5D1D"/>
    <w:rsid w:val="006D0A6A"/>
    <w:rsid w:val="006D5185"/>
    <w:rsid w:val="006F4872"/>
    <w:rsid w:val="00706420"/>
    <w:rsid w:val="0071269B"/>
    <w:rsid w:val="007269D6"/>
    <w:rsid w:val="00727AA4"/>
    <w:rsid w:val="00730F2E"/>
    <w:rsid w:val="00731FDB"/>
    <w:rsid w:val="00732D9D"/>
    <w:rsid w:val="00747373"/>
    <w:rsid w:val="00753B6C"/>
    <w:rsid w:val="00765DBE"/>
    <w:rsid w:val="007A722A"/>
    <w:rsid w:val="00801D09"/>
    <w:rsid w:val="008232D0"/>
    <w:rsid w:val="008278B9"/>
    <w:rsid w:val="00845014"/>
    <w:rsid w:val="008557B1"/>
    <w:rsid w:val="008666B1"/>
    <w:rsid w:val="00866B21"/>
    <w:rsid w:val="00883919"/>
    <w:rsid w:val="00897B79"/>
    <w:rsid w:val="008A273A"/>
    <w:rsid w:val="008D4BC5"/>
    <w:rsid w:val="008F15B7"/>
    <w:rsid w:val="00900354"/>
    <w:rsid w:val="009044A5"/>
    <w:rsid w:val="00912231"/>
    <w:rsid w:val="00940E9A"/>
    <w:rsid w:val="00947E9C"/>
    <w:rsid w:val="00980CEF"/>
    <w:rsid w:val="009959C7"/>
    <w:rsid w:val="00997384"/>
    <w:rsid w:val="009A38E2"/>
    <w:rsid w:val="009A600E"/>
    <w:rsid w:val="009C77DA"/>
    <w:rsid w:val="009F0972"/>
    <w:rsid w:val="00A12CAC"/>
    <w:rsid w:val="00A14D77"/>
    <w:rsid w:val="00A14EFC"/>
    <w:rsid w:val="00A15B59"/>
    <w:rsid w:val="00A22D49"/>
    <w:rsid w:val="00A242ED"/>
    <w:rsid w:val="00A2458A"/>
    <w:rsid w:val="00A25957"/>
    <w:rsid w:val="00A5077E"/>
    <w:rsid w:val="00A61459"/>
    <w:rsid w:val="00A61923"/>
    <w:rsid w:val="00A703A0"/>
    <w:rsid w:val="00A8133F"/>
    <w:rsid w:val="00A8587F"/>
    <w:rsid w:val="00A92101"/>
    <w:rsid w:val="00A9330A"/>
    <w:rsid w:val="00AA5832"/>
    <w:rsid w:val="00AB202A"/>
    <w:rsid w:val="00AB67AD"/>
    <w:rsid w:val="00AC7D10"/>
    <w:rsid w:val="00AD31D3"/>
    <w:rsid w:val="00B13B4F"/>
    <w:rsid w:val="00B25835"/>
    <w:rsid w:val="00B273C8"/>
    <w:rsid w:val="00B35EFE"/>
    <w:rsid w:val="00B439E1"/>
    <w:rsid w:val="00B4475E"/>
    <w:rsid w:val="00B910B9"/>
    <w:rsid w:val="00B97C32"/>
    <w:rsid w:val="00BB4BD3"/>
    <w:rsid w:val="00BB724A"/>
    <w:rsid w:val="00BC1FDA"/>
    <w:rsid w:val="00BC6587"/>
    <w:rsid w:val="00BD446E"/>
    <w:rsid w:val="00BE41FF"/>
    <w:rsid w:val="00C23F5E"/>
    <w:rsid w:val="00C57113"/>
    <w:rsid w:val="00C60F3F"/>
    <w:rsid w:val="00C8719F"/>
    <w:rsid w:val="00C93624"/>
    <w:rsid w:val="00CA1D28"/>
    <w:rsid w:val="00CA6778"/>
    <w:rsid w:val="00CA68AF"/>
    <w:rsid w:val="00CA7B6C"/>
    <w:rsid w:val="00CB598B"/>
    <w:rsid w:val="00CF547E"/>
    <w:rsid w:val="00D00B8D"/>
    <w:rsid w:val="00D1416A"/>
    <w:rsid w:val="00D15C51"/>
    <w:rsid w:val="00D34867"/>
    <w:rsid w:val="00D540B5"/>
    <w:rsid w:val="00D75D6E"/>
    <w:rsid w:val="00D87AC8"/>
    <w:rsid w:val="00DA34FC"/>
    <w:rsid w:val="00E14BB0"/>
    <w:rsid w:val="00E240E0"/>
    <w:rsid w:val="00E77509"/>
    <w:rsid w:val="00F01475"/>
    <w:rsid w:val="00F13E9A"/>
    <w:rsid w:val="00F23263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84AD2"/>
    <w:pPr>
      <w:spacing w:before="120" w:after="120"/>
    </w:pPr>
    <w:rPr>
      <w:rFonts w:ascii="Arial" w:hAnsi="Arial" w:cs="Arial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NoSpacing">
    <w:name w:val="No Spacing"/>
    <w:uiPriority w:val="99"/>
    <w:qFormat/>
    <w:locked/>
    <w:rsid w:val="0017080B"/>
    <w:rPr>
      <w:rFonts w:ascii="Arial" w:hAnsi="Arial" w:cs="Arial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locked/>
    <w:rsid w:val="00247D1D"/>
    <w:rPr>
      <w:rFonts w:cs="Times New Roman"/>
      <w:color w:val="808080"/>
    </w:rPr>
  </w:style>
  <w:style w:type="table" w:styleId="TableGrid">
    <w:name w:val="Table Grid"/>
    <w:basedOn w:val="TableNormal"/>
    <w:uiPriority w:val="99"/>
    <w:locked/>
    <w:rsid w:val="0068420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trong">
    <w:name w:val="Strong"/>
    <w:basedOn w:val="DefaultParagraphFont"/>
    <w:uiPriority w:val="99"/>
    <w:qFormat/>
    <w:rsid w:val="00FF62A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170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7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7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554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70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7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7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70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7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547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7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17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551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7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46</Words>
  <Characters>274</Characters>
  <Application>Microsoft Office Outlook</Application>
  <DocSecurity>0</DocSecurity>
  <Lines>0</Lines>
  <Paragraphs>0</Paragraphs>
  <ScaleCrop>false</ScaleCrop>
  <Company>San Fantasico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Uzivatel</cp:lastModifiedBy>
  <cp:revision>8</cp:revision>
  <dcterms:created xsi:type="dcterms:W3CDTF">2013-11-30T15:54:00Z</dcterms:created>
  <dcterms:modified xsi:type="dcterms:W3CDTF">2014-02-28T20:45:00Z</dcterms:modified>
</cp:coreProperties>
</file>