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700" w:rsidRDefault="007C6700" w:rsidP="009562D6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251658240;visibility:visible">
            <v:imagedata r:id="rId7" o:title=""/>
          </v:shape>
        </w:pic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Kótování půdorysu</w:t>
      </w:r>
    </w:p>
    <w:p w:rsidR="007C6700" w:rsidRDefault="007C6700" w:rsidP="009562D6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C6700" w:rsidRPr="00165B9D" w:rsidRDefault="007C6700" w:rsidP="009562D6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540B5">
        <w:rPr>
          <w:rFonts w:ascii="Calibri" w:hAnsi="Calibri" w:cs="Calibri"/>
          <w:b/>
          <w:bCs/>
        </w:rPr>
        <w:t>ZADÁNÍ:</w:t>
      </w:r>
    </w:p>
    <w:p w:rsidR="007C6700" w:rsidRPr="00F13E9A" w:rsidRDefault="007C6700" w:rsidP="00F13E9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Půdorys</w:t>
      </w:r>
      <w:r w:rsidRPr="00F13E9A">
        <w:rPr>
          <w:rFonts w:ascii="Calibri" w:hAnsi="Calibri" w:cs="Calibri"/>
        </w:rPr>
        <w:t xml:space="preserve"> jednoduchého rodinného domu (dále již RD) </w:t>
      </w:r>
      <w:r>
        <w:rPr>
          <w:rFonts w:ascii="Calibri" w:hAnsi="Calibri" w:cs="Calibri"/>
        </w:rPr>
        <w:t xml:space="preserve">okótujte </w:t>
      </w:r>
      <w:r w:rsidRPr="00F13E9A">
        <w:rPr>
          <w:rFonts w:ascii="Calibri" w:hAnsi="Calibri" w:cs="Calibri"/>
        </w:rPr>
        <w:t xml:space="preserve">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>.</w:t>
      </w:r>
    </w:p>
    <w:p w:rsidR="007C6700" w:rsidRPr="00B439E1" w:rsidRDefault="007C6700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F5389B">
        <w:rPr>
          <w:b/>
          <w:bCs/>
        </w:rPr>
        <w:pict>
          <v:shape id="_x0000_i1025" type="#_x0000_t75" style="width:498.75pt;height:431.25pt">
            <v:imagedata r:id="rId8" o:title=""/>
          </v:shape>
        </w:pict>
      </w:r>
    </w:p>
    <w:p w:rsidR="007C6700" w:rsidRDefault="007C6700" w:rsidP="00024EB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RD -  </w:t>
      </w:r>
      <w:r w:rsidRPr="002B5AA5">
        <w:rPr>
          <w:rFonts w:ascii="Calibri" w:hAnsi="Calibri" w:cs="Calibri"/>
        </w:rPr>
        <w:t>Dostupné z: vlastní</w:t>
      </w:r>
    </w:p>
    <w:p w:rsidR="007C6700" w:rsidRPr="002B5AA5" w:rsidRDefault="007C6700" w:rsidP="00E14BB0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7C6700" w:rsidRPr="002B5AA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700" w:rsidRDefault="007C6700" w:rsidP="00CA6778">
      <w:pPr>
        <w:spacing w:before="0" w:after="0"/>
      </w:pPr>
      <w:r>
        <w:separator/>
      </w:r>
    </w:p>
  </w:endnote>
  <w:endnote w:type="continuationSeparator" w:id="1">
    <w:p w:rsidR="007C6700" w:rsidRDefault="007C670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700" w:rsidRPr="0015164B" w:rsidRDefault="007C6700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7C6700" w:rsidRPr="0015164B" w:rsidRDefault="007C6700" w:rsidP="0015164B">
    <w:pPr>
      <w:pBdr>
        <w:top w:val="single" w:sz="4" w:space="1" w:color="808080"/>
      </w:pBdr>
      <w:jc w:val="center"/>
      <w:rPr>
        <w:color w:val="808080"/>
      </w:rPr>
    </w:pPr>
  </w:p>
  <w:p w:rsidR="007C6700" w:rsidRPr="0015164B" w:rsidRDefault="007C6700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700" w:rsidRDefault="007C6700" w:rsidP="00CA6778">
      <w:pPr>
        <w:spacing w:before="0" w:after="0"/>
      </w:pPr>
      <w:r>
        <w:separator/>
      </w:r>
    </w:p>
  </w:footnote>
  <w:footnote w:type="continuationSeparator" w:id="1">
    <w:p w:rsidR="007C6700" w:rsidRDefault="007C670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0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2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4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5"/>
  </w:num>
  <w:num w:numId="4">
    <w:abstractNumId w:val="2"/>
  </w:num>
  <w:num w:numId="5">
    <w:abstractNumId w:val="12"/>
  </w:num>
  <w:num w:numId="6">
    <w:abstractNumId w:val="37"/>
  </w:num>
  <w:num w:numId="7">
    <w:abstractNumId w:val="36"/>
  </w:num>
  <w:num w:numId="8">
    <w:abstractNumId w:val="28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3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7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0"/>
  </w:num>
  <w:num w:numId="26">
    <w:abstractNumId w:val="13"/>
  </w:num>
  <w:num w:numId="27">
    <w:abstractNumId w:val="0"/>
  </w:num>
  <w:num w:numId="28">
    <w:abstractNumId w:val="29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1"/>
  </w:num>
  <w:num w:numId="35">
    <w:abstractNumId w:val="32"/>
  </w:num>
  <w:num w:numId="36">
    <w:abstractNumId w:val="34"/>
  </w:num>
  <w:num w:numId="37">
    <w:abstractNumId w:val="1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24EBE"/>
    <w:rsid w:val="00033129"/>
    <w:rsid w:val="00041082"/>
    <w:rsid w:val="00070417"/>
    <w:rsid w:val="00084AD2"/>
    <w:rsid w:val="0009740D"/>
    <w:rsid w:val="000B2FD9"/>
    <w:rsid w:val="000B4EDB"/>
    <w:rsid w:val="000B5533"/>
    <w:rsid w:val="000D0BA4"/>
    <w:rsid w:val="000E3971"/>
    <w:rsid w:val="001023B2"/>
    <w:rsid w:val="00140DD6"/>
    <w:rsid w:val="001466AE"/>
    <w:rsid w:val="0015164B"/>
    <w:rsid w:val="00165B9D"/>
    <w:rsid w:val="0017080B"/>
    <w:rsid w:val="00181D6F"/>
    <w:rsid w:val="001919EF"/>
    <w:rsid w:val="001A233F"/>
    <w:rsid w:val="001A7C6E"/>
    <w:rsid w:val="001B0081"/>
    <w:rsid w:val="001B278B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0E0C"/>
    <w:rsid w:val="002C12DD"/>
    <w:rsid w:val="002C60B2"/>
    <w:rsid w:val="00352A9E"/>
    <w:rsid w:val="003709A4"/>
    <w:rsid w:val="00375125"/>
    <w:rsid w:val="003B285F"/>
    <w:rsid w:val="003B3A44"/>
    <w:rsid w:val="003C040B"/>
    <w:rsid w:val="003D1D48"/>
    <w:rsid w:val="00441154"/>
    <w:rsid w:val="004431B9"/>
    <w:rsid w:val="004513CC"/>
    <w:rsid w:val="0046286D"/>
    <w:rsid w:val="00471BA4"/>
    <w:rsid w:val="0048175D"/>
    <w:rsid w:val="004B0AD8"/>
    <w:rsid w:val="004B247C"/>
    <w:rsid w:val="004E2FA7"/>
    <w:rsid w:val="004E5F25"/>
    <w:rsid w:val="005002DE"/>
    <w:rsid w:val="005408BE"/>
    <w:rsid w:val="00561120"/>
    <w:rsid w:val="005836E5"/>
    <w:rsid w:val="005D4579"/>
    <w:rsid w:val="00626F54"/>
    <w:rsid w:val="006347FB"/>
    <w:rsid w:val="006515B1"/>
    <w:rsid w:val="006516F6"/>
    <w:rsid w:val="00666590"/>
    <w:rsid w:val="00680A29"/>
    <w:rsid w:val="00684206"/>
    <w:rsid w:val="0069399B"/>
    <w:rsid w:val="006A4A20"/>
    <w:rsid w:val="006A51D1"/>
    <w:rsid w:val="006A75A0"/>
    <w:rsid w:val="006C00FC"/>
    <w:rsid w:val="006C5D1D"/>
    <w:rsid w:val="006D0A6A"/>
    <w:rsid w:val="006D5185"/>
    <w:rsid w:val="006F4872"/>
    <w:rsid w:val="006F760B"/>
    <w:rsid w:val="00706420"/>
    <w:rsid w:val="0071269B"/>
    <w:rsid w:val="007269D6"/>
    <w:rsid w:val="00727AA4"/>
    <w:rsid w:val="00730F2E"/>
    <w:rsid w:val="00731FDB"/>
    <w:rsid w:val="00747373"/>
    <w:rsid w:val="00753B6C"/>
    <w:rsid w:val="00765DBE"/>
    <w:rsid w:val="007A722A"/>
    <w:rsid w:val="007C4C37"/>
    <w:rsid w:val="007C6700"/>
    <w:rsid w:val="00801D09"/>
    <w:rsid w:val="008278B9"/>
    <w:rsid w:val="00845014"/>
    <w:rsid w:val="00853CE7"/>
    <w:rsid w:val="008557B1"/>
    <w:rsid w:val="008666B1"/>
    <w:rsid w:val="00866B21"/>
    <w:rsid w:val="00883919"/>
    <w:rsid w:val="00897B79"/>
    <w:rsid w:val="008A273A"/>
    <w:rsid w:val="008D4BC5"/>
    <w:rsid w:val="008F15B7"/>
    <w:rsid w:val="00900354"/>
    <w:rsid w:val="009044A5"/>
    <w:rsid w:val="00912231"/>
    <w:rsid w:val="00940E9A"/>
    <w:rsid w:val="00947E9C"/>
    <w:rsid w:val="00947ED7"/>
    <w:rsid w:val="00954EDA"/>
    <w:rsid w:val="009562D6"/>
    <w:rsid w:val="00980CEF"/>
    <w:rsid w:val="009959C7"/>
    <w:rsid w:val="00997384"/>
    <w:rsid w:val="009A38E2"/>
    <w:rsid w:val="009C77DA"/>
    <w:rsid w:val="009F0972"/>
    <w:rsid w:val="00A15B59"/>
    <w:rsid w:val="00A22D49"/>
    <w:rsid w:val="00A2458A"/>
    <w:rsid w:val="00A25957"/>
    <w:rsid w:val="00A6376C"/>
    <w:rsid w:val="00A703A0"/>
    <w:rsid w:val="00A8133F"/>
    <w:rsid w:val="00A8587F"/>
    <w:rsid w:val="00A92101"/>
    <w:rsid w:val="00A9330A"/>
    <w:rsid w:val="00AA5832"/>
    <w:rsid w:val="00AB202A"/>
    <w:rsid w:val="00AC7D10"/>
    <w:rsid w:val="00AD31D3"/>
    <w:rsid w:val="00AE556B"/>
    <w:rsid w:val="00B13B4F"/>
    <w:rsid w:val="00B24D75"/>
    <w:rsid w:val="00B25835"/>
    <w:rsid w:val="00B273C8"/>
    <w:rsid w:val="00B35EFE"/>
    <w:rsid w:val="00B439E1"/>
    <w:rsid w:val="00B4475E"/>
    <w:rsid w:val="00B910B9"/>
    <w:rsid w:val="00B97C32"/>
    <w:rsid w:val="00BB4BD3"/>
    <w:rsid w:val="00BB724A"/>
    <w:rsid w:val="00BC4245"/>
    <w:rsid w:val="00BC6587"/>
    <w:rsid w:val="00BD446E"/>
    <w:rsid w:val="00BE41FF"/>
    <w:rsid w:val="00C23F5E"/>
    <w:rsid w:val="00C57113"/>
    <w:rsid w:val="00C60F3F"/>
    <w:rsid w:val="00CA1D28"/>
    <w:rsid w:val="00CA6778"/>
    <w:rsid w:val="00CA68AF"/>
    <w:rsid w:val="00CA7B6C"/>
    <w:rsid w:val="00CB598B"/>
    <w:rsid w:val="00CF547E"/>
    <w:rsid w:val="00D1416A"/>
    <w:rsid w:val="00D15C51"/>
    <w:rsid w:val="00D540B5"/>
    <w:rsid w:val="00D87AC8"/>
    <w:rsid w:val="00DA34FC"/>
    <w:rsid w:val="00E14BB0"/>
    <w:rsid w:val="00E240E0"/>
    <w:rsid w:val="00E77509"/>
    <w:rsid w:val="00F01475"/>
    <w:rsid w:val="00F13E9A"/>
    <w:rsid w:val="00F23263"/>
    <w:rsid w:val="00F443FD"/>
    <w:rsid w:val="00F5389B"/>
    <w:rsid w:val="00F64DE7"/>
    <w:rsid w:val="00F737B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AD2"/>
    <w:pPr>
      <w:spacing w:before="120" w:after="120"/>
    </w:pPr>
    <w:rPr>
      <w:rFonts w:ascii="Arial" w:hAnsi="Arial" w:cs="Arial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NoSpacing">
    <w:name w:val="No Spacing"/>
    <w:uiPriority w:val="99"/>
    <w:qFormat/>
    <w:locked/>
    <w:rsid w:val="0017080B"/>
    <w:rPr>
      <w:rFonts w:ascii="Arial" w:hAnsi="Arial" w:cs="Arial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locked/>
    <w:rsid w:val="00247D1D"/>
    <w:rPr>
      <w:rFonts w:cs="Times New Roman"/>
      <w:color w:val="808080"/>
    </w:rPr>
  </w:style>
  <w:style w:type="table" w:styleId="TableGrid">
    <w:name w:val="Table Grid"/>
    <w:basedOn w:val="TableNormal"/>
    <w:uiPriority w:val="99"/>
    <w:locked/>
    <w:rsid w:val="0068420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trong">
    <w:name w:val="Strong"/>
    <w:basedOn w:val="DefaultParagraphFont"/>
    <w:uiPriority w:val="99"/>
    <w:qFormat/>
    <w:rsid w:val="00FF62A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80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00570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00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0056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0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800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00567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0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22</Words>
  <Characters>133</Characters>
  <Application>Microsoft Office Outlook</Application>
  <DocSecurity>0</DocSecurity>
  <Lines>0</Lines>
  <Paragraphs>0</Paragraphs>
  <ScaleCrop>false</ScaleCrop>
  <Company>San Fantasico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pribylovagabriela</dc:creator>
  <cp:keywords>Šablona, DUM</cp:keywords>
  <dc:description/>
  <cp:lastModifiedBy>Uzivatel</cp:lastModifiedBy>
  <cp:revision>9</cp:revision>
  <dcterms:created xsi:type="dcterms:W3CDTF">2013-11-30T15:54:00Z</dcterms:created>
  <dcterms:modified xsi:type="dcterms:W3CDTF">2014-01-09T19:48:00Z</dcterms:modified>
</cp:coreProperties>
</file>