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97" w:rsidRDefault="005F3D97" w:rsidP="00DD0B4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251658240;visibility:visible">
            <v:imagedata r:id="rId7" o:title=""/>
          </v:shape>
        </w:pic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Zakreslování oken a dveří - pohledy</w:t>
      </w:r>
    </w:p>
    <w:p w:rsidR="005F3D97" w:rsidRDefault="005F3D97" w:rsidP="00DD0B4F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5F3D97" w:rsidRPr="00C93624" w:rsidRDefault="005F3D97" w:rsidP="00DD0B4F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540B5">
        <w:rPr>
          <w:rFonts w:ascii="Calibri" w:hAnsi="Calibri" w:cs="Calibri"/>
          <w:b/>
          <w:bCs/>
        </w:rPr>
        <w:t>ZADÁNÍ:</w:t>
      </w:r>
    </w:p>
    <w:p w:rsidR="005F3D97" w:rsidRPr="00485E75" w:rsidRDefault="005F3D97" w:rsidP="00DD0B4F">
      <w:pPr>
        <w:spacing w:line="360" w:lineRule="auto"/>
        <w:ind w:left="705" w:hanging="705"/>
        <w:jc w:val="both"/>
        <w:rPr>
          <w:rFonts w:ascii="Calibri" w:hAnsi="Calibri" w:cs="Calibri"/>
        </w:rPr>
      </w:pPr>
      <w:r w:rsidRPr="00485E75">
        <w:rPr>
          <w:rFonts w:ascii="Calibri" w:hAnsi="Calibri" w:cs="Calibri"/>
        </w:rPr>
        <w:t>1.</w:t>
      </w:r>
      <w:r w:rsidRPr="00485E75">
        <w:rPr>
          <w:rFonts w:ascii="Calibri" w:hAnsi="Calibri" w:cs="Calibri"/>
        </w:rPr>
        <w:tab/>
        <w:t xml:space="preserve">K výkresu půdorysu 1.NP RD dle </w:t>
      </w:r>
      <w:r>
        <w:rPr>
          <w:rFonts w:ascii="Calibri" w:hAnsi="Calibri" w:cs="Calibri"/>
        </w:rPr>
        <w:t>obrázku [1] vytvořte čtyři pohledy. Vytvořené pohledy řádně okótujte.</w:t>
      </w:r>
    </w:p>
    <w:p w:rsidR="005F3D97" w:rsidRPr="00485E75" w:rsidRDefault="005F3D97" w:rsidP="00DD0B4F">
      <w:pPr>
        <w:spacing w:line="360" w:lineRule="auto"/>
        <w:ind w:firstLine="708"/>
        <w:jc w:val="both"/>
        <w:rPr>
          <w:rFonts w:ascii="Calibri" w:hAnsi="Calibri" w:cs="Calibri"/>
          <w:i/>
          <w:iCs/>
        </w:rPr>
      </w:pPr>
      <w:r w:rsidRPr="00485E75">
        <w:rPr>
          <w:rFonts w:ascii="Calibri" w:hAnsi="Calibri" w:cs="Calibri"/>
          <w:i/>
          <w:iCs/>
        </w:rPr>
        <w:t>Pozn. Pro zjednodušení nebudeme brát v potaz konstrukce nad a pod 1.NP</w:t>
      </w:r>
    </w:p>
    <w:p w:rsidR="005F3D97" w:rsidRPr="00B439E1" w:rsidRDefault="005F3D97" w:rsidP="00DD0B4F">
      <w:pPr>
        <w:spacing w:before="0" w:after="0" w:line="360" w:lineRule="auto"/>
        <w:ind w:left="440"/>
        <w:jc w:val="both"/>
        <w:rPr>
          <w:rFonts w:ascii="Calibri" w:hAnsi="Calibri" w:cs="Calibri"/>
        </w:rPr>
      </w:pPr>
      <w:r w:rsidRPr="008C6087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5F3D97" w:rsidRDefault="005F3D97" w:rsidP="00DD0B4F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 – dostupné z: vlastní</w:t>
      </w:r>
    </w:p>
    <w:sectPr w:rsidR="005F3D97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D97" w:rsidRDefault="005F3D97" w:rsidP="00CA6778">
      <w:pPr>
        <w:spacing w:before="0" w:after="0"/>
      </w:pPr>
      <w:r>
        <w:separator/>
      </w:r>
    </w:p>
  </w:endnote>
  <w:endnote w:type="continuationSeparator" w:id="1">
    <w:p w:rsidR="005F3D97" w:rsidRDefault="005F3D9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D97" w:rsidRPr="0015164B" w:rsidRDefault="005F3D97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5F3D97" w:rsidRPr="0015164B" w:rsidRDefault="005F3D97" w:rsidP="0015164B">
    <w:pPr>
      <w:pBdr>
        <w:top w:val="single" w:sz="4" w:space="1" w:color="808080"/>
      </w:pBdr>
      <w:jc w:val="center"/>
      <w:rPr>
        <w:color w:val="808080"/>
      </w:rPr>
    </w:pPr>
  </w:p>
  <w:p w:rsidR="005F3D97" w:rsidRPr="0015164B" w:rsidRDefault="005F3D97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D97" w:rsidRDefault="005F3D97" w:rsidP="00CA6778">
      <w:pPr>
        <w:spacing w:before="0" w:after="0"/>
      </w:pPr>
      <w:r>
        <w:separator/>
      </w:r>
    </w:p>
  </w:footnote>
  <w:footnote w:type="continuationSeparator" w:id="1">
    <w:p w:rsidR="005F3D97" w:rsidRDefault="005F3D9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E732874"/>
    <w:multiLevelType w:val="hybridMultilevel"/>
    <w:tmpl w:val="4D8AFB28"/>
    <w:lvl w:ilvl="0" w:tplc="69D46A4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8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9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1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4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5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6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8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6"/>
  </w:num>
  <w:num w:numId="4">
    <w:abstractNumId w:val="2"/>
  </w:num>
  <w:num w:numId="5">
    <w:abstractNumId w:val="12"/>
  </w:num>
  <w:num w:numId="6">
    <w:abstractNumId w:val="38"/>
  </w:num>
  <w:num w:numId="7">
    <w:abstractNumId w:val="37"/>
  </w:num>
  <w:num w:numId="8">
    <w:abstractNumId w:val="29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4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8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1"/>
  </w:num>
  <w:num w:numId="26">
    <w:abstractNumId w:val="13"/>
  </w:num>
  <w:num w:numId="27">
    <w:abstractNumId w:val="0"/>
  </w:num>
  <w:num w:numId="28">
    <w:abstractNumId w:val="30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2"/>
  </w:num>
  <w:num w:numId="35">
    <w:abstractNumId w:val="33"/>
  </w:num>
  <w:num w:numId="36">
    <w:abstractNumId w:val="35"/>
  </w:num>
  <w:num w:numId="37">
    <w:abstractNumId w:val="1"/>
  </w:num>
  <w:num w:numId="38">
    <w:abstractNumId w:val="24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24855"/>
    <w:rsid w:val="00024EBE"/>
    <w:rsid w:val="000264B3"/>
    <w:rsid w:val="00033129"/>
    <w:rsid w:val="00036072"/>
    <w:rsid w:val="00041082"/>
    <w:rsid w:val="00070417"/>
    <w:rsid w:val="00084AD2"/>
    <w:rsid w:val="00094317"/>
    <w:rsid w:val="0009740D"/>
    <w:rsid w:val="000B4EDB"/>
    <w:rsid w:val="000C3913"/>
    <w:rsid w:val="000D0BA4"/>
    <w:rsid w:val="001023B2"/>
    <w:rsid w:val="00136E70"/>
    <w:rsid w:val="001466AE"/>
    <w:rsid w:val="0015164B"/>
    <w:rsid w:val="00155FFE"/>
    <w:rsid w:val="0017080B"/>
    <w:rsid w:val="001919EF"/>
    <w:rsid w:val="00195D48"/>
    <w:rsid w:val="001A233F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2F5F55"/>
    <w:rsid w:val="00347767"/>
    <w:rsid w:val="00352A9E"/>
    <w:rsid w:val="003709A4"/>
    <w:rsid w:val="00375125"/>
    <w:rsid w:val="003A724D"/>
    <w:rsid w:val="003B285F"/>
    <w:rsid w:val="003B3A44"/>
    <w:rsid w:val="003C040B"/>
    <w:rsid w:val="003D1D48"/>
    <w:rsid w:val="003E18E9"/>
    <w:rsid w:val="003E30E0"/>
    <w:rsid w:val="00422EA1"/>
    <w:rsid w:val="0043135D"/>
    <w:rsid w:val="00441154"/>
    <w:rsid w:val="004431B9"/>
    <w:rsid w:val="004513CC"/>
    <w:rsid w:val="0046286D"/>
    <w:rsid w:val="00471BA4"/>
    <w:rsid w:val="0048175D"/>
    <w:rsid w:val="00482B42"/>
    <w:rsid w:val="00485E75"/>
    <w:rsid w:val="004B0AD8"/>
    <w:rsid w:val="004B247C"/>
    <w:rsid w:val="004E2FA7"/>
    <w:rsid w:val="004E5F25"/>
    <w:rsid w:val="004F5E78"/>
    <w:rsid w:val="005002DE"/>
    <w:rsid w:val="005052EF"/>
    <w:rsid w:val="0052476C"/>
    <w:rsid w:val="00553F10"/>
    <w:rsid w:val="00561120"/>
    <w:rsid w:val="005836E5"/>
    <w:rsid w:val="005D4579"/>
    <w:rsid w:val="005F3D97"/>
    <w:rsid w:val="00621D7F"/>
    <w:rsid w:val="00623EA1"/>
    <w:rsid w:val="00626F54"/>
    <w:rsid w:val="006347FB"/>
    <w:rsid w:val="006358D5"/>
    <w:rsid w:val="00636538"/>
    <w:rsid w:val="006515B1"/>
    <w:rsid w:val="006516F6"/>
    <w:rsid w:val="00666590"/>
    <w:rsid w:val="00684206"/>
    <w:rsid w:val="0069399B"/>
    <w:rsid w:val="006A4A20"/>
    <w:rsid w:val="006A5DF4"/>
    <w:rsid w:val="006A75A0"/>
    <w:rsid w:val="006C00FC"/>
    <w:rsid w:val="006C5D1D"/>
    <w:rsid w:val="006D0A6A"/>
    <w:rsid w:val="006D449E"/>
    <w:rsid w:val="006D5185"/>
    <w:rsid w:val="006F4872"/>
    <w:rsid w:val="00706420"/>
    <w:rsid w:val="0071269B"/>
    <w:rsid w:val="007269D6"/>
    <w:rsid w:val="00726B65"/>
    <w:rsid w:val="00727AA4"/>
    <w:rsid w:val="00730F2E"/>
    <w:rsid w:val="00731FDB"/>
    <w:rsid w:val="00747373"/>
    <w:rsid w:val="007539A2"/>
    <w:rsid w:val="00753B6C"/>
    <w:rsid w:val="00765DBE"/>
    <w:rsid w:val="00784CD0"/>
    <w:rsid w:val="007A722A"/>
    <w:rsid w:val="00801D09"/>
    <w:rsid w:val="00816408"/>
    <w:rsid w:val="008278B9"/>
    <w:rsid w:val="008346B0"/>
    <w:rsid w:val="00845014"/>
    <w:rsid w:val="00850681"/>
    <w:rsid w:val="008557B1"/>
    <w:rsid w:val="008666B1"/>
    <w:rsid w:val="00866B21"/>
    <w:rsid w:val="00883919"/>
    <w:rsid w:val="00897B79"/>
    <w:rsid w:val="008A1C83"/>
    <w:rsid w:val="008A273A"/>
    <w:rsid w:val="008C6087"/>
    <w:rsid w:val="008D4BC5"/>
    <w:rsid w:val="008F15B7"/>
    <w:rsid w:val="00900354"/>
    <w:rsid w:val="009044A5"/>
    <w:rsid w:val="00912231"/>
    <w:rsid w:val="00940E9A"/>
    <w:rsid w:val="00947E9C"/>
    <w:rsid w:val="0096323F"/>
    <w:rsid w:val="00980CEF"/>
    <w:rsid w:val="009959C7"/>
    <w:rsid w:val="00997384"/>
    <w:rsid w:val="009A38E2"/>
    <w:rsid w:val="009C77DA"/>
    <w:rsid w:val="009F0972"/>
    <w:rsid w:val="00A15B59"/>
    <w:rsid w:val="00A22D49"/>
    <w:rsid w:val="00A2458A"/>
    <w:rsid w:val="00A25957"/>
    <w:rsid w:val="00A407AE"/>
    <w:rsid w:val="00A42B2B"/>
    <w:rsid w:val="00A55B72"/>
    <w:rsid w:val="00A703A0"/>
    <w:rsid w:val="00A8133F"/>
    <w:rsid w:val="00A8587F"/>
    <w:rsid w:val="00A92101"/>
    <w:rsid w:val="00A9330A"/>
    <w:rsid w:val="00AA5832"/>
    <w:rsid w:val="00AB202A"/>
    <w:rsid w:val="00AC1D44"/>
    <w:rsid w:val="00AC7D10"/>
    <w:rsid w:val="00AD31D3"/>
    <w:rsid w:val="00B03021"/>
    <w:rsid w:val="00B13B4F"/>
    <w:rsid w:val="00B25835"/>
    <w:rsid w:val="00B273C8"/>
    <w:rsid w:val="00B35EFE"/>
    <w:rsid w:val="00B439E1"/>
    <w:rsid w:val="00B4475E"/>
    <w:rsid w:val="00B50064"/>
    <w:rsid w:val="00B6688E"/>
    <w:rsid w:val="00B910B9"/>
    <w:rsid w:val="00BB4BD3"/>
    <w:rsid w:val="00BB724A"/>
    <w:rsid w:val="00BC6587"/>
    <w:rsid w:val="00BD446E"/>
    <w:rsid w:val="00BE41FF"/>
    <w:rsid w:val="00C00BD2"/>
    <w:rsid w:val="00C10883"/>
    <w:rsid w:val="00C11232"/>
    <w:rsid w:val="00C23F5E"/>
    <w:rsid w:val="00C25007"/>
    <w:rsid w:val="00C57113"/>
    <w:rsid w:val="00C60F3F"/>
    <w:rsid w:val="00C93624"/>
    <w:rsid w:val="00CA1D28"/>
    <w:rsid w:val="00CA40F0"/>
    <w:rsid w:val="00CA6778"/>
    <w:rsid w:val="00CA68AF"/>
    <w:rsid w:val="00CA7B6C"/>
    <w:rsid w:val="00CB598B"/>
    <w:rsid w:val="00CD32D6"/>
    <w:rsid w:val="00CF547E"/>
    <w:rsid w:val="00CF58B9"/>
    <w:rsid w:val="00D13C42"/>
    <w:rsid w:val="00D1416A"/>
    <w:rsid w:val="00D15C51"/>
    <w:rsid w:val="00D540B5"/>
    <w:rsid w:val="00D81F71"/>
    <w:rsid w:val="00D87AC8"/>
    <w:rsid w:val="00DA34FC"/>
    <w:rsid w:val="00DA590B"/>
    <w:rsid w:val="00DD0B4F"/>
    <w:rsid w:val="00E1121A"/>
    <w:rsid w:val="00E13FBC"/>
    <w:rsid w:val="00E14BB0"/>
    <w:rsid w:val="00E167BA"/>
    <w:rsid w:val="00E240E0"/>
    <w:rsid w:val="00E33AA0"/>
    <w:rsid w:val="00E77509"/>
    <w:rsid w:val="00E77E7F"/>
    <w:rsid w:val="00EB0687"/>
    <w:rsid w:val="00EE18D5"/>
    <w:rsid w:val="00F01475"/>
    <w:rsid w:val="00F13E9A"/>
    <w:rsid w:val="00F23263"/>
    <w:rsid w:val="00F33DBE"/>
    <w:rsid w:val="00F443FD"/>
    <w:rsid w:val="00F64DE7"/>
    <w:rsid w:val="00F737BC"/>
    <w:rsid w:val="00FA1B9A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NoSpacing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locked/>
    <w:rsid w:val="00247D1D"/>
    <w:rPr>
      <w:rFonts w:cs="Times New Roman"/>
      <w:color w:val="808080"/>
    </w:rPr>
  </w:style>
  <w:style w:type="table" w:styleId="TableGrid">
    <w:name w:val="Table Grid"/>
    <w:basedOn w:val="TableNormal"/>
    <w:uiPriority w:val="99"/>
    <w:locked/>
    <w:rsid w:val="0068420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trong">
    <w:name w:val="Strong"/>
    <w:basedOn w:val="DefaultParagraphFont"/>
    <w:uiPriority w:val="99"/>
    <w:qFormat/>
    <w:rsid w:val="00FF62A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3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8301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8300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8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8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8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3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83012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39</Words>
  <Characters>231</Characters>
  <Application>Microsoft Office Outlook</Application>
  <DocSecurity>0</DocSecurity>
  <Lines>0</Lines>
  <Paragraphs>0</Paragraphs>
  <ScaleCrop>false</ScaleCrop>
  <Company>San Fantasico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Uzivatel</cp:lastModifiedBy>
  <cp:revision>5</cp:revision>
  <dcterms:created xsi:type="dcterms:W3CDTF">2014-01-26T13:48:00Z</dcterms:created>
  <dcterms:modified xsi:type="dcterms:W3CDTF">2014-02-01T11:22:00Z</dcterms:modified>
</cp:coreProperties>
</file>