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2D" w:rsidRDefault="004E252D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Zakreslování svislých konstrukcí </w:t>
      </w:r>
    </w:p>
    <w:p w:rsidR="004E252D" w:rsidRDefault="004E252D" w:rsidP="00F13E9A">
      <w:pPr>
        <w:autoSpaceDE w:val="0"/>
        <w:autoSpaceDN w:val="0"/>
        <w:adjustRightInd w:val="0"/>
        <w:spacing w:before="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do půdorysu </w:t>
      </w:r>
    </w:p>
    <w:p w:rsidR="004E252D" w:rsidRPr="002A5CE6" w:rsidRDefault="004E252D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t>ZADÁNÍ:</w:t>
      </w:r>
    </w:p>
    <w:p w:rsidR="004E252D" w:rsidRPr="00F13E9A" w:rsidRDefault="004E252D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Pr="00F13E9A">
        <w:rPr>
          <w:rFonts w:ascii="Calibri" w:hAnsi="Calibri" w:cs="Calibri"/>
        </w:rPr>
        <w:t>svislé konstrukce.</w:t>
      </w:r>
    </w:p>
    <w:p w:rsidR="004E252D" w:rsidRPr="00B439E1" w:rsidRDefault="004E252D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A242ED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4E252D" w:rsidRDefault="004E252D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– Dostupné z: vlastní</w:t>
      </w:r>
    </w:p>
    <w:p w:rsidR="004E252D" w:rsidRPr="002B5AA5" w:rsidRDefault="004E252D" w:rsidP="00B97C32">
      <w:pPr>
        <w:spacing w:line="360" w:lineRule="auto"/>
        <w:jc w:val="both"/>
      </w:pPr>
    </w:p>
    <w:p w:rsidR="004E252D" w:rsidRPr="002B5AA5" w:rsidRDefault="004E252D" w:rsidP="00E14BB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4E252D" w:rsidRPr="002B5AA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52D" w:rsidRDefault="004E252D" w:rsidP="00CA6778">
      <w:pPr>
        <w:spacing w:before="0" w:after="0"/>
      </w:pPr>
      <w:r>
        <w:separator/>
      </w:r>
    </w:p>
  </w:endnote>
  <w:endnote w:type="continuationSeparator" w:id="1">
    <w:p w:rsidR="004E252D" w:rsidRDefault="004E252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52D" w:rsidRPr="0015164B" w:rsidRDefault="004E252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4E252D" w:rsidRPr="0015164B" w:rsidRDefault="004E252D" w:rsidP="0015164B">
    <w:pPr>
      <w:pBdr>
        <w:top w:val="single" w:sz="4" w:space="1" w:color="808080"/>
      </w:pBdr>
      <w:jc w:val="center"/>
      <w:rPr>
        <w:color w:val="808080"/>
      </w:rPr>
    </w:pPr>
  </w:p>
  <w:p w:rsidR="004E252D" w:rsidRPr="0015164B" w:rsidRDefault="004E252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52D" w:rsidRDefault="004E252D" w:rsidP="00CA6778">
      <w:pPr>
        <w:spacing w:before="0" w:after="0"/>
      </w:pPr>
      <w:r>
        <w:separator/>
      </w:r>
    </w:p>
  </w:footnote>
  <w:footnote w:type="continuationSeparator" w:id="1">
    <w:p w:rsidR="004E252D" w:rsidRDefault="004E252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1023B2"/>
    <w:rsid w:val="001466AE"/>
    <w:rsid w:val="0015164B"/>
    <w:rsid w:val="0017080B"/>
    <w:rsid w:val="001919EF"/>
    <w:rsid w:val="001A233F"/>
    <w:rsid w:val="001A27CE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D7EA8"/>
    <w:rsid w:val="00352A9E"/>
    <w:rsid w:val="003709A4"/>
    <w:rsid w:val="00375125"/>
    <w:rsid w:val="003B285F"/>
    <w:rsid w:val="003B3A44"/>
    <w:rsid w:val="003C040B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52D"/>
    <w:rsid w:val="004E2FA7"/>
    <w:rsid w:val="004E5F25"/>
    <w:rsid w:val="005002DE"/>
    <w:rsid w:val="00561120"/>
    <w:rsid w:val="005836E5"/>
    <w:rsid w:val="005D4579"/>
    <w:rsid w:val="005F21FB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2ED"/>
    <w:rsid w:val="00A2458A"/>
    <w:rsid w:val="00A25957"/>
    <w:rsid w:val="00A61459"/>
    <w:rsid w:val="00A703A0"/>
    <w:rsid w:val="00A8133F"/>
    <w:rsid w:val="00A8587F"/>
    <w:rsid w:val="00A92101"/>
    <w:rsid w:val="00A9330A"/>
    <w:rsid w:val="00AA5832"/>
    <w:rsid w:val="00AB202A"/>
    <w:rsid w:val="00AB67AD"/>
    <w:rsid w:val="00AC7D10"/>
    <w:rsid w:val="00AD31D3"/>
    <w:rsid w:val="00B13B4F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6587"/>
    <w:rsid w:val="00BD446E"/>
    <w:rsid w:val="00BE41FF"/>
    <w:rsid w:val="00C23F5E"/>
    <w:rsid w:val="00C57113"/>
    <w:rsid w:val="00C60F3F"/>
    <w:rsid w:val="00C8719F"/>
    <w:rsid w:val="00CA1D28"/>
    <w:rsid w:val="00CA6778"/>
    <w:rsid w:val="00CA68AF"/>
    <w:rsid w:val="00CA7B6C"/>
    <w:rsid w:val="00CB598B"/>
    <w:rsid w:val="00CF547E"/>
    <w:rsid w:val="00D1416A"/>
    <w:rsid w:val="00D15C51"/>
    <w:rsid w:val="00D34867"/>
    <w:rsid w:val="00D540B5"/>
    <w:rsid w:val="00D75D6E"/>
    <w:rsid w:val="00D87AC8"/>
    <w:rsid w:val="00DA34FC"/>
    <w:rsid w:val="00E14BB0"/>
    <w:rsid w:val="00E240E0"/>
    <w:rsid w:val="00E77509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8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96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96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78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96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8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30</Words>
  <Characters>178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5</cp:revision>
  <dcterms:created xsi:type="dcterms:W3CDTF">2013-11-30T15:54:00Z</dcterms:created>
  <dcterms:modified xsi:type="dcterms:W3CDTF">2013-12-19T15:54:00Z</dcterms:modified>
</cp:coreProperties>
</file>