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Derivace </w:t>
      </w:r>
      <w:r w:rsidR="00070A07">
        <w:rPr>
          <w:rFonts w:ascii="Comic Sans MS" w:hAnsi="Comic Sans MS" w:cs="Comic Sans MS"/>
          <w:b/>
          <w:bCs/>
          <w:color w:val="024595"/>
          <w:sz w:val="54"/>
          <w:szCs w:val="54"/>
        </w:rPr>
        <w:t>operací</w:t>
      </w:r>
      <w:r w:rsid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funkcí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4D30A8" w:rsidRPr="004D30A8" w:rsidRDefault="004D30A8" w:rsidP="00215B30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  <w:bookmarkStart w:id="0" w:name="_GoBack"/>
      <w:bookmarkEnd w:id="0"/>
    </w:p>
    <w:p w:rsidR="00210CBA" w:rsidRDefault="00070A07" w:rsidP="00210CBA">
      <w:pPr>
        <w:rPr>
          <w:rFonts w:cs="Arial"/>
        </w:rPr>
      </w:pPr>
      <w:r>
        <w:rPr>
          <w:rFonts w:cs="Arial"/>
        </w:rPr>
        <w:t>Pravidla pro derivování</w:t>
      </w:r>
      <w:r w:rsidR="00210CBA">
        <w:rPr>
          <w:rFonts w:cs="Arial"/>
        </w:rPr>
        <w:t xml:space="preserve"> </w:t>
      </w:r>
      <w:r>
        <w:rPr>
          <w:rFonts w:cs="Arial"/>
        </w:rPr>
        <w:t xml:space="preserve">operací </w:t>
      </w:r>
      <w:r w:rsidR="00210CBA">
        <w:rPr>
          <w:rFonts w:cs="Arial"/>
        </w:rPr>
        <w:t>funkcí:</w:t>
      </w:r>
    </w:p>
    <w:p w:rsidR="00070A07" w:rsidRDefault="00070A07" w:rsidP="00210CBA">
      <w:pPr>
        <w:rPr>
          <w:rFonts w:cs="Arial"/>
        </w:rPr>
      </w:pPr>
      <w:r>
        <w:rPr>
          <w:rFonts w:cs="Arial"/>
        </w:rPr>
        <w:tab/>
      </w:r>
      <w:r w:rsidRPr="00070A07">
        <w:rPr>
          <w:rFonts w:cs="Arial"/>
          <w:sz w:val="20"/>
          <w:szCs w:val="20"/>
        </w:rPr>
        <w:t>Pro funkce</w:t>
      </w:r>
      <w:r>
        <w:rPr>
          <w:rFonts w:cs="Arial"/>
        </w:rPr>
        <w:t xml:space="preserve"> </w:t>
      </w:r>
      <m:oMath>
        <m:r>
          <w:rPr>
            <w:rFonts w:ascii="Cambria Math" w:hAnsi="Cambria Math" w:cs="Arial"/>
          </w:rPr>
          <m:t>u, v</m:t>
        </m:r>
      </m:oMath>
      <w:r>
        <w:rPr>
          <w:rFonts w:eastAsiaTheme="minorEastAsia" w:cs="Arial"/>
        </w:rPr>
        <w:t xml:space="preserve"> </w:t>
      </w:r>
      <w:r w:rsidRPr="00070A07">
        <w:rPr>
          <w:rFonts w:eastAsiaTheme="minorEastAsia" w:cs="Arial"/>
          <w:sz w:val="20"/>
          <w:szCs w:val="20"/>
        </w:rPr>
        <w:t>a konstantu</w:t>
      </w:r>
      <w:r>
        <w:rPr>
          <w:rFonts w:eastAsiaTheme="minorEastAsia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c∈R</m:t>
        </m:r>
      </m:oMath>
      <w:r>
        <w:rPr>
          <w:rFonts w:eastAsiaTheme="minorEastAsia" w:cs="Arial"/>
          <w:sz w:val="20"/>
          <w:szCs w:val="20"/>
        </w:rPr>
        <w:t xml:space="preserve"> platí:</w:t>
      </w:r>
    </w:p>
    <w:p w:rsidR="00210CBA" w:rsidRPr="00000D9A" w:rsidRDefault="001414F3" w:rsidP="004D30A8">
      <w:pPr>
        <w:pStyle w:val="Odstavecseseznamem"/>
        <w:numPr>
          <w:ilvl w:val="0"/>
          <w:numId w:val="11"/>
        </w:numPr>
        <w:spacing w:line="360" w:lineRule="auto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c∙u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 xml:space="preserve">=c∙u'                                      </m:t>
        </m:r>
      </m:oMath>
    </w:p>
    <w:p w:rsidR="00070A07" w:rsidRPr="00000D9A" w:rsidRDefault="001414F3" w:rsidP="004D30A8">
      <w:pPr>
        <w:pStyle w:val="Odstavecseseznamem"/>
        <w:numPr>
          <w:ilvl w:val="0"/>
          <w:numId w:val="11"/>
        </w:numPr>
        <w:spacing w:line="360" w:lineRule="auto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u±v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u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±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 xml:space="preserve">                     </m:t>
        </m:r>
      </m:oMath>
    </w:p>
    <w:p w:rsidR="00210CBA" w:rsidRPr="00000D9A" w:rsidRDefault="001414F3" w:rsidP="004D30A8">
      <w:pPr>
        <w:pStyle w:val="Odstavecseseznamem"/>
        <w:numPr>
          <w:ilvl w:val="0"/>
          <w:numId w:val="11"/>
        </w:numPr>
        <w:spacing w:line="360" w:lineRule="auto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u∙v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u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 xml:space="preserve">∙v+u∙v'                        </m:t>
        </m:r>
      </m:oMath>
    </w:p>
    <w:p w:rsidR="00210CBA" w:rsidRPr="00000D9A" w:rsidRDefault="001414F3" w:rsidP="00210CBA">
      <w:pPr>
        <w:pStyle w:val="Odstavecseseznamem"/>
        <w:numPr>
          <w:ilvl w:val="0"/>
          <w:numId w:val="11"/>
        </w:numPr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u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∙ v - u ∙ 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000D9A" w:rsidRPr="00000D9A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       </m:t>
        </m:r>
        <m:r>
          <m:rPr>
            <m:sty m:val="bi"/>
          </m:rPr>
          <w:rPr>
            <w:rFonts w:ascii="Cambria Math" w:eastAsiaTheme="minorEastAsia" w:hAnsi="Cambria Math" w:cs="Arial"/>
          </w:rPr>
          <m:t>v≠0</m:t>
        </m:r>
      </m:oMath>
    </w:p>
    <w:p w:rsidR="00210CBA" w:rsidRDefault="00210CBA" w:rsidP="00210CBA">
      <w:pPr>
        <w:rPr>
          <w:rFonts w:cs="Arial"/>
        </w:rPr>
      </w:pPr>
    </w:p>
    <w:p w:rsidR="00210CBA" w:rsidRDefault="00210CBA" w:rsidP="00210CBA">
      <w:pPr>
        <w:rPr>
          <w:rFonts w:cs="Arial"/>
        </w:rPr>
      </w:pPr>
      <w:r>
        <w:rPr>
          <w:rFonts w:cs="Arial"/>
        </w:rPr>
        <w:t>Vypočítejte derivace funkc</w:t>
      </w:r>
      <w:r w:rsidR="00000D9A">
        <w:rPr>
          <w:rFonts w:cs="Arial"/>
        </w:rPr>
        <w:t>í:</w:t>
      </w:r>
    </w:p>
    <w:p w:rsidR="00210CBA" w:rsidRPr="003833DB" w:rsidRDefault="003833DB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+</m:t>
        </m:r>
        <m:rad>
          <m:radPr>
            <m:ctrlPr>
              <w:rPr>
                <w:rFonts w:ascii="Cambria Math" w:hAnsi="Cambria Math" w:cs="Arial"/>
                <w:b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deg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</m:rad>
        <m:r>
          <m:rPr>
            <m:sty m:val="b"/>
          </m:rPr>
          <w:rPr>
            <w:rFonts w:ascii="Cambria Math" w:hAnsi="Cambria Math" w:cs="Arial"/>
          </w:rPr>
          <m:t>-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</m:func>
      </m:oMath>
    </w:p>
    <w:p w:rsidR="00210CBA" w:rsidRPr="003833DB" w:rsidRDefault="003833DB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-2</m:t>
        </m:r>
        <m:func>
          <m:funcPr>
            <m:ctrlPr>
              <w:rPr>
                <w:rFonts w:ascii="Cambria Math" w:eastAsiaTheme="minorEastAsia" w:hAnsi="Cambria Math"/>
                <w:b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x+</m:t>
            </m:r>
          </m:e>
        </m:func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/>
          </w:rPr>
          <m:t>-4</m:t>
        </m:r>
      </m:oMath>
    </w:p>
    <w:p w:rsidR="00066E2D" w:rsidRPr="003833DB" w:rsidRDefault="003833DB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="00066E2D" w:rsidRPr="003833DB">
        <w:rPr>
          <w:rFonts w:eastAsiaTheme="minorEastAsia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-x+3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210CBA" w:rsidRPr="003833DB" w:rsidRDefault="003833DB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10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∙x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10</m:t>
            </m:r>
          </m:sup>
        </m:sSup>
      </m:oMath>
    </w:p>
    <w:p w:rsidR="00210CBA" w:rsidRPr="003833DB" w:rsidRDefault="003833DB" w:rsidP="00210CBA">
      <w:pPr>
        <w:pStyle w:val="Odstavecseseznamem"/>
        <w:numPr>
          <w:ilvl w:val="0"/>
          <w:numId w:val="12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y=2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r>
          <m:rPr>
            <m:sty m:val="b"/>
          </m:rP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</m:func>
      </m:oMath>
    </w:p>
    <w:p w:rsidR="00210CBA" w:rsidRPr="003833DB" w:rsidRDefault="003833DB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+1</m:t>
            </m:r>
          </m:e>
        </m:d>
        <m:r>
          <m:rPr>
            <m:sty m:val="b"/>
          </m:rPr>
          <w:rPr>
            <w:rFonts w:ascii="Cambria Math" w:hAnsi="Cambria Math" w:cs="Arial"/>
          </w:rPr>
          <m:t>∙tg x</m:t>
        </m:r>
      </m:oMath>
    </w:p>
    <w:p w:rsidR="00BB219D" w:rsidRPr="003833DB" w:rsidRDefault="003833DB" w:rsidP="00BB219D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="00BB219D" w:rsidRPr="003833DB">
        <w:rPr>
          <w:rFonts w:eastAsiaTheme="minorEastAsia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  <m:func>
              <m:func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</w:p>
    <w:p w:rsidR="00BB219D" w:rsidRPr="003833DB" w:rsidRDefault="003833DB" w:rsidP="00BB219D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="00BB219D" w:rsidRPr="003833DB">
        <w:rPr>
          <w:rFonts w:eastAsiaTheme="minorEastAsia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+1</m:t>
            </m:r>
          </m:den>
        </m:f>
      </m:oMath>
    </w:p>
    <w:p w:rsidR="004D30A8" w:rsidRPr="00CC2F15" w:rsidRDefault="004D30A8" w:rsidP="004D30A8">
      <w:pPr>
        <w:pStyle w:val="Odstavecseseznamem"/>
        <w:spacing w:line="360" w:lineRule="auto"/>
        <w:rPr>
          <w:rFonts w:cs="Arial"/>
          <w:sz w:val="20"/>
          <w:szCs w:val="20"/>
        </w:rPr>
      </w:pPr>
    </w:p>
    <w:p w:rsidR="001E4CDE" w:rsidRDefault="001E4CDE" w:rsidP="00EF0BC5">
      <w:pPr>
        <w:spacing w:line="276" w:lineRule="auto"/>
        <w:ind w:firstLine="142"/>
        <w:rPr>
          <w:rFonts w:cs="Arial"/>
        </w:rPr>
      </w:pPr>
      <w:r>
        <w:rPr>
          <w:rFonts w:cs="Arial"/>
        </w:rPr>
        <w:t>Výsledky:</w:t>
      </w:r>
    </w:p>
    <w:p w:rsidR="004D30A8" w:rsidRDefault="001414F3" w:rsidP="00EF0BC5">
      <w:pPr>
        <w:pStyle w:val="Odstavecseseznamem"/>
        <w:numPr>
          <w:ilvl w:val="0"/>
          <w:numId w:val="13"/>
        </w:numPr>
        <w:spacing w:line="276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sup>
        </m:sSup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b"/>
              </m:rPr>
              <w:rPr>
                <w:rFonts w:ascii="Cambria Math" w:hAnsi="Cambria Math" w:cs="Arial"/>
              </w:rPr>
              <m:t>5+</m:t>
            </m:r>
          </m:e>
        </m:func>
      </m:oMath>
      <w:r w:rsidR="004D30A8" w:rsidRPr="00CC2F15">
        <w:rPr>
          <w:rFonts w:eastAsiaTheme="minorEastAsia" w:cs="Arial"/>
          <w:b/>
        </w:rPr>
        <w:tab/>
      </w:r>
      <m:oMath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  <m:rad>
              <m:radPr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radPr>
              <m:deg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4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</m:den>
        </m:f>
      </m:oMath>
      <w:r w:rsidR="00CC2F15" w:rsidRPr="00CC2F15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sz w:val="28"/>
            <w:szCs w:val="28"/>
          </w:rPr>
          <m:t>-</m:t>
        </m:r>
      </m:oMath>
      <w:r w:rsidR="00AD0479">
        <w:rPr>
          <w:rFonts w:eastAsiaTheme="minorEastAsia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den>
        </m:f>
      </m:oMath>
      <w:r w:rsidR="004D30A8">
        <w:rPr>
          <w:rFonts w:eastAsiaTheme="minorEastAsia" w:cs="Arial"/>
        </w:rPr>
        <w:tab/>
      </w:r>
      <w:r w:rsidR="00CC2F15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  <w:t>5.</w:t>
      </w:r>
      <w:r w:rsidR="003833DB">
        <w:rPr>
          <w:rFonts w:eastAsiaTheme="minorEastAsia" w:cs="Arial"/>
        </w:rPr>
        <w:t xml:space="preserve">  </w:t>
      </w:r>
      <w:r w:rsidR="004D30A8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func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rad>
          </m:den>
        </m:f>
      </m:oMath>
      <w:r w:rsidR="003833DB" w:rsidRPr="003833DB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-2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func>
          <m:funcPr>
            <m:ctrlPr>
              <w:rPr>
                <w:rFonts w:ascii="Cambria Math" w:eastAsiaTheme="minorEastAsia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</m:func>
      </m:oMath>
    </w:p>
    <w:p w:rsidR="004D30A8" w:rsidRDefault="001414F3" w:rsidP="00EF0BC5">
      <w:pPr>
        <w:pStyle w:val="Odstavecseseznamem"/>
        <w:numPr>
          <w:ilvl w:val="0"/>
          <w:numId w:val="13"/>
        </w:numPr>
        <w:spacing w:line="276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m:rPr>
            <m:sty m:val="b"/>
          </m:rP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x ln3</m:t>
            </m:r>
          </m:den>
        </m:f>
        <m:r>
          <m:rPr>
            <m:sty m:val="b"/>
          </m:rP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4D30A8" w:rsidRPr="00CC2F15">
        <w:rPr>
          <w:rFonts w:eastAsiaTheme="minorEastAsia" w:cs="Arial"/>
          <w:b/>
        </w:rPr>
        <w:tab/>
      </w:r>
      <w:r w:rsidR="00CC2F15">
        <w:rPr>
          <w:rFonts w:eastAsiaTheme="minorEastAsia" w:cs="Arial"/>
          <w:b/>
        </w:rPr>
        <w:tab/>
      </w:r>
      <w:r w:rsidR="00CC2F15">
        <w:rPr>
          <w:rFonts w:eastAsiaTheme="minorEastAsia" w:cs="Arial"/>
          <w:b/>
        </w:rPr>
        <w:tab/>
      </w:r>
      <w:r w:rsidR="004D30A8">
        <w:rPr>
          <w:rFonts w:eastAsiaTheme="minorEastAsia" w:cs="Arial"/>
        </w:rPr>
        <w:tab/>
        <w:t>6.</w:t>
      </w:r>
      <w:r w:rsidR="003833DB">
        <w:rPr>
          <w:rFonts w:eastAsiaTheme="minorEastAsia" w:cs="Arial"/>
        </w:rPr>
        <w:t xml:space="preserve">  </w:t>
      </w:r>
      <w:r w:rsidR="004D30A8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=2x tgx+1</m:t>
        </m:r>
      </m:oMath>
    </w:p>
    <w:p w:rsidR="004D30A8" w:rsidRDefault="001414F3" w:rsidP="00EF0BC5">
      <w:pPr>
        <w:pStyle w:val="Odstavecseseznamem"/>
        <w:numPr>
          <w:ilvl w:val="0"/>
          <w:numId w:val="13"/>
        </w:numPr>
        <w:spacing w:line="276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=2+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4D30A8">
        <w:rPr>
          <w:rFonts w:eastAsiaTheme="minorEastAsia" w:cs="Arial"/>
        </w:rPr>
        <w:tab/>
      </w:r>
      <w:r w:rsidR="003833DB">
        <w:rPr>
          <w:rFonts w:eastAsiaTheme="minorEastAsia" w:cs="Arial"/>
        </w:rPr>
        <w:tab/>
      </w:r>
      <w:r w:rsidR="003833DB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  <w:t>7.</w:t>
      </w:r>
      <w:r w:rsidR="003833DB">
        <w:rPr>
          <w:rFonts w:eastAsiaTheme="minorEastAsia" w:cs="Arial"/>
        </w:rPr>
        <w:t xml:space="preserve">  </w:t>
      </w:r>
      <w:r w:rsidR="004D30A8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="003833DB" w:rsidRPr="003833DB">
        <w:rPr>
          <w:rFonts w:eastAsiaTheme="minorEastAsia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</m:func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-3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4</m:t>
                </m:r>
              </m:sup>
            </m:sSup>
          </m:den>
        </m:f>
      </m:oMath>
    </w:p>
    <w:p w:rsidR="004D30A8" w:rsidRDefault="001414F3" w:rsidP="004D30A8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9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  <m:func>
              <m:funcPr>
                <m:ctrlPr>
                  <w:rPr>
                    <w:rFonts w:ascii="Cambria Math" w:eastAsiaTheme="minorEastAsia" w:hAnsi="Cambria Math" w:cs="Arial"/>
                    <w:b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</w:rPr>
                  <m:t>ln</m:t>
                </m:r>
              </m:fName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</w:rPr>
                  <m:t>10+10</m:t>
                </m:r>
              </m:e>
            </m:func>
          </m:e>
        </m:d>
      </m:oMath>
      <w:r w:rsidR="004D30A8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  <w:t>8.</w:t>
      </w:r>
      <w:r w:rsidR="003833DB">
        <w:rPr>
          <w:rFonts w:eastAsiaTheme="minorEastAsia" w:cs="Arial"/>
        </w:rPr>
        <w:t xml:space="preserve">  </w:t>
      </w:r>
      <m:oMath>
        <m:r>
          <w:rPr>
            <w:rFonts w:ascii="Cambria Math" w:eastAsiaTheme="minorEastAsia" w:hAnsi="Cambria Math" w:cs="Arial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="002C6925">
        <w:rPr>
          <w:rFonts w:eastAsiaTheme="minorEastAsia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4x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D10EA8" w:rsidRDefault="00D10EA8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D10EA8" w:rsidRDefault="00D10EA8" w:rsidP="00D10EA8">
      <w:pPr>
        <w:rPr>
          <w:rFonts w:cs="Arial"/>
        </w:rPr>
      </w:pPr>
    </w:p>
    <w:p w:rsidR="001B2300" w:rsidRPr="00EF0BC5" w:rsidRDefault="001414F3" w:rsidP="00EF0BC5">
      <w:pPr>
        <w:pStyle w:val="Odstavecseseznamem"/>
        <w:numPr>
          <w:ilvl w:val="0"/>
          <w:numId w:val="10"/>
        </w:numPr>
        <w:ind w:left="360" w:firstLine="6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+</m:t>
                </m:r>
                <m:rad>
                  <m:radPr>
                    <m:ctrlPr>
                      <w:rPr>
                        <w:rFonts w:ascii="Cambria Math" w:hAnsi="Cambria Math" w:cs="Arial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4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="Arial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ln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Arial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="Arial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ln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sup>
        </m:sSup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5+</m:t>
            </m:r>
            <m:f>
              <m:fPr>
                <m:ctrlPr>
                  <w:rPr>
                    <w:rFonts w:ascii="Cambria Math" w:hAnsi="Cambria Math" w:cs="Arial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4</m:t>
                </m:r>
              </m:den>
            </m:f>
            <m:sSup>
              <m:sSupPr>
                <m:ctrlPr>
                  <w:rPr>
                    <w:rFonts w:ascii="Cambria Math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4</m:t>
                    </m:r>
                  </m:den>
                </m:f>
              </m:sup>
            </m:sSup>
          </m:e>
        </m:func>
        <m:r>
          <m:rPr>
            <m:sty m:val="p"/>
          </m:rPr>
          <w:rPr>
            <w:rFonts w:ascii="Cambria Math" w:hAnsi="Cambria Math" w:cs="Arial"/>
          </w:rPr>
          <m:t>-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p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sup>
        </m:sSup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b"/>
              </m:rPr>
              <w:rPr>
                <w:rFonts w:ascii="Cambria Math" w:hAnsi="Cambria Math" w:cs="Arial"/>
              </w:rPr>
              <m:t>5+</m:t>
            </m:r>
          </m:e>
        </m:func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  <m:rad>
              <m:radPr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radPr>
              <m:deg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4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</m:den>
        </m:f>
      </m:oMath>
      <w:r w:rsidR="001B2300" w:rsidRPr="001B2300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den>
        </m:f>
      </m:oMath>
    </w:p>
    <w:p w:rsidR="00EF0BC5" w:rsidRPr="00EF0BC5" w:rsidRDefault="00EF0BC5" w:rsidP="00EF0BC5">
      <w:pPr>
        <w:spacing w:line="360" w:lineRule="auto"/>
        <w:ind w:left="426"/>
        <w:rPr>
          <w:rFonts w:cs="Arial"/>
          <w:b/>
          <w:sz w:val="16"/>
          <w:szCs w:val="16"/>
        </w:rPr>
      </w:pPr>
    </w:p>
    <w:p w:rsidR="00BE1455" w:rsidRPr="007D7629" w:rsidRDefault="001414F3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x+</m:t>
                    </m:r>
                  </m:e>
                </m:func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-4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x+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-4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-2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x ln3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+4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-3</m:t>
            </m:r>
          </m:e>
        </m:d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-4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-0=</m:t>
        </m:r>
      </m:oMath>
    </w:p>
    <w:p w:rsidR="007D7629" w:rsidRPr="00EF0BC5" w:rsidRDefault="007D7629" w:rsidP="00EF0BC5">
      <w:pPr>
        <w:ind w:left="708"/>
        <w:rPr>
          <w:rFonts w:eastAsiaTheme="minorEastAsia" w:cs="Arial"/>
          <w:b/>
          <w:sz w:val="20"/>
          <w:szCs w:val="20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Theme="minorEastAsia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b/>
                  <w:sz w:val="20"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e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sup>
              </m:sSup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3</m:t>
              </m:r>
            </m:den>
          </m:f>
          <m:r>
            <m:rPr>
              <m:sty m:val="b"/>
            </m:rPr>
            <w:rPr>
              <w:rFonts w:ascii="Cambria Math" w:eastAsiaTheme="minorEastAsia" w:hAnsi="Cambria Math" w:cs="Arial"/>
              <w:sz w:val="20"/>
              <w:szCs w:val="20"/>
            </w:rPr>
            <m:t>-</m:t>
          </m:r>
          <m:f>
            <m:fPr>
              <m:ctrlPr>
                <w:rPr>
                  <w:rFonts w:ascii="Cambria Math" w:eastAsiaTheme="minorEastAsia" w:hAnsi="Cambria Math" w:cs="Arial"/>
                  <w:b/>
                  <w:sz w:val="20"/>
                  <w:szCs w:val="2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x ln3</m:t>
              </m:r>
            </m:den>
          </m:f>
          <m:r>
            <m:rPr>
              <m:sty m:val="b"/>
            </m:rPr>
            <w:rPr>
              <w:rFonts w:ascii="Cambria Math" w:eastAsiaTheme="minorEastAsia" w:hAnsi="Cambria Math" w:cs="Arial"/>
              <w:sz w:val="20"/>
              <w:szCs w:val="20"/>
            </w:rPr>
            <m:t>-</m:t>
          </m:r>
          <m:f>
            <m:fPr>
              <m:ctrlPr>
                <w:rPr>
                  <w:rFonts w:ascii="Cambria Math" w:eastAsiaTheme="minorEastAsia" w:hAnsi="Cambria Math" w:cs="Arial"/>
                  <w:b/>
                  <w:sz w:val="20"/>
                  <w:szCs w:val="2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12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p>
              </m:sSup>
            </m:den>
          </m:f>
        </m:oMath>
      </m:oMathPara>
    </w:p>
    <w:p w:rsidR="00EF0BC5" w:rsidRPr="007D7629" w:rsidRDefault="00EF0BC5" w:rsidP="007D7629">
      <w:pPr>
        <w:spacing w:line="360" w:lineRule="auto"/>
        <w:ind w:left="708"/>
        <w:rPr>
          <w:rFonts w:eastAsiaTheme="minorEastAsia" w:cs="Arial"/>
          <w:b/>
          <w:sz w:val="20"/>
          <w:szCs w:val="20"/>
        </w:rPr>
      </w:pPr>
    </w:p>
    <w:p w:rsidR="007D7629" w:rsidRPr="008E3CA8" w:rsidRDefault="001414F3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-x+3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</m:oMath>
      <w:r w:rsidR="007D7629" w:rsidRPr="008E3CA8">
        <w:rPr>
          <w:rFonts w:eastAsiaTheme="minorEastAsia" w:cs="Arial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Arial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-1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-2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=2-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-1</m:t>
            </m:r>
          </m:e>
        </m:d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-2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+3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-2</m:t>
            </m:r>
          </m:e>
        </m:d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-3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</m:oMath>
    </w:p>
    <w:p w:rsidR="005B6FAC" w:rsidRPr="00EF0BC5" w:rsidRDefault="005B6FAC" w:rsidP="00EF0BC5">
      <w:pPr>
        <w:ind w:left="708"/>
        <w:rPr>
          <w:rFonts w:eastAsiaTheme="minorEastAsia" w:cs="Arial"/>
          <w:b/>
          <w:sz w:val="20"/>
          <w:szCs w:val="20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hAnsi="Cambria Math" w:cs="Arial"/>
              <w:sz w:val="20"/>
              <w:szCs w:val="20"/>
            </w:rPr>
            <m:t>=2+</m:t>
          </m:r>
          <m:f>
            <m:fPr>
              <m:ctrlPr>
                <w:rPr>
                  <w:rFonts w:ascii="Cambria Math" w:hAnsi="Cambria Math" w:cs="Arial"/>
                  <w:b/>
                  <w:sz w:val="20"/>
                  <w:szCs w:val="2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Arial"/>
                  <w:sz w:val="20"/>
                  <w:szCs w:val="20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p>
              </m:sSup>
            </m:den>
          </m:f>
          <m:r>
            <m:rPr>
              <m:sty m:val="b"/>
            </m:rPr>
            <w:rPr>
              <w:rFonts w:ascii="Cambria Math" w:hAnsi="Cambria Math" w:cs="Arial"/>
              <w:sz w:val="20"/>
              <w:szCs w:val="20"/>
            </w:rPr>
            <m:t>-</m:t>
          </m:r>
          <m:f>
            <m:fPr>
              <m:ctrlPr>
                <w:rPr>
                  <w:rFonts w:ascii="Cambria Math" w:hAnsi="Cambria Math" w:cs="Arial"/>
                  <w:b/>
                  <w:sz w:val="20"/>
                  <w:szCs w:val="2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Arial"/>
                  <w:sz w:val="20"/>
                  <w:szCs w:val="20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3</m:t>
                  </m:r>
                </m:sup>
              </m:sSup>
            </m:den>
          </m:f>
        </m:oMath>
      </m:oMathPara>
    </w:p>
    <w:p w:rsidR="00EF0BC5" w:rsidRPr="00EF0BC5" w:rsidRDefault="00EF0BC5" w:rsidP="005B6FAC">
      <w:pPr>
        <w:spacing w:line="360" w:lineRule="auto"/>
        <w:ind w:left="708"/>
        <w:rPr>
          <w:rFonts w:cs="Arial"/>
          <w:b/>
          <w:sz w:val="16"/>
          <w:szCs w:val="16"/>
        </w:rPr>
      </w:pPr>
    </w:p>
    <w:p w:rsidR="002345EE" w:rsidRPr="008E3CA8" w:rsidRDefault="001414F3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x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∙x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10</m:t>
                    </m:r>
                  </m:sup>
                </m:sSup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sup>
        </m:sSup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10∙</m:t>
            </m:r>
          </m:e>
        </m:func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10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+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∙10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9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sup>
        </m:sSup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9</m:t>
            </m:r>
          </m:sup>
        </m:sSup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  <m:func>
              <m:funcPr>
                <m:ctrlPr>
                  <w:rPr>
                    <w:rFonts w:ascii="Cambria Math" w:hAnsi="Cambria Math" w:cs="Arial"/>
                    <w:b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ln</m:t>
                </m:r>
              </m:fName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10+10</m:t>
                </m:r>
              </m:e>
            </m:func>
          </m:e>
        </m:d>
      </m:oMath>
    </w:p>
    <w:p w:rsidR="002345EE" w:rsidRPr="000A7D44" w:rsidRDefault="002345EE" w:rsidP="002345EE">
      <w:pPr>
        <w:pStyle w:val="Odstavecseseznamem"/>
        <w:spacing w:line="360" w:lineRule="auto"/>
        <w:ind w:left="708"/>
        <w:rPr>
          <w:rFonts w:cs="Arial"/>
          <w:b/>
        </w:rPr>
      </w:pPr>
    </w:p>
    <w:p w:rsidR="002345EE" w:rsidRPr="00C538EA" w:rsidRDefault="001414F3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∙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∙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r>
          <m:rPr>
            <m:sty m:val="p"/>
          </m:rPr>
          <w:rPr>
            <w:rFonts w:ascii="Cambria Math" w:hAnsi="Cambria Math" w:cs="Arial"/>
          </w:rPr>
          <m:t>2∙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den>
        </m:f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 xml:space="preserve">- </m:t>
            </m:r>
            <m:f>
              <m:fPr>
                <m:ctrlPr>
                  <w:rPr>
                    <w:rFonts w:ascii="Cambria Math" w:hAnsi="Cambria Math" w:cs="Arial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2</m:t>
                </m:r>
              </m:den>
            </m:f>
          </m:sup>
        </m:sSup>
        <m:r>
          <m:rPr>
            <m:sty m:val="p"/>
          </m:rPr>
          <w:rPr>
            <w:rFonts w:ascii="Cambria Math" w:hAnsi="Cambria Math" w:cs="Arial"/>
          </w:rPr>
          <m:t>∙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</m:func>
        <m:r>
          <m:rPr>
            <m:sty m:val="p"/>
          </m:rPr>
          <w:rPr>
            <w:rFonts w:ascii="Cambria Math" w:hAnsi="Cambria Math" w:cs="Arial"/>
          </w:rPr>
          <m:t>+</m:t>
        </m:r>
        <m:r>
          <m:rPr>
            <m:sty m:val="p"/>
          </m:rPr>
          <w:rPr>
            <w:rFonts w:ascii="Cambria Math" w:eastAsiaTheme="minorEastAsia" w:hAnsi="Cambria Math" w:cs="Arial"/>
          </w:rPr>
          <m:t>2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den>
            </m:f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∙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Arial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func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func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rad>
          </m:den>
        </m:f>
      </m:oMath>
      <w:r w:rsidR="00C538EA" w:rsidRPr="00C538EA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-2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func>
          <m:funcPr>
            <m:ctrlPr>
              <w:rPr>
                <w:rFonts w:ascii="Cambria Math" w:eastAsiaTheme="minorEastAsia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</m:func>
      </m:oMath>
    </w:p>
    <w:p w:rsidR="002345EE" w:rsidRPr="00C538EA" w:rsidRDefault="002345EE" w:rsidP="002345EE">
      <w:pPr>
        <w:pStyle w:val="Odstavecseseznamem"/>
        <w:rPr>
          <w:rFonts w:cs="Arial"/>
          <w:b/>
        </w:rPr>
      </w:pPr>
    </w:p>
    <w:p w:rsidR="002345EE" w:rsidRPr="00C538EA" w:rsidRDefault="001414F3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 w:cs="Arial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+1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∙tg x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r>
          <m:rPr>
            <m:sty m:val="p"/>
          </m:rPr>
          <w:rPr>
            <w:rFonts w:ascii="Cambria Math" w:hAnsi="Cambria Math" w:cs="Arial"/>
          </w:rPr>
          <m:t>2x∙tg x+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sSup>
              <m:sSupPr>
                <m:ctrlPr>
                  <w:rPr>
                    <w:rFonts w:ascii="Cambria Math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Arial"/>
          </w:rPr>
          <m:t>∙</m:t>
        </m:r>
      </m:oMath>
      <w:r w:rsidR="00C538EA" w:rsidRPr="00C538EA">
        <w:rPr>
          <w:rFonts w:eastAsiaTheme="minorEastAsia" w:cs="Arial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+1</m:t>
            </m:r>
          </m:den>
        </m:f>
      </m:oMath>
      <w:r w:rsidR="00C538EA" w:rsidRPr="00C538EA">
        <w:rPr>
          <w:rFonts w:eastAsiaTheme="minorEastAsia" w:cs="Arial"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=2x tgx+1</m:t>
        </m:r>
      </m:oMath>
    </w:p>
    <w:p w:rsidR="00C627FE" w:rsidRPr="000A7D44" w:rsidRDefault="00C627FE" w:rsidP="00C627FE">
      <w:pPr>
        <w:pStyle w:val="Odstavecseseznamem"/>
        <w:rPr>
          <w:rFonts w:cs="Arial"/>
          <w:b/>
        </w:rPr>
      </w:pPr>
    </w:p>
    <w:p w:rsidR="007D04DA" w:rsidRPr="00EF0BC5" w:rsidRDefault="001414F3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x </m:t>
                </m:r>
              </m:e>
            </m:func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∙ 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-3</m:t>
            </m:r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x </m:t>
                </m:r>
              </m:e>
            </m:func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∙3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x 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x 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- 3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x </m:t>
                    </m:r>
                  </m:e>
                </m:func>
              </m:e>
            </m:d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="00C538EA" w:rsidRPr="00C538EA">
        <w:rPr>
          <w:rFonts w:eastAsiaTheme="minorEastAsia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</m:func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-3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4</m:t>
                </m:r>
              </m:sup>
            </m:sSup>
          </m:den>
        </m:f>
      </m:oMath>
    </w:p>
    <w:p w:rsidR="00EF0BC5" w:rsidRPr="00EF0BC5" w:rsidRDefault="00EF0BC5" w:rsidP="00EF0BC5">
      <w:pPr>
        <w:pStyle w:val="Odstavecseseznamem"/>
        <w:rPr>
          <w:rFonts w:cs="Arial"/>
          <w:b/>
        </w:rPr>
      </w:pPr>
    </w:p>
    <w:p w:rsidR="00357118" w:rsidRPr="00EF0BC5" w:rsidRDefault="001414F3" w:rsidP="00357118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2x ∙ 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∙ 2x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+2x-2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+2x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="00EF0BC5" w:rsidRPr="00EF0BC5">
        <w:rPr>
          <w:rFonts w:eastAsiaTheme="minorEastAsia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4x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0A7D44" w:rsidRPr="000A7D44" w:rsidRDefault="000A7D44" w:rsidP="000A7D44">
      <w:pPr>
        <w:spacing w:line="360" w:lineRule="auto"/>
        <w:rPr>
          <w:rFonts w:cs="Arial"/>
          <w:b/>
        </w:rPr>
      </w:pPr>
    </w:p>
    <w:sectPr w:rsidR="000A7D44" w:rsidRPr="000A7D44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FB2" w:rsidRDefault="00955FB2" w:rsidP="00CA6778">
      <w:pPr>
        <w:spacing w:before="0" w:after="0"/>
      </w:pPr>
      <w:r>
        <w:separator/>
      </w:r>
    </w:p>
  </w:endnote>
  <w:endnote w:type="continuationSeparator" w:id="0">
    <w:p w:rsidR="00955FB2" w:rsidRDefault="00955FB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EA" w:rsidRPr="0015164B" w:rsidRDefault="00C538E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C538EA" w:rsidRPr="0015164B" w:rsidRDefault="00C538E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538EA" w:rsidRPr="0015164B" w:rsidRDefault="00C538E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FB2" w:rsidRDefault="00955FB2" w:rsidP="00CA6778">
      <w:pPr>
        <w:spacing w:before="0" w:after="0"/>
      </w:pPr>
      <w:r>
        <w:separator/>
      </w:r>
    </w:p>
  </w:footnote>
  <w:footnote w:type="continuationSeparator" w:id="0">
    <w:p w:rsidR="00955FB2" w:rsidRDefault="00955FB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0366CDC8"/>
    <w:lvl w:ilvl="0" w:tplc="F6B63A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E376D23C"/>
    <w:lvl w:ilvl="0" w:tplc="C3B816D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8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759B057A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817AB7"/>
    <w:multiLevelType w:val="hybridMultilevel"/>
    <w:tmpl w:val="7B841C0A"/>
    <w:lvl w:ilvl="0" w:tplc="135C33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11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0D9A"/>
    <w:rsid w:val="00066E2D"/>
    <w:rsid w:val="00070A07"/>
    <w:rsid w:val="00084AD2"/>
    <w:rsid w:val="000A11F2"/>
    <w:rsid w:val="000A27C5"/>
    <w:rsid w:val="000A7D44"/>
    <w:rsid w:val="000C5873"/>
    <w:rsid w:val="000F28C2"/>
    <w:rsid w:val="00104E5B"/>
    <w:rsid w:val="001062AC"/>
    <w:rsid w:val="00121B15"/>
    <w:rsid w:val="001414F3"/>
    <w:rsid w:val="0015164B"/>
    <w:rsid w:val="0017080B"/>
    <w:rsid w:val="001B2300"/>
    <w:rsid w:val="001E4CDE"/>
    <w:rsid w:val="00210CBA"/>
    <w:rsid w:val="00215B30"/>
    <w:rsid w:val="002345EE"/>
    <w:rsid w:val="00235DCF"/>
    <w:rsid w:val="00247D1D"/>
    <w:rsid w:val="00252D2D"/>
    <w:rsid w:val="00273916"/>
    <w:rsid w:val="00281EB3"/>
    <w:rsid w:val="002C6925"/>
    <w:rsid w:val="00341E74"/>
    <w:rsid w:val="00357118"/>
    <w:rsid w:val="00375125"/>
    <w:rsid w:val="003833DB"/>
    <w:rsid w:val="003C040B"/>
    <w:rsid w:val="003D1D48"/>
    <w:rsid w:val="00417A43"/>
    <w:rsid w:val="00441154"/>
    <w:rsid w:val="004513CC"/>
    <w:rsid w:val="00452B36"/>
    <w:rsid w:val="00483AB0"/>
    <w:rsid w:val="004B0AD8"/>
    <w:rsid w:val="004D30A8"/>
    <w:rsid w:val="004F5FC7"/>
    <w:rsid w:val="00530590"/>
    <w:rsid w:val="00530E34"/>
    <w:rsid w:val="0055741E"/>
    <w:rsid w:val="005B6FAC"/>
    <w:rsid w:val="005D001D"/>
    <w:rsid w:val="005D4579"/>
    <w:rsid w:val="006347FB"/>
    <w:rsid w:val="006515B1"/>
    <w:rsid w:val="006516F6"/>
    <w:rsid w:val="00666590"/>
    <w:rsid w:val="00684206"/>
    <w:rsid w:val="006F6764"/>
    <w:rsid w:val="007269D6"/>
    <w:rsid w:val="00755D17"/>
    <w:rsid w:val="00770EF8"/>
    <w:rsid w:val="007B27EA"/>
    <w:rsid w:val="007D04DA"/>
    <w:rsid w:val="007D7629"/>
    <w:rsid w:val="00806DB7"/>
    <w:rsid w:val="00825B43"/>
    <w:rsid w:val="008B0D7F"/>
    <w:rsid w:val="008E3CA8"/>
    <w:rsid w:val="00915B0C"/>
    <w:rsid w:val="0092090D"/>
    <w:rsid w:val="00947E9C"/>
    <w:rsid w:val="00955FB2"/>
    <w:rsid w:val="009C77DA"/>
    <w:rsid w:val="009D4A29"/>
    <w:rsid w:val="00A10A82"/>
    <w:rsid w:val="00A51413"/>
    <w:rsid w:val="00AD0479"/>
    <w:rsid w:val="00AF18B3"/>
    <w:rsid w:val="00BB219D"/>
    <w:rsid w:val="00BD446E"/>
    <w:rsid w:val="00BE1455"/>
    <w:rsid w:val="00BE57B7"/>
    <w:rsid w:val="00C538EA"/>
    <w:rsid w:val="00C627FE"/>
    <w:rsid w:val="00CA6778"/>
    <w:rsid w:val="00CA68AF"/>
    <w:rsid w:val="00CC2F15"/>
    <w:rsid w:val="00CC4562"/>
    <w:rsid w:val="00D10EA8"/>
    <w:rsid w:val="00DD7330"/>
    <w:rsid w:val="00E10A0F"/>
    <w:rsid w:val="00E44D5F"/>
    <w:rsid w:val="00EF0BC5"/>
    <w:rsid w:val="00EF749B"/>
    <w:rsid w:val="00F0783D"/>
    <w:rsid w:val="00F100B5"/>
    <w:rsid w:val="00F23263"/>
    <w:rsid w:val="00F333F8"/>
    <w:rsid w:val="00FA3AAD"/>
    <w:rsid w:val="00FA5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A9926-0E13-4534-ADF0-D2D44857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309</TotalTime>
  <Pages>3</Pages>
  <Words>294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7</cp:revision>
  <dcterms:created xsi:type="dcterms:W3CDTF">2013-03-18T20:42:00Z</dcterms:created>
  <dcterms:modified xsi:type="dcterms:W3CDTF">2014-04-10T20:57:00Z</dcterms:modified>
</cp:coreProperties>
</file>