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584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Geo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met</w:t>
      </w:r>
      <w:r w:rsidR="00A2584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r</w:t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ická posloupnost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080B" w:rsidRDefault="00FC6B31" w:rsidP="005D4579">
      <w:pPr>
        <w:rPr>
          <w:rFonts w:eastAsiaTheme="minorEastAsia"/>
        </w:rPr>
      </w:pPr>
      <w:r>
        <w:lastRenderedPageBreak/>
        <w:t xml:space="preserve">U následujících pěti </w:t>
      </w:r>
      <w:r w:rsidR="00A25843">
        <w:t>geo</w:t>
      </w:r>
      <w:r>
        <w:t>met</w:t>
      </w:r>
      <w:r w:rsidR="00A25843">
        <w:t>r</w:t>
      </w:r>
      <w:r>
        <w:t xml:space="preserve">ických posloupností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</m:oMath>
      <w:r>
        <w:rPr>
          <w:rFonts w:eastAsiaTheme="minorEastAsia"/>
        </w:rPr>
        <w:t xml:space="preserve"> známe jen některé údaje, které jsou přehledně uvedeny v tabulce. Doplňte zbývající:</w:t>
      </w:r>
    </w:p>
    <w:p w:rsidR="00FC6B31" w:rsidRDefault="00FC6B31" w:rsidP="005D4579">
      <w:pPr>
        <w:rPr>
          <w:rFonts w:eastAsiaTheme="minorEastAsia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629"/>
        <w:gridCol w:w="1629"/>
        <w:gridCol w:w="1630"/>
        <w:gridCol w:w="1630"/>
        <w:gridCol w:w="1630"/>
        <w:gridCol w:w="1630"/>
      </w:tblGrid>
      <w:tr w:rsidR="000C16FC" w:rsidTr="00FC6B31"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16FC" w:rsidRDefault="000C16FC" w:rsidP="007A58E0">
            <w:r>
              <w:t>Číslo úlohy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0C16FC" w:rsidRDefault="000C16FC" w:rsidP="007A58E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0C16FC" w:rsidRDefault="000C16FC" w:rsidP="007A58E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0C16FC" w:rsidRDefault="000C16FC" w:rsidP="007A58E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0C16FC" w:rsidRDefault="000C16FC" w:rsidP="007A58E0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q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16FC" w:rsidRDefault="000C16FC" w:rsidP="007A58E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</w:tr>
      <w:tr w:rsidR="000C16FC" w:rsidTr="000C16FC">
        <w:trPr>
          <w:trHeight w:val="567"/>
        </w:trPr>
        <w:tc>
          <w:tcPr>
            <w:tcW w:w="16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0C16FC" w:rsidRDefault="000C16FC" w:rsidP="007A58E0">
            <w:pPr>
              <w:jc w:val="center"/>
            </w:pPr>
            <w:r>
              <w:t>1.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</w:tcBorders>
          </w:tcPr>
          <w:p w:rsidR="000C16FC" w:rsidRPr="000778D2" w:rsidRDefault="000A4531" w:rsidP="000C1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0C16F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0C16FC" w:rsidRDefault="000C16FC" w:rsidP="007A58E0"/>
        </w:tc>
        <w:tc>
          <w:tcPr>
            <w:tcW w:w="1630" w:type="dxa"/>
            <w:tcBorders>
              <w:top w:val="single" w:sz="18" w:space="0" w:color="auto"/>
            </w:tcBorders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0C16FC" w:rsidRPr="000778D2" w:rsidRDefault="000C16FC" w:rsidP="007A58E0">
            <w:pPr>
              <w:jc w:val="center"/>
              <w:rPr>
                <w:b/>
              </w:rPr>
            </w:pPr>
            <w:r>
              <w:rPr>
                <w:b/>
              </w:rPr>
              <w:t xml:space="preserve">  5</w:t>
            </w:r>
          </w:p>
        </w:tc>
        <w:tc>
          <w:tcPr>
            <w:tcW w:w="1630" w:type="dxa"/>
            <w:tcBorders>
              <w:top w:val="single" w:sz="18" w:space="0" w:color="auto"/>
              <w:right w:val="single" w:sz="18" w:space="0" w:color="auto"/>
            </w:tcBorders>
          </w:tcPr>
          <w:p w:rsidR="000C16FC" w:rsidRDefault="000C16FC" w:rsidP="007A58E0">
            <w:pPr>
              <w:jc w:val="center"/>
            </w:pPr>
          </w:p>
        </w:tc>
      </w:tr>
      <w:tr w:rsidR="000C16FC" w:rsidTr="000C16FC">
        <w:trPr>
          <w:trHeight w:val="567"/>
        </w:trPr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0C16FC" w:rsidRDefault="000C16FC" w:rsidP="007A58E0">
            <w:pPr>
              <w:jc w:val="center"/>
            </w:pPr>
            <w:r>
              <w:t>2.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0C16FC" w:rsidRDefault="000C16FC" w:rsidP="007A58E0"/>
        </w:tc>
        <w:tc>
          <w:tcPr>
            <w:tcW w:w="1630" w:type="dxa"/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630" w:type="dxa"/>
          </w:tcPr>
          <w:p w:rsidR="000C16FC" w:rsidRPr="000778D2" w:rsidRDefault="000C16FC" w:rsidP="000C16F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30" w:type="dxa"/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  <w:r w:rsidRPr="000C16FC">
              <w:rPr>
                <w:b/>
              </w:rPr>
              <w:t>–</w:t>
            </w:r>
            <w: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0C16FC" w:rsidRDefault="000C16FC" w:rsidP="007A58E0"/>
        </w:tc>
      </w:tr>
      <w:tr w:rsidR="000C16FC" w:rsidTr="000C16FC">
        <w:trPr>
          <w:trHeight w:val="567"/>
        </w:trPr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0C16FC" w:rsidRDefault="000C16FC" w:rsidP="007A58E0">
            <w:pPr>
              <w:jc w:val="center"/>
            </w:pPr>
            <w:r>
              <w:t>3.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1,5</w:t>
            </w:r>
          </w:p>
        </w:tc>
        <w:tc>
          <w:tcPr>
            <w:tcW w:w="1630" w:type="dxa"/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630" w:type="dxa"/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630" w:type="dxa"/>
          </w:tcPr>
          <w:p w:rsidR="000C16FC" w:rsidRDefault="000C16FC" w:rsidP="007A58E0"/>
        </w:tc>
        <w:tc>
          <w:tcPr>
            <w:tcW w:w="1630" w:type="dxa"/>
            <w:tcBorders>
              <w:right w:val="single" w:sz="18" w:space="0" w:color="auto"/>
            </w:tcBorders>
          </w:tcPr>
          <w:p w:rsidR="000C16FC" w:rsidRDefault="000C16FC" w:rsidP="007A58E0"/>
        </w:tc>
      </w:tr>
      <w:tr w:rsidR="000C16FC" w:rsidTr="000C16FC">
        <w:trPr>
          <w:trHeight w:val="567"/>
        </w:trPr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0C16FC" w:rsidRDefault="000C16FC" w:rsidP="007A58E0">
            <w:pPr>
              <w:jc w:val="center"/>
            </w:pPr>
            <w:r>
              <w:t>4.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0C16FC" w:rsidRDefault="000C16FC" w:rsidP="007A58E0"/>
        </w:tc>
        <w:tc>
          <w:tcPr>
            <w:tcW w:w="1630" w:type="dxa"/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0" w:type="dxa"/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630" w:type="dxa"/>
          </w:tcPr>
          <w:p w:rsidR="000C16FC" w:rsidRPr="000C16FC" w:rsidRDefault="000C16FC" w:rsidP="000C16FC">
            <w:pPr>
              <w:pStyle w:val="Odstavecseseznamem"/>
              <w:ind w:left="3"/>
              <w:jc w:val="center"/>
              <w:rPr>
                <w:b/>
              </w:rPr>
            </w:pPr>
            <w:r w:rsidRPr="000C16FC">
              <w:rPr>
                <w:b/>
              </w:rPr>
              <w:t>– 3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0C16FC" w:rsidRPr="000778D2" w:rsidRDefault="000C16FC" w:rsidP="007A5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182</w:t>
            </w:r>
          </w:p>
        </w:tc>
      </w:tr>
      <w:tr w:rsidR="000C16FC" w:rsidTr="000C16FC">
        <w:trPr>
          <w:trHeight w:val="567"/>
        </w:trPr>
        <w:tc>
          <w:tcPr>
            <w:tcW w:w="16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C16FC" w:rsidRDefault="000C16FC" w:rsidP="007A58E0">
            <w:pPr>
              <w:jc w:val="center"/>
            </w:pPr>
            <w:r>
              <w:t>5.</w:t>
            </w:r>
          </w:p>
        </w:tc>
        <w:tc>
          <w:tcPr>
            <w:tcW w:w="1629" w:type="dxa"/>
            <w:tcBorders>
              <w:left w:val="single" w:sz="18" w:space="0" w:color="auto"/>
              <w:bottom w:val="single" w:sz="18" w:space="0" w:color="auto"/>
            </w:tcBorders>
          </w:tcPr>
          <w:p w:rsidR="000C16FC" w:rsidRDefault="000C16FC" w:rsidP="007A58E0">
            <w:pPr>
              <w:jc w:val="center"/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0C16FC" w:rsidRDefault="000C16FC" w:rsidP="007A58E0"/>
        </w:tc>
        <w:tc>
          <w:tcPr>
            <w:tcW w:w="1630" w:type="dxa"/>
            <w:tcBorders>
              <w:bottom w:val="single" w:sz="18" w:space="0" w:color="auto"/>
            </w:tcBorders>
          </w:tcPr>
          <w:p w:rsidR="000C16FC" w:rsidRPr="000C16FC" w:rsidRDefault="000C16FC" w:rsidP="000C16FC">
            <w:pPr>
              <w:jc w:val="center"/>
              <w:rPr>
                <w:b/>
              </w:rPr>
            </w:pP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0C16FC" w:rsidRPr="000778D2" w:rsidRDefault="007A58E0" w:rsidP="007A58E0">
            <w:pPr>
              <w:jc w:val="center"/>
              <w:rPr>
                <w:b/>
                <w:sz w:val="24"/>
                <w:szCs w:val="24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630" w:type="dxa"/>
            <w:tcBorders>
              <w:bottom w:val="single" w:sz="18" w:space="0" w:color="auto"/>
              <w:right w:val="single" w:sz="18" w:space="0" w:color="auto"/>
            </w:tcBorders>
          </w:tcPr>
          <w:p w:rsidR="000C16FC" w:rsidRPr="000778D2" w:rsidRDefault="000A4531" w:rsidP="007A58E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21,5</w:t>
            </w:r>
          </w:p>
        </w:tc>
      </w:tr>
    </w:tbl>
    <w:p w:rsidR="00FC6B31" w:rsidRDefault="00FC6B31" w:rsidP="005D4579"/>
    <w:p w:rsidR="000C16FC" w:rsidRPr="005D4579" w:rsidRDefault="000C16FC" w:rsidP="000C16FC">
      <w:bookmarkStart w:id="0" w:name="_GoBack"/>
      <w:bookmarkEnd w:id="0"/>
    </w:p>
    <w:sectPr w:rsidR="000C16FC" w:rsidRPr="005D4579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8E0" w:rsidRDefault="007A58E0" w:rsidP="00CA6778">
      <w:pPr>
        <w:spacing w:before="0" w:after="0"/>
      </w:pPr>
      <w:r>
        <w:separator/>
      </w:r>
    </w:p>
  </w:endnote>
  <w:endnote w:type="continuationSeparator" w:id="0">
    <w:p w:rsidR="007A58E0" w:rsidRDefault="007A58E0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58E0" w:rsidRPr="0015164B" w:rsidRDefault="007A58E0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7A58E0" w:rsidRPr="0015164B" w:rsidRDefault="007A58E0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7A58E0" w:rsidRPr="0015164B" w:rsidRDefault="007A58E0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8E0" w:rsidRDefault="007A58E0" w:rsidP="00CA6778">
      <w:pPr>
        <w:spacing w:before="0" w:after="0"/>
      </w:pPr>
      <w:r>
        <w:separator/>
      </w:r>
    </w:p>
  </w:footnote>
  <w:footnote w:type="continuationSeparator" w:id="0">
    <w:p w:rsidR="007A58E0" w:rsidRDefault="007A58E0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72CDC"/>
    <w:multiLevelType w:val="hybridMultilevel"/>
    <w:tmpl w:val="2A7AFC8C"/>
    <w:lvl w:ilvl="0" w:tplc="4B00BC08">
      <w:start w:val="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EB7778"/>
    <w:multiLevelType w:val="hybridMultilevel"/>
    <w:tmpl w:val="95E8522C"/>
    <w:lvl w:ilvl="0" w:tplc="8A48669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D5"/>
    <w:rsid w:val="000778D2"/>
    <w:rsid w:val="00084AD2"/>
    <w:rsid w:val="000A4531"/>
    <w:rsid w:val="000C16FC"/>
    <w:rsid w:val="0015164B"/>
    <w:rsid w:val="0017080B"/>
    <w:rsid w:val="00182CD5"/>
    <w:rsid w:val="00235DCF"/>
    <w:rsid w:val="00247D1D"/>
    <w:rsid w:val="00252D2D"/>
    <w:rsid w:val="00281EB3"/>
    <w:rsid w:val="002E09CD"/>
    <w:rsid w:val="00375125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7A58E0"/>
    <w:rsid w:val="00947E9C"/>
    <w:rsid w:val="00987ABC"/>
    <w:rsid w:val="009C77DA"/>
    <w:rsid w:val="00A25843"/>
    <w:rsid w:val="00AC75F3"/>
    <w:rsid w:val="00B807B5"/>
    <w:rsid w:val="00BD446E"/>
    <w:rsid w:val="00CA6778"/>
    <w:rsid w:val="00CA68AF"/>
    <w:rsid w:val="00CC7ADA"/>
    <w:rsid w:val="00DA6F21"/>
    <w:rsid w:val="00E718CA"/>
    <w:rsid w:val="00F23263"/>
    <w:rsid w:val="00FC6B31"/>
    <w:rsid w:val="00FD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FD6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&#269;a\Downloads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261</TotalTime>
  <Pages>2</Pages>
  <Words>44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holeckovahelena</cp:lastModifiedBy>
  <cp:revision>7</cp:revision>
  <dcterms:created xsi:type="dcterms:W3CDTF">2012-11-07T20:47:00Z</dcterms:created>
  <dcterms:modified xsi:type="dcterms:W3CDTF">2013-12-15T17:00:00Z</dcterms:modified>
</cp:coreProperties>
</file>