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178" w:rsidRDefault="00D33178" w:rsidP="00D3317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Goniometrický tvar komplexního čísla  - vlastnosti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33178" w:rsidRDefault="00D91E96" w:rsidP="00D33178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91E96">
        <w:rPr>
          <w:noProof/>
          <w:lang w:eastAsia="cs-CZ"/>
        </w:rPr>
        <w:lastRenderedPageBreak/>
        <w:pict>
          <v:line id="Line 4" o:spid="_x0000_s1026" style="position:absolute;flip:y;z-index:251665408;visibility:visible;mso-width-relative:margin;mso-height-relative:margin" from="337.3pt,32.3pt" to="340.75pt,1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" strokecolor="black [3213]" strokeweight="1pt">
            <v:stroke endarrow="block"/>
            <v:shadow color="#eeece1 [3214]"/>
          </v:line>
        </w:pict>
      </w:r>
      <w:r w:rsidR="00D33178">
        <w:rPr>
          <w:rFonts w:ascii="Comic Sans MS" w:hAnsi="Comic Sans MS" w:cs="Comic Sans MS"/>
          <w:b/>
          <w:bCs/>
          <w:color w:val="024595"/>
          <w:sz w:val="54"/>
          <w:szCs w:val="54"/>
        </w:rPr>
        <w:t>Zadání:</w:t>
      </w:r>
      <w:r w:rsidR="00D33178" w:rsidRPr="00C1518D">
        <w:rPr>
          <w:noProof/>
          <w:lang w:eastAsia="cs-CZ"/>
        </w:rPr>
        <w:t xml:space="preserve"> </w:t>
      </w:r>
    </w:p>
    <w:p w:rsidR="00D33178" w:rsidRDefault="00D91E96" w:rsidP="00D33178">
      <w:pPr>
        <w:rPr>
          <w:rFonts w:cs="Arial"/>
        </w:rPr>
      </w:pPr>
      <w:r w:rsidRPr="00D91E96">
        <w:rPr>
          <w:noProof/>
          <w:color w:val="000000" w:themeColor="text1"/>
          <w:lang w:eastAsia="cs-CZ"/>
        </w:rPr>
        <w:pict>
          <v:line id="Line 19" o:spid="_x0000_s1032" style="position:absolute;flip:y;z-index:251663360;visibility:visible;mso-width-relative:margin;mso-height-relative:margin" from="338.9pt,9.9pt" to="386.7pt,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" strokecolor="black [3213]" strokeweight="1.5pt">
            <v:shadow color="#eeece1 [3214]"/>
          </v:line>
        </w:pict>
      </w:r>
      <w:r w:rsidRPr="00D91E96">
        <w:rPr>
          <w:rFonts w:eastAsiaTheme="minorEastAsia" w:cs="Arial"/>
          <w:iCs/>
          <w:noProof/>
          <w:lang w:eastAsia="cs-CZ"/>
        </w:rPr>
        <w:pict>
          <v:oval id="Oval 2" o:spid="_x0000_s1031" style="position:absolute;margin-left:277.4pt;margin-top:10pt;width:123.25pt;height:120.95pt;z-index:251661312;visibility:visible;mso-wrap-style:no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" filled="f" fillcolor="#4f81bd [3204]" strokecolor="black [3213]" strokeweight="1pt">
            <v:shadow color="#eeece1 [3214]"/>
          </v:oval>
        </w:pict>
      </w:r>
      <w:r w:rsidR="00D33178">
        <w:rPr>
          <w:rFonts w:cs="Arial"/>
        </w:rPr>
        <w:t>Zopakujme si:</w:t>
      </w:r>
      <w:r w:rsidR="00D33178" w:rsidRPr="00EF5C09">
        <w:rPr>
          <w:rFonts w:eastAsiaTheme="minorEastAsia" w:cs="Arial"/>
          <w:iCs/>
          <w:noProof/>
          <w:lang w:eastAsia="cs-CZ"/>
        </w:rPr>
        <w:t xml:space="preserve"> </w:t>
      </w:r>
    </w:p>
    <w:p w:rsidR="00D33178" w:rsidRDefault="00D91E96" w:rsidP="00D33178">
      <w:pPr>
        <w:rPr>
          <w:rFonts w:eastAsiaTheme="minorEastAsia" w:cs="Arial"/>
        </w:rPr>
      </w:pPr>
      <w:r w:rsidRPr="00D91E96">
        <w:rPr>
          <w:noProof/>
          <w:lang w:eastAsia="cs-CZ"/>
        </w:rPr>
        <w:pict>
          <v:line id="Line 8" o:spid="_x0000_s1030" style="position:absolute;flip:x;z-index:251662336;visibility:visible;mso-width-relative:margin" from="337.1pt,5.9pt" to="375.9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" strokecolor="black [3213]" strokeweight="2.25pt">
            <v:stroke dashstyle="1 1"/>
            <v:shadow color="#eeece1 [3214]"/>
          </v:line>
        </w:pict>
      </w:r>
      <w:r w:rsidRPr="00D91E96">
        <w:rPr>
          <w:noProof/>
          <w:lang w:eastAsia="cs-CZ"/>
        </w:rPr>
        <w:pict>
          <v:line id="_x0000_s1029" style="position:absolute;flip:x y;z-index:251667456;visibility:visible;mso-width-relative:margin;mso-height-relative:margin" from="376.4pt,3.45pt" to="377pt,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" strokecolor="windowText" strokeweight="2.25pt">
            <v:stroke dashstyle="1 1"/>
            <v:shadow color="#eeece1 [3214]"/>
          </v:line>
        </w:pict>
      </w:r>
      <w:r w:rsidR="00D33178" w:rsidRPr="00241AD3">
        <w:rPr>
          <w:rFonts w:eastAsiaTheme="minorEastAsia" w:cs="Arial"/>
          <w:sz w:val="20"/>
          <w:szCs w:val="20"/>
        </w:rPr>
        <w:t>Komplexní čísl</w:t>
      </w:r>
      <w:r w:rsidR="00D33178">
        <w:rPr>
          <w:rFonts w:eastAsiaTheme="minorEastAsia" w:cs="Arial"/>
          <w:sz w:val="20"/>
          <w:szCs w:val="20"/>
        </w:rPr>
        <w:t>o:</w:t>
      </w:r>
      <w:r w:rsidR="00D33178">
        <w:rPr>
          <w:rFonts w:eastAsiaTheme="minorEastAsia" w:cs="Arial"/>
          <w:sz w:val="20"/>
          <w:szCs w:val="20"/>
        </w:rPr>
        <w:tab/>
      </w:r>
      <w:r w:rsidR="00D33178">
        <w:rPr>
          <w:rFonts w:eastAsiaTheme="minorEastAsia" w:cs="Arial"/>
          <w:sz w:val="20"/>
          <w:szCs w:val="20"/>
        </w:rPr>
        <w:tab/>
      </w:r>
      <w:r w:rsidR="00D33178">
        <w:rPr>
          <w:rFonts w:eastAsiaTheme="minorEastAsia" w:cs="Arial"/>
          <w:sz w:val="20"/>
          <w:szCs w:val="20"/>
        </w:rPr>
        <w:tab/>
      </w:r>
      <w:r w:rsidR="00D33178">
        <w:rPr>
          <w:rFonts w:eastAsiaTheme="minorEastAsia" w:cs="Arial"/>
          <w:sz w:val="20"/>
          <w:szCs w:val="20"/>
        </w:rPr>
        <w:tab/>
      </w:r>
      <w:r w:rsidR="00D33178">
        <w:rPr>
          <w:rFonts w:eastAsiaTheme="minorEastAsia" w:cs="Arial"/>
          <w:sz w:val="20"/>
          <w:szCs w:val="20"/>
        </w:rPr>
        <w:tab/>
      </w:r>
      <w:r w:rsidR="00D33178">
        <w:rPr>
          <w:rFonts w:eastAsiaTheme="minorEastAsia" w:cs="Arial"/>
          <w:sz w:val="20"/>
          <w:szCs w:val="20"/>
        </w:rPr>
        <w:tab/>
      </w:r>
      <w:r w:rsidR="00D33178">
        <w:rPr>
          <w:rFonts w:eastAsiaTheme="minorEastAsia" w:cs="Arial"/>
          <w:sz w:val="20"/>
          <w:szCs w:val="20"/>
        </w:rPr>
        <w:tab/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 xml:space="preserve">   a</m:t>
            </m:r>
          </m:e>
          <m:sub>
            <m:r>
              <w:rPr>
                <w:rFonts w:ascii="Cambria Math" w:eastAsiaTheme="minorEastAsia" w:hAnsi="Cambria Math" w:cs="Arial"/>
              </w:rPr>
              <m:t>2</m:t>
            </m:r>
          </m:sub>
        </m:sSub>
      </m:oMath>
      <w:r w:rsidR="00D33178">
        <w:rPr>
          <w:rFonts w:eastAsiaTheme="minorEastAsia" w:cs="Arial"/>
          <w:sz w:val="20"/>
          <w:szCs w:val="20"/>
        </w:rPr>
        <w:tab/>
        <w:t xml:space="preserve">     </w:t>
      </w:r>
      <w:r w:rsidR="00D33178" w:rsidRPr="00241AD3">
        <w:rPr>
          <w:rFonts w:eastAsiaTheme="minorEastAsia" w:cs="Arial"/>
          <w:sz w:val="20"/>
          <w:szCs w:val="20"/>
        </w:rPr>
        <w:t xml:space="preserve"> </w:t>
      </w:r>
      <w:r w:rsidR="00D33178">
        <w:rPr>
          <w:rFonts w:eastAsiaTheme="minorEastAsia" w:cs="Arial"/>
          <w:iCs/>
          <w:noProof/>
          <w:lang w:eastAsia="cs-CZ"/>
        </w:rPr>
        <w:drawing>
          <wp:inline distT="0" distB="0" distL="0" distR="0">
            <wp:extent cx="143988" cy="138989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79" cy="1397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33178">
        <w:rPr>
          <w:rFonts w:eastAsiaTheme="minorEastAsia" w:cs="Arial"/>
        </w:rPr>
        <w:tab/>
      </w:r>
      <m:oMath>
        <m:r>
          <w:rPr>
            <w:rFonts w:ascii="Cambria Math" w:hAnsi="Cambria Math" w:cs="Arial"/>
          </w:rPr>
          <m:t>a=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</m:oMath>
    </w:p>
    <w:p w:rsidR="00D33178" w:rsidRDefault="00D91E96" w:rsidP="00D33178">
      <w:pPr>
        <w:ind w:left="284"/>
        <w:rPr>
          <w:rFonts w:eastAsiaTheme="minorEastAsia" w:cs="Arial"/>
          <w:iCs/>
        </w:rPr>
      </w:pPr>
      <w:r w:rsidRPr="00D91E96">
        <w:rPr>
          <w:noProof/>
          <w:lang w:eastAsia="cs-CZ"/>
        </w:rPr>
        <w:pict>
          <v:shape id="Arc 13" o:spid="_x0000_s1028" style="position:absolute;left:0;text-align:left;margin-left:345.95pt;margin-top:7.95pt;width:24.75pt;height:25.9pt;z-index:251666432;visibility:visible;mso-wrap-style:none;mso-width-relative:margin;mso-height-relative:margin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" adj="0,,0" path="m10862,nfc17510,3868,21600,10979,21600,18670em10862,nsc17510,3868,21600,10979,21600,18670l,18670,10862,xe" filled="f" fillcolor="#4f81bd [3204]" strokecolor="black [3213]" strokeweight="2.25pt">
            <v:stroke joinstyle="round"/>
            <v:shadow color="#eeece1 [3214]"/>
            <v:formulas/>
            <v:path arrowok="t" o:extrusionok="f" o:connecttype="custom" o:connectlocs="5515476,0;10966974,13039456;0,13039456" o:connectangles="0,0,0"/>
          </v:shape>
        </w:pict>
      </w:r>
      <w:r w:rsidR="00D33178" w:rsidRPr="001B73C6">
        <w:rPr>
          <w:rFonts w:eastAsiaTheme="minorEastAsia" w:cs="Arial"/>
          <w:sz w:val="20"/>
          <w:szCs w:val="20"/>
        </w:rPr>
        <w:t>Algebraický tvar:</w:t>
      </w:r>
      <w:r w:rsidR="00D33178">
        <w:rPr>
          <w:rFonts w:eastAsiaTheme="minorEastAsia" w:cs="Arial"/>
          <w:sz w:val="20"/>
          <w:szCs w:val="20"/>
        </w:rPr>
        <w:tab/>
      </w:r>
      <w:r w:rsidR="00D33178">
        <w:rPr>
          <w:rFonts w:eastAsiaTheme="minorEastAsia" w:cs="Arial"/>
        </w:rPr>
        <w:t xml:space="preserve"> </w:t>
      </w:r>
      <m:oMath>
        <m:r>
          <w:rPr>
            <w:rFonts w:ascii="Cambria Math" w:hAnsi="Cambria Math" w:cs="Arial"/>
          </w:rPr>
          <m:t>a=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</m:oMath>
      <w:r w:rsidR="00D33178">
        <w:rPr>
          <w:rFonts w:eastAsiaTheme="minorEastAsia" w:cs="Arial"/>
        </w:rPr>
        <w:tab/>
      </w:r>
      <w:r w:rsidR="00D33178">
        <w:rPr>
          <w:rFonts w:eastAsiaTheme="minorEastAsia" w:cs="Arial"/>
        </w:rPr>
        <w:tab/>
      </w:r>
      <w:r w:rsidR="00D33178">
        <w:rPr>
          <w:rFonts w:eastAsiaTheme="minorEastAsia" w:cs="Arial"/>
        </w:rPr>
        <w:tab/>
      </w:r>
      <w:r w:rsidR="00D33178">
        <w:rPr>
          <w:rFonts w:eastAsiaTheme="minorEastAsia" w:cs="Arial"/>
        </w:rPr>
        <w:tab/>
      </w:r>
      <w:r w:rsidR="00D33178">
        <w:rPr>
          <w:rFonts w:eastAsiaTheme="minorEastAsia" w:cs="Arial"/>
        </w:rPr>
        <w:tab/>
      </w:r>
      <m:oMath>
        <m:r>
          <w:rPr>
            <w:rFonts w:ascii="Cambria Math" w:eastAsiaTheme="minorEastAsia" w:hAnsi="Cambria Math" w:cs="Arial"/>
          </w:rPr>
          <m:t xml:space="preserve">          </m:t>
        </m:r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a</m:t>
            </m:r>
          </m:e>
        </m:d>
      </m:oMath>
    </w:p>
    <w:p w:rsidR="00D33178" w:rsidRPr="001B73C6" w:rsidRDefault="00D91E96" w:rsidP="00D33178">
      <w:pPr>
        <w:ind w:left="284"/>
        <w:rPr>
          <w:noProof/>
          <w:lang w:eastAsia="cs-CZ"/>
        </w:rPr>
      </w:pPr>
      <w:r>
        <w:rPr>
          <w:noProof/>
          <w:lang w:eastAsia="cs-CZ"/>
        </w:rPr>
        <w:pict>
          <v:line id="Line 3" o:spid="_x0000_s1027" style="position:absolute;left:0;text-align:left;z-index:251664384;visibility:visible;mso-width-relative:margin;mso-height-relative:margin" from="253.75pt,14.8pt" to="419.0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" strokecolor="black [3213]" strokeweight="1pt">
            <v:stroke endarrow="block"/>
            <v:shadow color="#eeece1 [3214]"/>
          </v:line>
        </w:pict>
      </w:r>
      <w:r w:rsidR="00D33178" w:rsidRPr="001B73C6">
        <w:rPr>
          <w:rFonts w:eastAsiaTheme="minorEastAsia" w:cs="Arial"/>
          <w:iCs/>
          <w:sz w:val="20"/>
          <w:szCs w:val="20"/>
        </w:rPr>
        <w:t>Goniometrický tvar</w:t>
      </w:r>
      <w:r w:rsidR="00D33178">
        <w:rPr>
          <w:rFonts w:eastAsiaTheme="minorEastAsia" w:cs="Arial"/>
          <w:iCs/>
          <w:sz w:val="20"/>
          <w:szCs w:val="20"/>
        </w:rPr>
        <w:t xml:space="preserve">: </w:t>
      </w:r>
      <w:r w:rsidR="00D33178" w:rsidRPr="001B73C6">
        <w:rPr>
          <w:rFonts w:eastAsiaTheme="minorEastAsia" w:cs="Arial"/>
          <w:iCs/>
          <w:sz w:val="20"/>
          <w:szCs w:val="20"/>
        </w:rPr>
        <w:t xml:space="preserve">  </w:t>
      </w:r>
      <m:oMath>
        <m:r>
          <w:rPr>
            <w:rFonts w:ascii="Cambria Math" w:hAnsi="Cambria Math"/>
            <w:noProof/>
            <w:lang w:eastAsia="cs-CZ"/>
          </w:rPr>
          <m:t>a=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r>
              <w:rPr>
                <w:rFonts w:ascii="Cambria Math" w:hAnsi="Cambria Math"/>
                <w:noProof/>
                <w:lang w:eastAsia="cs-CZ"/>
              </w:rPr>
              <m:t>a</m:t>
            </m:r>
          </m:e>
        </m: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α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α</m:t>
                </m:r>
              </m:e>
            </m:func>
          </m:e>
        </m:d>
      </m:oMath>
      <w:r w:rsidR="00D33178" w:rsidRPr="001B73C6">
        <w:rPr>
          <w:noProof/>
          <w:lang w:eastAsia="cs-CZ"/>
        </w:rPr>
        <w:t xml:space="preserve"> </w:t>
      </w:r>
      <w:r w:rsidR="00D33178">
        <w:rPr>
          <w:noProof/>
          <w:lang w:eastAsia="cs-CZ"/>
        </w:rPr>
        <w:tab/>
      </w:r>
      <w:r w:rsidR="00D33178">
        <w:rPr>
          <w:noProof/>
          <w:lang w:eastAsia="cs-CZ"/>
        </w:rPr>
        <w:tab/>
      </w:r>
      <w:r w:rsidR="00D33178">
        <w:rPr>
          <w:noProof/>
          <w:lang w:eastAsia="cs-CZ"/>
        </w:rPr>
        <w:tab/>
      </w:r>
      <w:r w:rsidR="00D33178">
        <w:rPr>
          <w:noProof/>
          <w:lang w:eastAsia="cs-CZ"/>
        </w:rPr>
        <w:tab/>
      </w:r>
      <m:oMath>
        <m:r>
          <w:rPr>
            <w:rFonts w:ascii="Cambria Math" w:hAnsi="Cambria Math"/>
            <w:noProof/>
            <w:lang w:eastAsia="cs-CZ"/>
          </w:rPr>
          <m:t>α</m:t>
        </m:r>
      </m:oMath>
    </w:p>
    <w:p w:rsidR="00D33178" w:rsidRDefault="00D33178" w:rsidP="00D33178">
      <w:pPr>
        <w:ind w:left="360"/>
        <w:rPr>
          <w:rFonts w:eastAsiaTheme="minorEastAsia" w:cs="Arial"/>
          <w:iCs/>
        </w:rPr>
      </w:pPr>
      <w:r>
        <w:rPr>
          <w:rFonts w:eastAsiaTheme="minorEastAsia" w:cs="Arial"/>
          <w:iCs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iCs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a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iCs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iCs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iCs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rad>
      </m:oMath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m:oMath>
        <m:r>
          <w:rPr>
            <w:rFonts w:ascii="Cambria Math" w:eastAsiaTheme="minorEastAsia" w:hAnsi="Cambria Math" w:cs="Arial"/>
          </w:rPr>
          <m:t xml:space="preserve">     0</m:t>
        </m:r>
      </m:oMath>
      <w:r>
        <w:rPr>
          <w:rFonts w:eastAsiaTheme="minorEastAsia" w:cs="Arial"/>
          <w:iCs/>
        </w:rPr>
        <w:tab/>
        <w:t xml:space="preserve">     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</w:rPr>
              <m:t>1</m:t>
            </m:r>
          </m:sub>
        </m:sSub>
      </m:oMath>
    </w:p>
    <w:p w:rsidR="00D33178" w:rsidRDefault="00D91E96" w:rsidP="00D33178">
      <w:pPr>
        <w:ind w:left="360" w:firstLine="348"/>
        <w:rPr>
          <w:rFonts w:eastAsiaTheme="minorEastAsia" w:cs="Arial"/>
          <w:iCs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</w:rPr>
              <m:t>α</m:t>
            </m:r>
          </m:e>
        </m:func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1</m:t>
                </m:r>
              </m:sub>
            </m:sSub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noProof/>
                    <w:sz w:val="28"/>
                    <w:szCs w:val="28"/>
                    <w:lang w:eastAsia="cs-CZ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 w:val="28"/>
                    <w:szCs w:val="28"/>
                    <w:lang w:eastAsia="cs-CZ"/>
                  </w:rPr>
                  <m:t>a</m:t>
                </m:r>
              </m:e>
            </m:d>
          </m:den>
        </m:f>
      </m:oMath>
      <w:r w:rsidR="00D33178">
        <w:rPr>
          <w:rFonts w:eastAsiaTheme="minorEastAsia" w:cs="Arial"/>
          <w:iCs/>
        </w:rPr>
        <w:tab/>
      </w:r>
      <m:oMath>
        <m:r>
          <w:rPr>
            <w:rFonts w:ascii="Cambria Math" w:eastAsiaTheme="minorEastAsia" w:hAnsi="Cambria Math" w:cs="Arial"/>
          </w:rPr>
          <m:t xml:space="preserve">      </m:t>
        </m:r>
        <m:func>
          <m:funcPr>
            <m:ctrlPr>
              <w:rPr>
                <w:rFonts w:ascii="Cambria Math" w:eastAsiaTheme="minorEastAsia" w:hAnsi="Cambria Math" w:cs="Arial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</w:rPr>
              <m:t>α</m:t>
            </m:r>
          </m:e>
        </m:func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sub>
            </m:sSub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noProof/>
                    <w:sz w:val="28"/>
                    <w:szCs w:val="28"/>
                    <w:lang w:eastAsia="cs-CZ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 w:val="28"/>
                    <w:szCs w:val="28"/>
                    <w:lang w:eastAsia="cs-CZ"/>
                  </w:rPr>
                  <m:t>a</m:t>
                </m:r>
              </m:e>
            </m:d>
          </m:den>
        </m:f>
      </m:oMath>
    </w:p>
    <w:p w:rsidR="00D33178" w:rsidRDefault="00D33178" w:rsidP="00D33178">
      <w:pPr>
        <w:ind w:left="360"/>
        <w:rPr>
          <w:rFonts w:eastAsiaTheme="minorEastAsia" w:cs="Arial"/>
          <w:iCs/>
        </w:rPr>
      </w:pPr>
    </w:p>
    <w:p w:rsidR="00D33178" w:rsidRDefault="00D33178" w:rsidP="00D33178">
      <w:pPr>
        <w:rPr>
          <w:rFonts w:eastAsiaTheme="minorEastAsia" w:cs="Arial"/>
          <w:iCs/>
        </w:rPr>
      </w:pPr>
    </w:p>
    <w:p w:rsidR="00D33178" w:rsidRDefault="00D33178" w:rsidP="00D33178">
      <w:pPr>
        <w:rPr>
          <w:rFonts w:eastAsiaTheme="minorEastAsia" w:cs="Arial"/>
          <w:iCs/>
        </w:rPr>
      </w:pPr>
    </w:p>
    <w:p w:rsidR="00D33178" w:rsidRPr="00843C2C" w:rsidRDefault="00D33178" w:rsidP="00D33178">
      <w:pPr>
        <w:rPr>
          <w:rFonts w:cs="Arial"/>
          <w:b/>
          <w:sz w:val="20"/>
          <w:szCs w:val="20"/>
        </w:rPr>
      </w:pPr>
    </w:p>
    <w:p w:rsidR="00D33178" w:rsidRDefault="00D33178" w:rsidP="00D33178">
      <w:pPr>
        <w:pStyle w:val="Odstavecseseznamem"/>
        <w:numPr>
          <w:ilvl w:val="0"/>
          <w:numId w:val="11"/>
        </w:numPr>
        <w:ind w:left="426" w:hanging="426"/>
        <w:rPr>
          <w:rFonts w:cs="Arial"/>
          <w:b/>
        </w:rPr>
      </w:pPr>
      <w:r>
        <w:rPr>
          <w:rFonts w:cs="Arial"/>
          <w:b/>
        </w:rPr>
        <w:t>Zapište daná komplexní čísla v goniometrickém</w:t>
      </w:r>
      <w:r w:rsidRPr="002911F9">
        <w:rPr>
          <w:rFonts w:cs="Arial"/>
          <w:b/>
        </w:rPr>
        <w:t xml:space="preserve"> tvaru:</w:t>
      </w:r>
    </w:p>
    <w:p w:rsidR="00D33178" w:rsidRPr="006B3C50" w:rsidRDefault="00D33178" w:rsidP="00D33178">
      <w:pPr>
        <w:spacing w:before="0" w:line="360" w:lineRule="auto"/>
        <w:ind w:left="426"/>
        <w:rPr>
          <w:rFonts w:cs="Arial"/>
        </w:rPr>
      </w:pPr>
      <w:r>
        <w:rPr>
          <w:rFonts w:cs="Arial"/>
        </w:rPr>
        <w:t>(p</w:t>
      </w:r>
      <w:r w:rsidRPr="006B3C50">
        <w:rPr>
          <w:rFonts w:cs="Arial"/>
        </w:rPr>
        <w:t>ři zápisu úhlu upřednostněte obloukovou míru</w:t>
      </w:r>
      <w:r>
        <w:rPr>
          <w:rFonts w:cs="Arial"/>
        </w:rPr>
        <w:t>)</w:t>
      </w:r>
    </w:p>
    <w:p w:rsidR="00D33178" w:rsidRPr="00B34611" w:rsidRDefault="00D33178" w:rsidP="00D33178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a=1</m:t>
        </m:r>
      </m:oMath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f.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f=5</m:t>
        </m:r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</m:oMath>
    </w:p>
    <w:p w:rsidR="00D33178" w:rsidRPr="002911F9" w:rsidRDefault="00D33178" w:rsidP="00D33178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b=-1</m:t>
        </m:r>
      </m:oMath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g.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g=1+i</m:t>
        </m:r>
      </m:oMath>
    </w:p>
    <w:p w:rsidR="00D33178" w:rsidRPr="002911F9" w:rsidRDefault="00D33178" w:rsidP="00D33178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c=i</m:t>
        </m:r>
      </m:oMath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h.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h=-1+i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</m:oMath>
    </w:p>
    <w:p w:rsidR="00D33178" w:rsidRPr="002911F9" w:rsidRDefault="00D33178" w:rsidP="00D33178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d=-i</m:t>
        </m:r>
      </m:oMath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j.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j=-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e>
        </m:rad>
        <m:r>
          <m:rPr>
            <m:sty m:val="bi"/>
          </m:rPr>
          <w:rPr>
            <w:rFonts w:ascii="Cambria Math" w:eastAsiaTheme="minorEastAsia" w:hAnsi="Cambria Math" w:cs="Arial"/>
          </w:rPr>
          <m:t>-i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e>
        </m:rad>
      </m:oMath>
    </w:p>
    <w:p w:rsidR="00D33178" w:rsidRPr="00E50C9F" w:rsidRDefault="00D33178" w:rsidP="00D33178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e=-8</m:t>
        </m:r>
      </m:oMath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k.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k=3-4</m:t>
        </m:r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</m:oMath>
    </w:p>
    <w:p w:rsidR="00D33178" w:rsidRDefault="00D33178" w:rsidP="00D33178">
      <w:pPr>
        <w:pStyle w:val="Odstavecseseznamem"/>
        <w:spacing w:line="360" w:lineRule="auto"/>
        <w:ind w:left="1134"/>
        <w:rPr>
          <w:rFonts w:eastAsiaTheme="minorEastAsia" w:cs="Arial"/>
          <w:sz w:val="28"/>
          <w:szCs w:val="28"/>
        </w:rPr>
      </w:pPr>
    </w:p>
    <w:p w:rsidR="00D33178" w:rsidRPr="008F05E3" w:rsidRDefault="00D33178" w:rsidP="00D33178">
      <w:pPr>
        <w:pStyle w:val="Odstavecseseznamem"/>
        <w:spacing w:line="360" w:lineRule="auto"/>
        <w:ind w:left="1134"/>
        <w:rPr>
          <w:rFonts w:eastAsiaTheme="minorEastAsia" w:cs="Arial"/>
          <w:sz w:val="28"/>
          <w:szCs w:val="28"/>
        </w:rPr>
      </w:pPr>
    </w:p>
    <w:p w:rsidR="00D33178" w:rsidRPr="002911F9" w:rsidRDefault="00D33178" w:rsidP="00D33178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  <w:b/>
        </w:rPr>
      </w:pPr>
      <w:r>
        <w:rPr>
          <w:rFonts w:cs="Arial"/>
          <w:b/>
        </w:rPr>
        <w:t>Zapište daná komplexní čísla v algebraickém tvaru:</w:t>
      </w:r>
    </w:p>
    <w:p w:rsidR="00D33178" w:rsidRPr="00A042A1" w:rsidRDefault="00D33178" w:rsidP="00D33178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a=</m:t>
        </m:r>
        <m:r>
          <w:rPr>
            <w:rFonts w:ascii="Cambria Math" w:hAnsi="Cambria Math"/>
            <w:noProof/>
            <w:lang w:eastAsia="cs-CZ"/>
          </w:rPr>
          <m:t>12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  <w:r w:rsidRPr="00A042A1">
        <w:rPr>
          <w:rFonts w:eastAsiaTheme="minorEastAsia" w:cs="Arial"/>
          <w:b/>
        </w:rPr>
        <w:tab/>
      </w:r>
      <w:r w:rsidRPr="00A042A1">
        <w:rPr>
          <w:rFonts w:eastAsiaTheme="minorEastAsia" w:cs="Arial"/>
          <w:b/>
        </w:rPr>
        <w:tab/>
      </w:r>
      <w:r w:rsidRPr="00A042A1">
        <w:rPr>
          <w:rFonts w:eastAsiaTheme="minorEastAsia" w:cs="Arial"/>
          <w:b/>
          <w:sz w:val="20"/>
          <w:szCs w:val="20"/>
        </w:rPr>
        <w:t>f.</w:t>
      </w:r>
      <w:r w:rsidRPr="00A042A1"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f=</m:t>
        </m:r>
        <m:r>
          <w:rPr>
            <w:rFonts w:ascii="Cambria Math" w:hAnsi="Cambria Math"/>
            <w:noProof/>
            <w:lang w:eastAsia="cs-CZ"/>
          </w:rPr>
          <m:t>4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</m:e>
        </m:d>
        <m:r>
          <m:rPr>
            <m:sty m:val="p"/>
          </m:rPr>
          <w:rPr>
            <w:rFonts w:ascii="Cambria Math" w:hAnsi="Cambria Math"/>
            <w:noProof/>
            <w:lang w:eastAsia="cs-CZ"/>
          </w:rPr>
          <m:t xml:space="preserve"> </m:t>
        </m:r>
      </m:oMath>
    </w:p>
    <w:p w:rsidR="00D33178" w:rsidRPr="00A042A1" w:rsidRDefault="00D33178" w:rsidP="00D33178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b=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cs-CZ"/>
              </w:rPr>
              <m:t>3</m:t>
            </m:r>
          </m:e>
        </m:ra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  <w:r w:rsidRPr="00A042A1">
        <w:rPr>
          <w:rFonts w:eastAsiaTheme="minorEastAsia" w:cs="Arial"/>
          <w:b/>
        </w:rPr>
        <w:tab/>
      </w:r>
      <w:r w:rsidRPr="00A042A1">
        <w:rPr>
          <w:rFonts w:eastAsiaTheme="minorEastAsia" w:cs="Arial"/>
          <w:b/>
        </w:rPr>
        <w:tab/>
      </w:r>
      <w:r w:rsidRPr="00A042A1">
        <w:rPr>
          <w:rFonts w:eastAsiaTheme="minorEastAsia" w:cs="Arial"/>
          <w:b/>
          <w:sz w:val="20"/>
          <w:szCs w:val="20"/>
        </w:rPr>
        <w:t>g.</w:t>
      </w:r>
      <w:r w:rsidRPr="00A042A1"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g=</m:t>
        </m:r>
        <m:r>
          <w:rPr>
            <w:rFonts w:ascii="Cambria Math" w:hAnsi="Cambria Math"/>
            <w:noProof/>
            <w:lang w:eastAsia="cs-CZ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cs-CZ"/>
              </w:rPr>
              <m:t>3</m:t>
            </m:r>
          </m:e>
        </m:ra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6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6</m:t>
                    </m:r>
                  </m:den>
                </m:f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</w:p>
    <w:p w:rsidR="00D33178" w:rsidRPr="002911F9" w:rsidRDefault="00D33178" w:rsidP="00D33178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c=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cs-CZ"/>
              </w:rPr>
              <m:t>5</m:t>
            </m:r>
          </m:e>
        </m:ra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0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0</m:t>
                </m:r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h.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h=</m:t>
        </m:r>
        <m:f>
          <m:f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radPr>
              <m:deg/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noProof/>
                <w:lang w:eastAsia="cs-CZ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</w:p>
    <w:p w:rsidR="00D33178" w:rsidRPr="002911F9" w:rsidRDefault="00D33178" w:rsidP="00D33178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d=</m:t>
        </m:r>
        <m:r>
          <w:rPr>
            <w:rFonts w:ascii="Cambria Math" w:hAnsi="Cambria Math"/>
            <w:noProof/>
            <w:lang w:eastAsia="cs-CZ"/>
          </w:rPr>
          <m:t>6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j.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 xml:space="preserve">j= </m:t>
        </m:r>
        <m:r>
          <w:rPr>
            <w:rFonts w:ascii="Cambria Math" w:hAnsi="Cambria Math"/>
            <w:noProof/>
            <w:lang w:eastAsia="cs-CZ"/>
          </w:rPr>
          <m:t>13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22°37'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22°37'</m:t>
                </m:r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</w:p>
    <w:p w:rsidR="00D33178" w:rsidRPr="00E50C9F" w:rsidRDefault="00D33178" w:rsidP="00D33178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e=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cs-CZ"/>
              </w:rPr>
              <m:t>2</m:t>
            </m:r>
          </m:e>
        </m:ra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  <w:r>
        <w:rPr>
          <w:rFonts w:eastAsiaTheme="minorEastAsia" w:cs="Arial"/>
          <w:b/>
        </w:rPr>
        <w:tab/>
      </w:r>
      <w:r w:rsidRPr="00B34611">
        <w:rPr>
          <w:rFonts w:eastAsiaTheme="minorEastAsia" w:cs="Arial"/>
          <w:b/>
          <w:sz w:val="20"/>
          <w:szCs w:val="20"/>
        </w:rPr>
        <w:t>k.</w:t>
      </w:r>
      <w:r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k=</m:t>
        </m:r>
        <m:r>
          <w:rPr>
            <w:rFonts w:ascii="Cambria Math" w:hAnsi="Cambria Math"/>
            <w:noProof/>
            <w:lang w:eastAsia="cs-CZ"/>
          </w:rPr>
          <m:t>7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 xml:space="preserve"> 224°25'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224°25'</m:t>
                </m:r>
              </m:e>
            </m:func>
          </m:e>
        </m:d>
      </m:oMath>
      <w:r w:rsidRPr="001B73C6">
        <w:rPr>
          <w:noProof/>
          <w:lang w:eastAsia="cs-CZ"/>
        </w:rPr>
        <w:t xml:space="preserve"> </w:t>
      </w:r>
    </w:p>
    <w:p w:rsidR="0033393D" w:rsidRPr="00E033CA" w:rsidRDefault="0033393D" w:rsidP="00580F50">
      <w:bookmarkStart w:id="0" w:name="_GoBack"/>
      <w:bookmarkEnd w:id="0"/>
    </w:p>
    <w:sectPr w:rsidR="0033393D" w:rsidRPr="00E033CA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889" w:rsidRDefault="00F16889" w:rsidP="00CA6778">
      <w:pPr>
        <w:spacing w:before="0" w:after="0"/>
      </w:pPr>
      <w:r>
        <w:separator/>
      </w:r>
    </w:p>
  </w:endnote>
  <w:endnote w:type="continuationSeparator" w:id="0">
    <w:p w:rsidR="00F16889" w:rsidRDefault="00F1688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889" w:rsidRDefault="00F16889" w:rsidP="00CA6778">
      <w:pPr>
        <w:spacing w:before="0" w:after="0"/>
      </w:pPr>
      <w:r>
        <w:separator/>
      </w:r>
    </w:p>
  </w:footnote>
  <w:footnote w:type="continuationSeparator" w:id="0">
    <w:p w:rsidR="00F16889" w:rsidRDefault="00F1688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3AF"/>
    <w:multiLevelType w:val="hybridMultilevel"/>
    <w:tmpl w:val="0CB02AC0"/>
    <w:lvl w:ilvl="0" w:tplc="E5B8781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5B6493C4">
      <w:start w:val="1"/>
      <w:numFmt w:val="lowerLetter"/>
      <w:lvlText w:val="%2."/>
      <w:lvlJc w:val="left"/>
      <w:pPr>
        <w:ind w:left="3912" w:hanging="360"/>
      </w:pPr>
      <w:rPr>
        <w:sz w:val="22"/>
        <w:szCs w:val="22"/>
      </w:rPr>
    </w:lvl>
    <w:lvl w:ilvl="2" w:tplc="0405001B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1A2E1D71"/>
    <w:multiLevelType w:val="hybridMultilevel"/>
    <w:tmpl w:val="4D4E37E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7C3944"/>
    <w:multiLevelType w:val="hybridMultilevel"/>
    <w:tmpl w:val="74AE9C5E"/>
    <w:lvl w:ilvl="0" w:tplc="AD9A9B2C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2C63133"/>
    <w:multiLevelType w:val="hybridMultilevel"/>
    <w:tmpl w:val="3954DC40"/>
    <w:lvl w:ilvl="0" w:tplc="7B90E8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4790F"/>
    <w:multiLevelType w:val="hybridMultilevel"/>
    <w:tmpl w:val="10563574"/>
    <w:lvl w:ilvl="0" w:tplc="04050019">
      <w:start w:val="1"/>
      <w:numFmt w:val="lowerLetter"/>
      <w:lvlText w:val="%1."/>
      <w:lvlJc w:val="left"/>
      <w:pPr>
        <w:ind w:left="3912" w:hanging="360"/>
      </w:pPr>
    </w:lvl>
    <w:lvl w:ilvl="1" w:tplc="04050019" w:tentative="1">
      <w:start w:val="1"/>
      <w:numFmt w:val="lowerLetter"/>
      <w:lvlText w:val="%2."/>
      <w:lvlJc w:val="left"/>
      <w:pPr>
        <w:ind w:left="4632" w:hanging="360"/>
      </w:pPr>
    </w:lvl>
    <w:lvl w:ilvl="2" w:tplc="0405001B" w:tentative="1">
      <w:start w:val="1"/>
      <w:numFmt w:val="lowerRoman"/>
      <w:lvlText w:val="%3."/>
      <w:lvlJc w:val="right"/>
      <w:pPr>
        <w:ind w:left="5352" w:hanging="180"/>
      </w:pPr>
    </w:lvl>
    <w:lvl w:ilvl="3" w:tplc="0405000F" w:tentative="1">
      <w:start w:val="1"/>
      <w:numFmt w:val="decimal"/>
      <w:lvlText w:val="%4."/>
      <w:lvlJc w:val="left"/>
      <w:pPr>
        <w:ind w:left="6072" w:hanging="360"/>
      </w:pPr>
    </w:lvl>
    <w:lvl w:ilvl="4" w:tplc="04050019" w:tentative="1">
      <w:start w:val="1"/>
      <w:numFmt w:val="lowerLetter"/>
      <w:lvlText w:val="%5."/>
      <w:lvlJc w:val="left"/>
      <w:pPr>
        <w:ind w:left="6792" w:hanging="360"/>
      </w:pPr>
    </w:lvl>
    <w:lvl w:ilvl="5" w:tplc="0405001B" w:tentative="1">
      <w:start w:val="1"/>
      <w:numFmt w:val="lowerRoman"/>
      <w:lvlText w:val="%6."/>
      <w:lvlJc w:val="right"/>
      <w:pPr>
        <w:ind w:left="7512" w:hanging="180"/>
      </w:pPr>
    </w:lvl>
    <w:lvl w:ilvl="6" w:tplc="0405000F" w:tentative="1">
      <w:start w:val="1"/>
      <w:numFmt w:val="decimal"/>
      <w:lvlText w:val="%7."/>
      <w:lvlJc w:val="left"/>
      <w:pPr>
        <w:ind w:left="8232" w:hanging="360"/>
      </w:pPr>
    </w:lvl>
    <w:lvl w:ilvl="7" w:tplc="04050019" w:tentative="1">
      <w:start w:val="1"/>
      <w:numFmt w:val="lowerLetter"/>
      <w:lvlText w:val="%8."/>
      <w:lvlJc w:val="left"/>
      <w:pPr>
        <w:ind w:left="8952" w:hanging="360"/>
      </w:pPr>
    </w:lvl>
    <w:lvl w:ilvl="8" w:tplc="0405001B" w:tentative="1">
      <w:start w:val="1"/>
      <w:numFmt w:val="lowerRoman"/>
      <w:lvlText w:val="%9."/>
      <w:lvlJc w:val="right"/>
      <w:pPr>
        <w:ind w:left="9672" w:hanging="180"/>
      </w:pPr>
    </w:lvl>
  </w:abstractNum>
  <w:abstractNum w:abstractNumId="5">
    <w:nsid w:val="2D473D3A"/>
    <w:multiLevelType w:val="hybridMultilevel"/>
    <w:tmpl w:val="13BA088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7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8">
    <w:nsid w:val="411F07E3"/>
    <w:multiLevelType w:val="hybridMultilevel"/>
    <w:tmpl w:val="73CCDE84"/>
    <w:lvl w:ilvl="0" w:tplc="7B90E8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A304BE"/>
    <w:multiLevelType w:val="hybridMultilevel"/>
    <w:tmpl w:val="8F06642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1">
    <w:nsid w:val="5D181D4E"/>
    <w:multiLevelType w:val="hybridMultilevel"/>
    <w:tmpl w:val="DC880A6A"/>
    <w:lvl w:ilvl="0" w:tplc="7B90E846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E9D7179"/>
    <w:multiLevelType w:val="hybridMultilevel"/>
    <w:tmpl w:val="E99A3C38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4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5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6">
    <w:nsid w:val="6C461895"/>
    <w:multiLevelType w:val="hybridMultilevel"/>
    <w:tmpl w:val="6E82137E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40437"/>
    <w:multiLevelType w:val="hybridMultilevel"/>
    <w:tmpl w:val="D9CC1FEE"/>
    <w:lvl w:ilvl="0" w:tplc="4A1C71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12B8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C58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088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D2EF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ACC6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DECC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AC7C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CA99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5D06AC"/>
    <w:multiLevelType w:val="hybridMultilevel"/>
    <w:tmpl w:val="2D940798"/>
    <w:lvl w:ilvl="0" w:tplc="C282677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AEE30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3882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E60D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AA19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2EE1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2CA0D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42B6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6ADA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0F1304"/>
    <w:multiLevelType w:val="hybridMultilevel"/>
    <w:tmpl w:val="570A7A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5"/>
  </w:num>
  <w:num w:numId="5">
    <w:abstractNumId w:val="14"/>
  </w:num>
  <w:num w:numId="6">
    <w:abstractNumId w:val="7"/>
  </w:num>
  <w:num w:numId="7">
    <w:abstractNumId w:val="12"/>
  </w:num>
  <w:num w:numId="8">
    <w:abstractNumId w:val="20"/>
  </w:num>
  <w:num w:numId="9">
    <w:abstractNumId w:val="19"/>
  </w:num>
  <w:num w:numId="10">
    <w:abstractNumId w:val="16"/>
  </w:num>
  <w:num w:numId="11">
    <w:abstractNumId w:val="0"/>
  </w:num>
  <w:num w:numId="12">
    <w:abstractNumId w:val="1"/>
  </w:num>
  <w:num w:numId="13">
    <w:abstractNumId w:val="9"/>
  </w:num>
  <w:num w:numId="14">
    <w:abstractNumId w:val="2"/>
  </w:num>
  <w:num w:numId="15">
    <w:abstractNumId w:val="5"/>
  </w:num>
  <w:num w:numId="16">
    <w:abstractNumId w:val="4"/>
  </w:num>
  <w:num w:numId="17">
    <w:abstractNumId w:val="18"/>
  </w:num>
  <w:num w:numId="18">
    <w:abstractNumId w:val="17"/>
  </w:num>
  <w:num w:numId="19">
    <w:abstractNumId w:val="8"/>
  </w:num>
  <w:num w:numId="20">
    <w:abstractNumId w:val="11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12CEC"/>
    <w:rsid w:val="00034AE5"/>
    <w:rsid w:val="00084AD2"/>
    <w:rsid w:val="00086503"/>
    <w:rsid w:val="000C5873"/>
    <w:rsid w:val="00121B15"/>
    <w:rsid w:val="0013074F"/>
    <w:rsid w:val="00136218"/>
    <w:rsid w:val="0015164B"/>
    <w:rsid w:val="0017080B"/>
    <w:rsid w:val="0021071B"/>
    <w:rsid w:val="00215B30"/>
    <w:rsid w:val="00235DCF"/>
    <w:rsid w:val="00241AD3"/>
    <w:rsid w:val="00247754"/>
    <w:rsid w:val="00247D1D"/>
    <w:rsid w:val="00252D2D"/>
    <w:rsid w:val="00264E80"/>
    <w:rsid w:val="00267C50"/>
    <w:rsid w:val="00281EB3"/>
    <w:rsid w:val="002832EC"/>
    <w:rsid w:val="002852BB"/>
    <w:rsid w:val="002B584F"/>
    <w:rsid w:val="002D468A"/>
    <w:rsid w:val="002F63F5"/>
    <w:rsid w:val="0031005F"/>
    <w:rsid w:val="0033393D"/>
    <w:rsid w:val="00345C62"/>
    <w:rsid w:val="003506A6"/>
    <w:rsid w:val="003530FA"/>
    <w:rsid w:val="0036700C"/>
    <w:rsid w:val="00375125"/>
    <w:rsid w:val="0038116B"/>
    <w:rsid w:val="0038446D"/>
    <w:rsid w:val="003A04DC"/>
    <w:rsid w:val="003A7CB6"/>
    <w:rsid w:val="003C040B"/>
    <w:rsid w:val="003D1D48"/>
    <w:rsid w:val="00416D4C"/>
    <w:rsid w:val="00417A43"/>
    <w:rsid w:val="00436DDE"/>
    <w:rsid w:val="00441154"/>
    <w:rsid w:val="004513CC"/>
    <w:rsid w:val="00472E9A"/>
    <w:rsid w:val="004A1BB9"/>
    <w:rsid w:val="004B0AD8"/>
    <w:rsid w:val="004D0F95"/>
    <w:rsid w:val="00507AD1"/>
    <w:rsid w:val="00530E34"/>
    <w:rsid w:val="0055741E"/>
    <w:rsid w:val="00571357"/>
    <w:rsid w:val="00580F50"/>
    <w:rsid w:val="00583740"/>
    <w:rsid w:val="005D4579"/>
    <w:rsid w:val="006347FB"/>
    <w:rsid w:val="006515B1"/>
    <w:rsid w:val="006516F6"/>
    <w:rsid w:val="00666590"/>
    <w:rsid w:val="00684206"/>
    <w:rsid w:val="006873D9"/>
    <w:rsid w:val="00700D11"/>
    <w:rsid w:val="007269D6"/>
    <w:rsid w:val="00727EF3"/>
    <w:rsid w:val="00770C98"/>
    <w:rsid w:val="007716FF"/>
    <w:rsid w:val="007774EF"/>
    <w:rsid w:val="007907B0"/>
    <w:rsid w:val="007D5749"/>
    <w:rsid w:val="00843C2C"/>
    <w:rsid w:val="00852B08"/>
    <w:rsid w:val="00853131"/>
    <w:rsid w:val="008622F3"/>
    <w:rsid w:val="00870544"/>
    <w:rsid w:val="008B0D7F"/>
    <w:rsid w:val="008B3BF8"/>
    <w:rsid w:val="008B3F50"/>
    <w:rsid w:val="008C6760"/>
    <w:rsid w:val="008F05E3"/>
    <w:rsid w:val="00906D4C"/>
    <w:rsid w:val="009421FB"/>
    <w:rsid w:val="00947E9C"/>
    <w:rsid w:val="00954D53"/>
    <w:rsid w:val="00954E8F"/>
    <w:rsid w:val="009C77DA"/>
    <w:rsid w:val="009D4A29"/>
    <w:rsid w:val="00A412D3"/>
    <w:rsid w:val="00A65286"/>
    <w:rsid w:val="00A67BF2"/>
    <w:rsid w:val="00AA2E20"/>
    <w:rsid w:val="00AB5E1E"/>
    <w:rsid w:val="00AD23B4"/>
    <w:rsid w:val="00AD3B38"/>
    <w:rsid w:val="00AD7698"/>
    <w:rsid w:val="00B132E0"/>
    <w:rsid w:val="00B425BE"/>
    <w:rsid w:val="00B43C88"/>
    <w:rsid w:val="00BC554D"/>
    <w:rsid w:val="00BD446E"/>
    <w:rsid w:val="00C075DB"/>
    <w:rsid w:val="00C1703F"/>
    <w:rsid w:val="00C3140E"/>
    <w:rsid w:val="00C52622"/>
    <w:rsid w:val="00CA6778"/>
    <w:rsid w:val="00CA68AF"/>
    <w:rsid w:val="00CB50B4"/>
    <w:rsid w:val="00CE40F4"/>
    <w:rsid w:val="00D16573"/>
    <w:rsid w:val="00D23761"/>
    <w:rsid w:val="00D33178"/>
    <w:rsid w:val="00D377FE"/>
    <w:rsid w:val="00D53434"/>
    <w:rsid w:val="00D81EA5"/>
    <w:rsid w:val="00D91E96"/>
    <w:rsid w:val="00DC3A8C"/>
    <w:rsid w:val="00DC5545"/>
    <w:rsid w:val="00DE7C47"/>
    <w:rsid w:val="00E033CA"/>
    <w:rsid w:val="00E054CC"/>
    <w:rsid w:val="00E10295"/>
    <w:rsid w:val="00E10A0F"/>
    <w:rsid w:val="00E1546B"/>
    <w:rsid w:val="00E32146"/>
    <w:rsid w:val="00E61C4C"/>
    <w:rsid w:val="00E65A87"/>
    <w:rsid w:val="00F12DB9"/>
    <w:rsid w:val="00F13148"/>
    <w:rsid w:val="00F16889"/>
    <w:rsid w:val="00F23263"/>
    <w:rsid w:val="00F62455"/>
    <w:rsid w:val="00F87F20"/>
    <w:rsid w:val="00FA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8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3093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403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9686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8884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1505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5516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3248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9935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1263</TotalTime>
  <Pages>1</Pages>
  <Words>150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24</cp:revision>
  <cp:lastPrinted>2014-04-02T19:46:00Z</cp:lastPrinted>
  <dcterms:created xsi:type="dcterms:W3CDTF">2013-02-22T19:58:00Z</dcterms:created>
  <dcterms:modified xsi:type="dcterms:W3CDTF">2014-04-02T19:46:00Z</dcterms:modified>
</cp:coreProperties>
</file>