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41D" w:rsidRDefault="00EA541D" w:rsidP="00EA541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Integrační metoda „per partes“</w:t>
      </w:r>
    </w:p>
    <w:p w:rsidR="00EA541D" w:rsidRDefault="00EA541D" w:rsidP="00EA541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EA541D" w:rsidRDefault="00EA541D" w:rsidP="00EA541D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EA541D" w:rsidRPr="004D30A8" w:rsidRDefault="00EA541D" w:rsidP="00EA541D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EA541D" w:rsidRDefault="00EA541D" w:rsidP="00EA541D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EA541D" w:rsidRDefault="00EA541D" w:rsidP="00EA541D">
      <w:pPr>
        <w:rPr>
          <w:rFonts w:cs="Arial"/>
        </w:rPr>
      </w:pPr>
      <w:r>
        <w:rPr>
          <w:rFonts w:cs="Arial"/>
        </w:rPr>
        <w:t>Integrace metodou „per partes“ se používá</w:t>
      </w:r>
      <w:r w:rsidRPr="00C646BE">
        <w:rPr>
          <w:rFonts w:cs="Arial"/>
        </w:rPr>
        <w:t xml:space="preserve"> při integrování</w:t>
      </w:r>
      <w:r>
        <w:rPr>
          <w:rFonts w:cs="Arial"/>
        </w:rPr>
        <w:t>:</w:t>
      </w:r>
    </w:p>
    <w:p w:rsidR="00EA541D" w:rsidRDefault="00EA541D" w:rsidP="00EA541D">
      <w:pPr>
        <w:pStyle w:val="Odstavecseseznamem"/>
        <w:numPr>
          <w:ilvl w:val="0"/>
          <w:numId w:val="11"/>
        </w:numPr>
        <w:rPr>
          <w:rFonts w:cs="Arial"/>
        </w:rPr>
      </w:pPr>
      <w:r w:rsidRPr="00C646BE">
        <w:rPr>
          <w:rFonts w:cs="Arial"/>
        </w:rPr>
        <w:t>součinu funkcí</w:t>
      </w:r>
    </w:p>
    <w:p w:rsidR="00EA541D" w:rsidRDefault="00EA541D" w:rsidP="00EA541D">
      <w:pPr>
        <w:pStyle w:val="Odstavecseseznamem"/>
        <w:numPr>
          <w:ilvl w:val="0"/>
          <w:numId w:val="11"/>
        </w:numPr>
        <w:rPr>
          <w:rFonts w:cs="Arial"/>
        </w:rPr>
      </w:pPr>
      <w:r w:rsidRPr="00C646BE">
        <w:rPr>
          <w:rFonts w:cs="Arial"/>
        </w:rPr>
        <w:t>funkcí</w:t>
      </w:r>
      <w:r>
        <w:rPr>
          <w:rFonts w:cs="Arial"/>
        </w:rPr>
        <w:t>, které nelze integrovat s využitím základních vzorců pro určení primitivních funkcí</w:t>
      </w:r>
    </w:p>
    <w:p w:rsidR="00EA541D" w:rsidRDefault="00EA541D" w:rsidP="00EA541D">
      <w:pPr>
        <w:pStyle w:val="Odstavecseseznamem"/>
        <w:ind w:left="778"/>
        <w:rPr>
          <w:rFonts w:cs="Arial"/>
        </w:rPr>
      </w:pPr>
    </w:p>
    <w:p w:rsidR="00EA541D" w:rsidRPr="00C646BE" w:rsidRDefault="00EA541D" w:rsidP="00EA541D">
      <w:pPr>
        <w:rPr>
          <w:rFonts w:cs="Arial"/>
        </w:rPr>
      </w:pPr>
      <w:r>
        <w:rPr>
          <w:rFonts w:cs="Arial"/>
        </w:rPr>
        <w:t>Cílem metody je využití derivace funkce tak, aby po částečné integraci došlo ke zjednodušení funkce. Tu pak již můžeme integrovat s využitím</w:t>
      </w:r>
      <w:r w:rsidRPr="00C97E42">
        <w:t xml:space="preserve"> </w:t>
      </w:r>
      <w:r>
        <w:t xml:space="preserve">základních vzorců pro určení primitivních funkcí. </w:t>
      </w:r>
    </w:p>
    <w:p w:rsidR="00EA541D" w:rsidRPr="003F5161" w:rsidRDefault="00EA541D" w:rsidP="00EA541D">
      <w:pPr>
        <w:rPr>
          <w:rFonts w:cs="Arial"/>
        </w:rPr>
      </w:pPr>
      <w:r>
        <w:rPr>
          <w:rFonts w:cs="Arial"/>
        </w:rPr>
        <w:t>Integraci provádíme podle schématu:</w:t>
      </w:r>
    </w:p>
    <w:p w:rsidR="00EA541D" w:rsidRDefault="00EA541D" w:rsidP="00EA541D">
      <w:pPr>
        <w:rPr>
          <w:rFonts w:ascii="Cambria Math" w:eastAsiaTheme="minorEastAsia" w:hAnsi="Cambria Math" w:cstheme="minorHAnsi"/>
          <w:b/>
          <w:i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u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= </m:t>
        </m:r>
        <m:r>
          <m:rPr>
            <m:sty m:val="bi"/>
          </m:rPr>
          <w:rPr>
            <w:rFonts w:ascii="Cambria Math" w:eastAsiaTheme="minorEastAsia" w:hAnsi="Cambria Math" w:cs="Arial"/>
          </w:rPr>
          <m:t>u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v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u'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v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</m:oMath>
      <w:r w:rsidRPr="00CF7293">
        <w:rPr>
          <w:rFonts w:ascii="Cambria Math" w:eastAsiaTheme="minorEastAsia" w:hAnsi="Cambria Math" w:cstheme="minorHAnsi"/>
          <w:b/>
          <w:i/>
        </w:rPr>
        <w:tab/>
      </w:r>
    </w:p>
    <w:p w:rsidR="00EA541D" w:rsidRDefault="00EA541D" w:rsidP="00EA541D">
      <w:pPr>
        <w:rPr>
          <w:rFonts w:ascii="Cambria Math" w:eastAsiaTheme="minorEastAsia" w:hAnsi="Cambria Math" w:cstheme="minorHAnsi"/>
          <w:i/>
        </w:rPr>
      </w:pPr>
    </w:p>
    <w:p w:rsidR="00EA541D" w:rsidRPr="00CF7293" w:rsidRDefault="00EA541D" w:rsidP="00EA541D">
      <w:pPr>
        <w:rPr>
          <w:rFonts w:ascii="Cambria Math" w:eastAsiaTheme="minorEastAsia" w:hAnsi="Cambria Math" w:cstheme="minorHAnsi"/>
          <w:i/>
        </w:rPr>
      </w:pPr>
    </w:p>
    <w:p w:rsidR="00EA541D" w:rsidRDefault="00EA541D" w:rsidP="00EA541D">
      <w:pPr>
        <w:rPr>
          <w:rFonts w:cs="Arial"/>
        </w:rPr>
      </w:pPr>
      <w:r>
        <w:rPr>
          <w:rFonts w:cs="Arial"/>
        </w:rPr>
        <w:t>Vypočítejte neurčité integrály s využitím metody per partes:</w:t>
      </w:r>
    </w:p>
    <w:p w:rsidR="00EA541D" w:rsidRDefault="00EA541D" w:rsidP="00EA541D">
      <w:pPr>
        <w:rPr>
          <w:rFonts w:cs="Arial"/>
        </w:rPr>
      </w:pPr>
    </w:p>
    <w:p w:rsidR="00EA541D" w:rsidRPr="008A1807" w:rsidRDefault="00EA541D" w:rsidP="00EA541D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x∙cos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EA541D" w:rsidRPr="008A1807" w:rsidRDefault="00EA541D" w:rsidP="00EA541D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x-5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>
        <w:rPr>
          <w:rFonts w:ascii="Cambria Math" w:eastAsiaTheme="minorEastAsia" w:hAnsi="Cambria Math" w:cstheme="minorHAnsi"/>
          <w:b/>
          <w:i/>
        </w:rPr>
        <w:tab/>
      </w:r>
    </w:p>
    <w:p w:rsidR="00EA541D" w:rsidRPr="008A1807" w:rsidRDefault="00EA541D" w:rsidP="00EA541D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Pr="008A1807">
        <w:rPr>
          <w:rFonts w:eastAsiaTheme="minorEastAsia"/>
          <w:b/>
        </w:rPr>
        <w:tab/>
      </w:r>
      <w:bookmarkStart w:id="0" w:name="_GoBack"/>
      <w:bookmarkEnd w:id="0"/>
    </w:p>
    <w:p w:rsidR="00EA541D" w:rsidRPr="00301BAE" w:rsidRDefault="00EA541D" w:rsidP="00EA541D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ln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Pr="00301BAE">
        <w:rPr>
          <w:rFonts w:eastAsiaTheme="minorEastAsia"/>
          <w:b/>
        </w:rPr>
        <w:tab/>
      </w:r>
    </w:p>
    <w:p w:rsidR="00EA541D" w:rsidRPr="00301BAE" w:rsidRDefault="00EA541D" w:rsidP="00EA541D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ln 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EA541D" w:rsidRPr="00301BAE" w:rsidRDefault="00EA541D" w:rsidP="00EA541D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D624C" w:rsidRPr="00EA541D" w:rsidRDefault="001D624C" w:rsidP="00EA541D"/>
    <w:sectPr w:rsidR="001D624C" w:rsidRPr="00EA541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65B" w:rsidRDefault="0051165B" w:rsidP="00CA6778">
      <w:pPr>
        <w:spacing w:before="0" w:after="0"/>
      </w:pPr>
      <w:r>
        <w:separator/>
      </w:r>
    </w:p>
  </w:endnote>
  <w:endnote w:type="continuationSeparator" w:id="0">
    <w:p w:rsidR="0051165B" w:rsidRDefault="0051165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65B" w:rsidRDefault="0051165B" w:rsidP="00CA6778">
      <w:pPr>
        <w:spacing w:before="0" w:after="0"/>
      </w:pPr>
      <w:r>
        <w:separator/>
      </w:r>
    </w:p>
  </w:footnote>
  <w:footnote w:type="continuationSeparator" w:id="0">
    <w:p w:rsidR="0051165B" w:rsidRDefault="0051165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38CF12F2"/>
    <w:multiLevelType w:val="hybridMultilevel"/>
    <w:tmpl w:val="EFE0F962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49F86B7D"/>
    <w:multiLevelType w:val="hybridMultilevel"/>
    <w:tmpl w:val="F52C6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9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3"/>
  </w:num>
  <w:num w:numId="7">
    <w:abstractNumId w:val="7"/>
  </w:num>
  <w:num w:numId="8">
    <w:abstractNumId w:val="11"/>
  </w:num>
  <w:num w:numId="9">
    <w:abstractNumId w:val="0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44D51"/>
    <w:rsid w:val="00075EE5"/>
    <w:rsid w:val="00084AD2"/>
    <w:rsid w:val="000C5873"/>
    <w:rsid w:val="00121B15"/>
    <w:rsid w:val="0013074F"/>
    <w:rsid w:val="0015164B"/>
    <w:rsid w:val="0017080B"/>
    <w:rsid w:val="00176181"/>
    <w:rsid w:val="001D624C"/>
    <w:rsid w:val="00215B30"/>
    <w:rsid w:val="00222A45"/>
    <w:rsid w:val="00235DCF"/>
    <w:rsid w:val="00247D1D"/>
    <w:rsid w:val="00252D2D"/>
    <w:rsid w:val="00281EB3"/>
    <w:rsid w:val="002B49E8"/>
    <w:rsid w:val="00323151"/>
    <w:rsid w:val="003506A6"/>
    <w:rsid w:val="003530FA"/>
    <w:rsid w:val="00375125"/>
    <w:rsid w:val="00375ADD"/>
    <w:rsid w:val="00382780"/>
    <w:rsid w:val="003A04DC"/>
    <w:rsid w:val="003C040B"/>
    <w:rsid w:val="003D1D48"/>
    <w:rsid w:val="003E6197"/>
    <w:rsid w:val="00401449"/>
    <w:rsid w:val="00405C6E"/>
    <w:rsid w:val="00416D4C"/>
    <w:rsid w:val="00417006"/>
    <w:rsid w:val="00417A43"/>
    <w:rsid w:val="00441154"/>
    <w:rsid w:val="004513CC"/>
    <w:rsid w:val="004B0AD8"/>
    <w:rsid w:val="00502A6C"/>
    <w:rsid w:val="0051165B"/>
    <w:rsid w:val="00530E34"/>
    <w:rsid w:val="0055741E"/>
    <w:rsid w:val="0057233A"/>
    <w:rsid w:val="005D4579"/>
    <w:rsid w:val="006347FB"/>
    <w:rsid w:val="006515B1"/>
    <w:rsid w:val="006516F6"/>
    <w:rsid w:val="00666590"/>
    <w:rsid w:val="00684206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47C3E"/>
    <w:rsid w:val="00A55B57"/>
    <w:rsid w:val="00A67BF2"/>
    <w:rsid w:val="00A73AE4"/>
    <w:rsid w:val="00A86F02"/>
    <w:rsid w:val="00B2055C"/>
    <w:rsid w:val="00B7426E"/>
    <w:rsid w:val="00BA5500"/>
    <w:rsid w:val="00BD446E"/>
    <w:rsid w:val="00C51CB3"/>
    <w:rsid w:val="00CA6778"/>
    <w:rsid w:val="00CA68AF"/>
    <w:rsid w:val="00D377FE"/>
    <w:rsid w:val="00D81EA5"/>
    <w:rsid w:val="00DC5545"/>
    <w:rsid w:val="00E10A0F"/>
    <w:rsid w:val="00EA541D"/>
    <w:rsid w:val="00ED4686"/>
    <w:rsid w:val="00EF1FBB"/>
    <w:rsid w:val="00F23263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96</TotalTime>
  <Pages>1</Pages>
  <Words>104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17</cp:revision>
  <cp:lastPrinted>2014-05-01T20:15:00Z</cp:lastPrinted>
  <dcterms:created xsi:type="dcterms:W3CDTF">2013-03-18T15:05:00Z</dcterms:created>
  <dcterms:modified xsi:type="dcterms:W3CDTF">2014-05-01T20:15:00Z</dcterms:modified>
</cp:coreProperties>
</file>