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986C10">
        <w:rPr>
          <w:rFonts w:ascii="Comic Sans MS" w:hAnsi="Comic Sans MS" w:cs="Comic Sans MS"/>
          <w:b/>
          <w:bCs/>
          <w:color w:val="024595"/>
          <w:sz w:val="54"/>
          <w:szCs w:val="54"/>
        </w:rPr>
        <w:t>L’Hospitalovo pravidlo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D30A8" w:rsidRPr="004D30A8" w:rsidRDefault="004D30A8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664DF2" w:rsidRPr="00A320E0" w:rsidRDefault="00986C10" w:rsidP="00210CBA">
      <w:pPr>
        <w:ind w:left="2124" w:hanging="2124"/>
        <w:rPr>
          <w:rFonts w:cs="Arial"/>
        </w:rPr>
      </w:pPr>
      <w:r w:rsidRPr="00A320E0">
        <w:rPr>
          <w:rFonts w:cs="Arial"/>
        </w:rPr>
        <w:t>Věta (L’Hospitalovo pravidlo)</w:t>
      </w:r>
      <w:r w:rsidR="00664DF2" w:rsidRPr="00A320E0">
        <w:rPr>
          <w:rFonts w:cs="Arial"/>
        </w:rPr>
        <w:t xml:space="preserve">: </w:t>
      </w:r>
      <m:oMath>
        <m:r>
          <m:rPr>
            <m:sty m:val="p"/>
          </m:rPr>
          <w:rPr>
            <w:rFonts w:ascii="Cambria Math" w:hAnsi="Cambria Math" w:cs="Arial"/>
          </w:rPr>
          <m:t xml:space="preserve">  </m:t>
        </m:r>
        <m:r>
          <m:rPr>
            <m:sty m:val="b"/>
          </m:rPr>
          <w:rPr>
            <w:rFonts w:ascii="Cambria Math" w:hAnsi="Cambria Math" w:cs="Arial"/>
          </w:rPr>
          <m:t xml:space="preserve"> y=f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d>
      </m:oMath>
      <w:r w:rsidR="00664DF2" w:rsidRPr="00A320E0">
        <w:rPr>
          <w:rFonts w:eastAsiaTheme="minorEastAsia" w:cs="Arial"/>
          <w:b/>
          <w:sz w:val="24"/>
          <w:szCs w:val="24"/>
        </w:rPr>
        <w:t xml:space="preserve"> </w:t>
      </w:r>
      <w:r w:rsidRPr="00A320E0">
        <w:rPr>
          <w:rFonts w:eastAsiaTheme="minorEastAsia" w:cs="Arial"/>
          <w:b/>
          <w:sz w:val="24"/>
          <w:szCs w:val="24"/>
        </w:rPr>
        <w:t xml:space="preserve"> </w:t>
      </w:r>
      <w:r w:rsidRPr="00A320E0">
        <w:rPr>
          <w:rFonts w:eastAsiaTheme="minorEastAsia" w:cs="Arial"/>
        </w:rPr>
        <w:t>a</w:t>
      </w:r>
      <w:r w:rsidR="00664DF2" w:rsidRPr="00A320E0">
        <w:rPr>
          <w:rFonts w:eastAsiaTheme="minorEastAsia" w:cs="Arial"/>
          <w:b/>
          <w:sz w:val="24"/>
          <w:szCs w:val="24"/>
        </w:rPr>
        <w:t xml:space="preserve">  </w:t>
      </w:r>
      <m:oMath>
        <m:r>
          <m:rPr>
            <m:sty m:val="b"/>
          </m:rPr>
          <w:rPr>
            <w:rFonts w:ascii="Cambria Math" w:hAnsi="Cambria Math" w:cs="Arial"/>
          </w:rPr>
          <m:t>y=g</m:t>
        </m:r>
        <m:d>
          <m:dPr>
            <m:ctrlPr>
              <w:rPr>
                <w:rFonts w:ascii="Cambria Math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</m:d>
      </m:oMath>
      <w:r w:rsidRPr="00A320E0">
        <w:rPr>
          <w:rFonts w:eastAsiaTheme="minorEastAsia" w:cs="Arial"/>
          <w:b/>
          <w:sz w:val="24"/>
          <w:szCs w:val="24"/>
        </w:rPr>
        <w:t xml:space="preserve"> </w:t>
      </w:r>
      <w:r w:rsidR="00664DF2" w:rsidRPr="00A320E0">
        <w:rPr>
          <w:rFonts w:eastAsiaTheme="minorEastAsia" w:cs="Arial"/>
          <w:b/>
          <w:sz w:val="24"/>
          <w:szCs w:val="24"/>
        </w:rPr>
        <w:t xml:space="preserve"> </w:t>
      </w:r>
      <w:r w:rsidR="00664DF2" w:rsidRPr="00A320E0">
        <w:rPr>
          <w:rFonts w:eastAsiaTheme="minorEastAsia" w:cs="Arial"/>
        </w:rPr>
        <w:t>j</w:t>
      </w:r>
      <w:r w:rsidRPr="00A320E0">
        <w:rPr>
          <w:rFonts w:eastAsiaTheme="minorEastAsia" w:cs="Arial"/>
        </w:rPr>
        <w:t>sou</w:t>
      </w:r>
      <w:r w:rsidR="00664DF2" w:rsidRPr="00A320E0">
        <w:rPr>
          <w:rFonts w:eastAsiaTheme="minorEastAsia" w:cs="Arial"/>
        </w:rPr>
        <w:t xml:space="preserve"> funkce a</w:t>
      </w:r>
      <w:r w:rsidRPr="00A320E0">
        <w:rPr>
          <w:rFonts w:eastAsiaTheme="minorEastAsia" w:cs="Arial"/>
        </w:rPr>
        <w:t xml:space="preserve"> </w:t>
      </w:r>
      <w:r w:rsidR="00664DF2" w:rsidRPr="00A320E0">
        <w:rPr>
          <w:rFonts w:eastAsiaTheme="minorEastAsia" w:cs="Arial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∈R.</m:t>
        </m:r>
      </m:oMath>
      <w:r w:rsidR="00664DF2" w:rsidRPr="00A320E0">
        <w:rPr>
          <w:rFonts w:eastAsiaTheme="minorEastAsia" w:cs="Arial"/>
          <w:b/>
        </w:rPr>
        <w:t xml:space="preserve">  </w:t>
      </w:r>
    </w:p>
    <w:p w:rsidR="00350D66" w:rsidRPr="00A320E0" w:rsidRDefault="00986C10" w:rsidP="00350D66">
      <w:pPr>
        <w:ind w:left="708" w:firstLine="708"/>
        <w:rPr>
          <w:rFonts w:ascii="CMR10" w:eastAsiaTheme="minorEastAsia" w:hAnsi="CMR10" w:cs="CMR10"/>
          <w:b/>
          <w:color w:val="000000"/>
          <w:sz w:val="24"/>
          <w:szCs w:val="24"/>
        </w:rPr>
      </w:pPr>
      <w:r w:rsidRPr="00A320E0">
        <w:rPr>
          <w:rFonts w:cs="Arial"/>
        </w:rPr>
        <w:t>Jestliže</w:t>
      </w:r>
      <w:r w:rsidR="00350D66" w:rsidRPr="00A320E0">
        <w:rPr>
          <w:rFonts w:cs="Arial"/>
        </w:rPr>
        <w:t xml:space="preserve"> existuje</w:t>
      </w:r>
      <w:r w:rsidRPr="00A320E0">
        <w:rPr>
          <w:rFonts w:ascii="CMR10" w:hAnsi="CMR10" w:cs="CMR10"/>
          <w:color w:val="000000"/>
          <w:sz w:val="20"/>
          <w:szCs w:val="20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b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350D66"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 </w:t>
      </w:r>
      <w:r w:rsidRPr="00A320E0">
        <w:rPr>
          <w:rFonts w:eastAsiaTheme="minorEastAsia" w:cs="Arial"/>
          <w:color w:val="000000"/>
        </w:rPr>
        <w:t>nebo</w:t>
      </w:r>
      <w:r w:rsidR="00350D66" w:rsidRPr="00A320E0">
        <w:rPr>
          <w:rFonts w:eastAsiaTheme="minorEastAsia" w:cs="Arial"/>
          <w:color w:val="000000"/>
        </w:rPr>
        <w:t xml:space="preserve">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="00350D66"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b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±∞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±∞</m:t>
                </m:r>
              </m:den>
            </m:f>
          </m:e>
        </m:d>
      </m:oMath>
      <w:r w:rsidR="00350D66"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,</w:t>
      </w:r>
    </w:p>
    <w:p w:rsidR="00210CBA" w:rsidRPr="00A320E0" w:rsidRDefault="00350D66" w:rsidP="00350D66">
      <w:pPr>
        <w:ind w:left="1416"/>
        <w:rPr>
          <w:rFonts w:cs="Arial"/>
        </w:rPr>
      </w:pPr>
      <w:r w:rsidRPr="00A320E0">
        <w:rPr>
          <w:rFonts w:eastAsiaTheme="minorEastAsia" w:cs="Arial"/>
          <w:color w:val="000000"/>
        </w:rPr>
        <w:t xml:space="preserve">pak platí:   </w:t>
      </w:r>
      <m:oMath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CMR10"/>
            <w:color w:val="000000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CMR10"/>
                <w:b/>
                <w:color w:val="000000"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4"/>
                    <w:szCs w:val="24"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 w:cs="CMR10"/>
                    <w:color w:val="000000"/>
                    <w:sz w:val="24"/>
                    <w:szCs w:val="24"/>
                  </w:rPr>
                  <m:t>lim</m:t>
                </m:r>
              </m:e>
              <m:li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4"/>
                    <w:szCs w:val="24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4"/>
                        <w:szCs w:val="24"/>
                      </w:rPr>
                      <m:t>0</m:t>
                    </m:r>
                  </m:sub>
                </m:sSub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CMR10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f'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g'</m:t>
                </m:r>
                <m:d>
                  <m:dPr>
                    <m:ctrlPr>
                      <w:rPr>
                        <w:rFonts w:ascii="Cambria Math" w:eastAsiaTheme="minorEastAsia" w:hAnsi="Cambria Math" w:cs="CMR10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CMR10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d>
              </m:den>
            </m:f>
          </m:e>
        </m:func>
      </m:oMath>
      <w:r w:rsidRPr="00A320E0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</w:p>
    <w:p w:rsidR="00210CBA" w:rsidRPr="007376E6" w:rsidRDefault="007376E6" w:rsidP="00210CBA">
      <w:pPr>
        <w:rPr>
          <w:rFonts w:cs="Arial"/>
        </w:rPr>
      </w:pPr>
      <w:r w:rsidRPr="007376E6">
        <w:rPr>
          <w:rFonts w:cs="Arial"/>
        </w:rPr>
        <w:t>L’Hospitalovo pravidlo lze použít opakovaně</w:t>
      </w:r>
      <w:r>
        <w:rPr>
          <w:rFonts w:cs="Arial"/>
        </w:rPr>
        <w:t>.</w:t>
      </w:r>
    </w:p>
    <w:p w:rsidR="00664DF2" w:rsidRDefault="00664DF2" w:rsidP="00210CBA">
      <w:pPr>
        <w:rPr>
          <w:rFonts w:cs="Arial"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 xml:space="preserve">Vypočítejte </w:t>
      </w:r>
      <w:r w:rsidR="007376E6">
        <w:rPr>
          <w:rFonts w:cs="Arial"/>
        </w:rPr>
        <w:t>limity</w:t>
      </w:r>
      <w:r>
        <w:rPr>
          <w:rFonts w:cs="Arial"/>
        </w:rPr>
        <w:t xml:space="preserve"> funkc</w:t>
      </w:r>
      <w:r w:rsidR="00000D9A">
        <w:rPr>
          <w:rFonts w:cs="Arial"/>
        </w:rPr>
        <w:t>í</w:t>
      </w:r>
      <w:r w:rsidR="007376E6">
        <w:rPr>
          <w:rFonts w:cs="Arial"/>
        </w:rPr>
        <w:t xml:space="preserve"> s využitím L’Hospitalova pravidla</w:t>
      </w:r>
      <w:r w:rsidR="00000D9A">
        <w:rPr>
          <w:rFonts w:cs="Arial"/>
        </w:rPr>
        <w:t>:</w:t>
      </w:r>
    </w:p>
    <w:p w:rsidR="00A320E0" w:rsidRPr="00A320E0" w:rsidRDefault="00A320E0" w:rsidP="00210CBA">
      <w:pPr>
        <w:rPr>
          <w:rFonts w:cs="Arial"/>
          <w:sz w:val="16"/>
          <w:szCs w:val="16"/>
        </w:rPr>
      </w:pPr>
    </w:p>
    <w:p w:rsidR="0028165F" w:rsidRPr="00A320E0" w:rsidRDefault="00154825" w:rsidP="00A320E0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x→-1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-5x-6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28165F" w:rsidRPr="00A320E0">
        <w:rPr>
          <w:rFonts w:eastAsiaTheme="minorEastAsia"/>
          <w:b/>
        </w:rPr>
        <w:tab/>
      </w:r>
    </w:p>
    <w:p w:rsidR="0028165F" w:rsidRPr="00A320E0" w:rsidRDefault="00154825" w:rsidP="00A320E0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x→3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-27x+54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-6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+9x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28165F" w:rsidRPr="0035105E" w:rsidRDefault="00154825" w:rsidP="0035105E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x→2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+4x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-12x+16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28165F" w:rsidRPr="0035105E">
        <w:rPr>
          <w:rFonts w:eastAsiaTheme="minorEastAsia"/>
          <w:b/>
        </w:rPr>
        <w:tab/>
      </w:r>
    </w:p>
    <w:p w:rsidR="0028165F" w:rsidRPr="0035105E" w:rsidRDefault="00154825" w:rsidP="00A320E0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 sin x+5x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3x-sin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</m:oMath>
    </w:p>
    <w:p w:rsidR="0035105E" w:rsidRPr="00A320E0" w:rsidRDefault="00154825" w:rsidP="00A320E0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1-cos 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</m:oMath>
      <w:r w:rsidR="0035105E" w:rsidRPr="00A320E0">
        <w:rPr>
          <w:rFonts w:eastAsiaTheme="minorEastAsia"/>
          <w:b/>
        </w:rPr>
        <w:t xml:space="preserve"> </w:t>
      </w:r>
    </w:p>
    <w:p w:rsidR="0028165F" w:rsidRPr="00A320E0" w:rsidRDefault="00154825" w:rsidP="00A320E0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tg x</m:t>
                </m:r>
              </m:den>
            </m:f>
            <m:r>
              <m:rPr>
                <m:sty m:val="b"/>
              </m:rPr>
              <w:rPr>
                <w:rFonts w:ascii="Cambria Math" w:hAnsi="Cambria Math"/>
              </w:rPr>
              <m:t>=</m:t>
            </m:r>
          </m:e>
        </m:func>
      </m:oMath>
    </w:p>
    <w:p w:rsidR="0089750D" w:rsidRPr="00A320E0" w:rsidRDefault="00154825" w:rsidP="00A320E0">
      <w:pPr>
        <w:pStyle w:val="Odstavecseseznamem"/>
        <w:numPr>
          <w:ilvl w:val="0"/>
          <w:numId w:val="7"/>
        </w:numPr>
        <w:spacing w:before="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x→1</m:t>
            </m:r>
          </m:lim>
        </m:limLow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ln x-x+1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 ∙ ln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</m:oMath>
    </w:p>
    <w:p w:rsidR="0028165F" w:rsidRPr="00A320E0" w:rsidRDefault="00154825" w:rsidP="00A320E0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func>
          <m:funcPr>
            <m:ctrlPr>
              <w:rPr>
                <w:rFonts w:ascii="Cambria Math" w:hAnsi="Cambria Math"/>
                <w:b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  <w:b/>
                  </w:rPr>
                </m:ctrlPr>
              </m:limLow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b"/>
                  </m:rP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</m:oMath>
    </w:p>
    <w:p w:rsidR="0028165F" w:rsidRPr="00A320E0" w:rsidRDefault="00154825" w:rsidP="00A320E0">
      <w:pPr>
        <w:pStyle w:val="Odstavecseseznamem"/>
        <w:numPr>
          <w:ilvl w:val="0"/>
          <w:numId w:val="7"/>
        </w:numPr>
        <w:spacing w:before="240" w:after="200" w:line="48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-5x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28165F" w:rsidRPr="00A320E0" w:rsidRDefault="00154825" w:rsidP="0028165F">
      <w:pPr>
        <w:pStyle w:val="Odstavecseseznamem"/>
        <w:numPr>
          <w:ilvl w:val="0"/>
          <w:numId w:val="7"/>
        </w:numPr>
        <w:spacing w:before="240" w:after="200" w:line="360" w:lineRule="auto"/>
        <w:rPr>
          <w:b/>
        </w:rPr>
      </w:pPr>
      <m:oMath>
        <m:limLow>
          <m:limLowPr>
            <m:ctrlPr>
              <w:rPr>
                <w:rFonts w:ascii="Cambria Math" w:hAnsi="Cambria Math"/>
                <w:b/>
              </w:rPr>
            </m:ctrlPr>
          </m:limLowPr>
          <m:e>
            <m:r>
              <m:rPr>
                <m:sty m:val="b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b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b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4x+</m:t>
            </m:r>
            <m:f>
              <m:fPr>
                <m:ctrlPr>
                  <w:rPr>
                    <w:rFonts w:ascii="Cambria Math" w:hAnsi="Cambria Math"/>
                    <w:b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szCs w:val="28"/>
                  </w:rPr>
                  <m:t>2-x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</w:p>
    <w:p w:rsidR="004D30A8" w:rsidRPr="00CC2F15" w:rsidRDefault="004D30A8" w:rsidP="004D30A8">
      <w:pPr>
        <w:pStyle w:val="Odstavecseseznamem"/>
        <w:spacing w:line="360" w:lineRule="auto"/>
        <w:rPr>
          <w:rFonts w:cs="Arial"/>
          <w:sz w:val="20"/>
          <w:szCs w:val="20"/>
        </w:rPr>
      </w:pPr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4D30A8" w:rsidRDefault="00985638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1</m:t>
        </m:r>
      </m:oMath>
      <w:r w:rsidR="004D30A8">
        <w:rPr>
          <w:rFonts w:eastAsiaTheme="minorEastAsia" w:cs="Arial"/>
        </w:rPr>
        <w:tab/>
      </w:r>
      <w:r w:rsidR="00CC2F15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6</w:t>
      </w:r>
      <w:r w:rsidR="004D30A8">
        <w:rPr>
          <w:rFonts w:eastAsiaTheme="minorEastAsia" w:cs="Arial"/>
        </w:rPr>
        <w:t>.</w:t>
      </w:r>
      <w:r w:rsidR="00AC1B38">
        <w:rPr>
          <w:rFonts w:eastAsiaTheme="minorEastAsia" w:cs="Arial"/>
        </w:rPr>
        <w:tab/>
      </w:r>
      <w:r w:rsidR="003833DB">
        <w:rPr>
          <w:rFonts w:eastAsiaTheme="minorEastAsia" w:cs="Arial"/>
        </w:rPr>
        <w:t xml:space="preserve">  </w:t>
      </w:r>
      <w:r w:rsidR="004D30A8">
        <w:rPr>
          <w:rFonts w:eastAsiaTheme="minorEastAsia" w:cs="Arial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</w:rPr>
          <m:t>1</m:t>
        </m:r>
      </m:oMath>
    </w:p>
    <w:p w:rsidR="004D30A8" w:rsidRDefault="009F13CF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3</m:t>
        </m:r>
      </m:oMath>
      <w:r w:rsidR="004D30A8" w:rsidRPr="007C11E6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CC2F15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35105E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7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w:r w:rsidR="0020672F">
        <w:rPr>
          <w:rFonts w:eastAsiaTheme="minorEastAsia" w:cs="Arial"/>
        </w:rPr>
        <w:tab/>
        <w:t xml:space="preserve">   </w:t>
      </w:r>
      <m:oMath>
        <m:r>
          <m:rPr>
            <m:sty m:val="b"/>
          </m:rPr>
          <w:rPr>
            <w:rFonts w:ascii="Cambria Math" w:hAnsi="Cambria Math" w:cs="Arial"/>
          </w:rPr>
          <m:t>0</m:t>
        </m:r>
      </m:oMath>
    </w:p>
    <w:p w:rsidR="004D30A8" w:rsidRDefault="00154825" w:rsidP="00985638">
      <w:pPr>
        <w:pStyle w:val="Odstavecseseznamem"/>
        <w:numPr>
          <w:ilvl w:val="0"/>
          <w:numId w:val="13"/>
        </w:numPr>
        <w:spacing w:line="276" w:lineRule="auto"/>
        <w:ind w:left="1134" w:hanging="774"/>
        <w:rPr>
          <w:rFonts w:eastAsiaTheme="minorEastAsia" w:cs="Arial"/>
        </w:rPr>
      </w:pP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4D30A8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3833DB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35105E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8</w:t>
      </w:r>
      <w:r w:rsidR="004D30A8">
        <w:rPr>
          <w:rFonts w:eastAsiaTheme="minorEastAsia" w:cs="Arial"/>
        </w:rPr>
        <w:t>.</w:t>
      </w:r>
      <w:r w:rsidR="003833DB">
        <w:rPr>
          <w:rFonts w:eastAsiaTheme="minorEastAsia" w:cs="Arial"/>
        </w:rPr>
        <w:t xml:space="preserve">  </w:t>
      </w:r>
      <w:r w:rsidR="0020672F">
        <w:rPr>
          <w:rFonts w:eastAsiaTheme="minorEastAsia" w:cs="Arial"/>
        </w:rPr>
        <w:tab/>
      </w:r>
      <w:r w:rsidR="004D30A8">
        <w:rPr>
          <w:rFonts w:eastAsiaTheme="minorEastAsia" w:cs="Arial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4"/>
            <w:szCs w:val="24"/>
          </w:rPr>
          <m:t>+∞</m:t>
        </m:r>
      </m:oMath>
    </w:p>
    <w:p w:rsidR="004D30A8" w:rsidRPr="00E52C98" w:rsidRDefault="0035105E" w:rsidP="0035105E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r>
          <m:rPr>
            <m:sty m:val="b"/>
          </m:rPr>
          <w:rPr>
            <w:rFonts w:ascii="Cambria Math" w:hAnsi="Cambria Math" w:cs="Arial"/>
          </w:rPr>
          <m:t>4</m:t>
        </m:r>
      </m:oMath>
      <w:r w:rsidR="004D30A8"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 w:rsidR="00D85400"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>
        <w:rPr>
          <w:rFonts w:eastAsiaTheme="minorEastAsia" w:cs="Arial"/>
        </w:rPr>
        <w:tab/>
      </w:r>
      <w:r w:rsidR="004D30A8">
        <w:rPr>
          <w:rFonts w:eastAsiaTheme="minorEastAsia" w:cs="Arial"/>
        </w:rPr>
        <w:tab/>
      </w:r>
      <w:r w:rsidR="00E52C98">
        <w:rPr>
          <w:rFonts w:eastAsiaTheme="minorEastAsia" w:cs="Arial"/>
        </w:rPr>
        <w:t>9</w:t>
      </w:r>
      <w:r w:rsidR="004D30A8">
        <w:rPr>
          <w:rFonts w:eastAsiaTheme="minorEastAsia" w:cs="Arial"/>
        </w:rPr>
        <w:t>.</w:t>
      </w:r>
      <w:r w:rsidR="00700AB5">
        <w:rPr>
          <w:rFonts w:eastAsiaTheme="minorEastAsia" w:cs="Arial"/>
        </w:rPr>
        <w:tab/>
      </w:r>
      <w:r w:rsidR="003833DB">
        <w:rPr>
          <w:rFonts w:eastAsiaTheme="minorEastAsia" w:cs="Arial"/>
        </w:rPr>
        <w:t xml:space="preserve">  </w:t>
      </w:r>
      <m:oMath>
        <m:r>
          <w:rPr>
            <w:rFonts w:ascii="Cambria Math" w:eastAsiaTheme="minorEastAsia" w:hAnsi="Cambria Math" w:cs="Arial"/>
          </w:rPr>
          <m:t xml:space="preserve"> </m:t>
        </m:r>
        <m:r>
          <m:rPr>
            <m:sty m:val="b"/>
          </m:rPr>
          <w:rPr>
            <w:rFonts w:ascii="Cambria Math" w:hAnsi="Cambria Math" w:cs="Arial"/>
          </w:rPr>
          <m:t>0</m:t>
        </m:r>
      </m:oMath>
    </w:p>
    <w:p w:rsidR="00E52C98" w:rsidRPr="005D1E3C" w:rsidRDefault="00154825" w:rsidP="0035105E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35105E">
        <w:rPr>
          <w:rFonts w:eastAsiaTheme="minorEastAsia" w:cs="Arial"/>
          <w:b/>
        </w:rPr>
        <w:tab/>
      </w:r>
      <w:r w:rsidR="0035105E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D85400" w:rsidRPr="00D85400">
        <w:rPr>
          <w:rFonts w:eastAsiaTheme="minorEastAsia" w:cs="Arial"/>
        </w:rPr>
        <w:t>10.</w:t>
      </w:r>
      <w:r w:rsidR="00700AB5">
        <w:rPr>
          <w:rFonts w:eastAsiaTheme="minorEastAsia" w:cs="Arial"/>
        </w:rPr>
        <w:tab/>
      </w:r>
      <w:r w:rsidR="00D85400">
        <w:rPr>
          <w:rFonts w:eastAsiaTheme="minorEastAsia" w:cs="Arial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</w:rPr>
          <m:t>-8</m:t>
        </m:r>
      </m:oMath>
    </w:p>
    <w:p w:rsidR="005D1E3C" w:rsidRPr="005D1E3C" w:rsidRDefault="005D1E3C" w:rsidP="005D1E3C">
      <w:pPr>
        <w:spacing w:line="360" w:lineRule="auto"/>
        <w:ind w:left="360"/>
        <w:rPr>
          <w:rFonts w:eastAsiaTheme="minorEastAsia" w:cs="Arial"/>
        </w:rPr>
      </w:pPr>
    </w:p>
    <w:p w:rsidR="00C71DDC" w:rsidRDefault="00C71DDC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Pr="00C71DDC" w:rsidRDefault="00D10EA8" w:rsidP="00C71DDC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C71DDC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D10EA8" w:rsidRPr="00700AB5" w:rsidRDefault="00D10EA8" w:rsidP="00D10EA8">
      <w:pPr>
        <w:rPr>
          <w:rFonts w:cs="Arial"/>
        </w:rPr>
      </w:pPr>
    </w:p>
    <w:p w:rsidR="00A320E0" w:rsidRPr="00700AB5" w:rsidRDefault="00154825" w:rsidP="00A320E0">
      <w:pPr>
        <w:pStyle w:val="Odstavecseseznamem"/>
        <w:numPr>
          <w:ilvl w:val="0"/>
          <w:numId w:val="10"/>
        </w:numPr>
        <w:spacing w:before="240" w:after="200" w:line="480" w:lineRule="auto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x→-1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-5x-6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A320E0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</m:oMath>
      <w:r w:rsidR="00A320E0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x→-1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+4x-5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3-4-5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-8+2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1</m:t>
        </m:r>
      </m:oMath>
    </w:p>
    <w:p w:rsidR="009F13CF" w:rsidRPr="00700AB5" w:rsidRDefault="00154825" w:rsidP="009F13CF">
      <w:pPr>
        <w:pStyle w:val="Odstavecseseznamem"/>
        <w:numPr>
          <w:ilvl w:val="0"/>
          <w:numId w:val="10"/>
        </w:numPr>
        <w:spacing w:before="240" w:after="200" w:line="480" w:lineRule="auto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x→3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-27x+54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-6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+9x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9F13CF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</m:oMath>
      <w:r w:rsidR="009F13CF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x→3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-27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-12x+9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x→3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6x-12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3</m:t>
        </m:r>
      </m:oMath>
    </w:p>
    <w:p w:rsidR="00985638" w:rsidRPr="00700AB5" w:rsidRDefault="00154825" w:rsidP="00985638">
      <w:pPr>
        <w:pStyle w:val="Odstavecseseznamem"/>
        <w:numPr>
          <w:ilvl w:val="0"/>
          <w:numId w:val="10"/>
        </w:numPr>
        <w:spacing w:before="240" w:after="200" w:line="480" w:lineRule="auto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x→2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-4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+4x</m:t>
            </m:r>
          </m:num>
          <m:den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-12x+16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985638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</m:oMath>
      <w:r w:rsidR="00985638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x→2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-8x+4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x→2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6x-8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bookmarkStart w:id="0" w:name="_GoBack"/>
      <w:bookmarkEnd w:id="0"/>
    </w:p>
    <w:p w:rsidR="00DB65C7" w:rsidRPr="00700AB5" w:rsidRDefault="00154825" w:rsidP="0035105E">
      <w:pPr>
        <w:pStyle w:val="Odstavecseseznamem"/>
        <w:numPr>
          <w:ilvl w:val="0"/>
          <w:numId w:val="10"/>
        </w:numPr>
        <w:spacing w:before="0" w:after="200" w:line="480" w:lineRule="auto"/>
        <w:rPr>
          <w:rFonts w:cs="Arial"/>
        </w:rPr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x→0</m:t>
            </m:r>
          </m:lim>
        </m:limLow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 sin x+5x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3x-sin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985638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x+5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3-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</m:func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3-</m:t>
            </m:r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</m:func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4</m:t>
        </m:r>
      </m:oMath>
      <w:r w:rsidR="00DB65C7" w:rsidRPr="00700AB5">
        <w:rPr>
          <w:rFonts w:eastAsiaTheme="minorEastAsia" w:cs="Arial"/>
        </w:rPr>
        <w:tab/>
      </w:r>
      <w:r w:rsidR="00DB65C7" w:rsidRPr="00700AB5">
        <w:rPr>
          <w:rFonts w:eastAsiaTheme="minorEastAsia" w:cs="Arial"/>
        </w:rPr>
        <w:tab/>
      </w:r>
    </w:p>
    <w:p w:rsidR="0035105E" w:rsidRPr="00700AB5" w:rsidRDefault="00154825" w:rsidP="0035105E">
      <w:pPr>
        <w:pStyle w:val="Odstavecseseznamem"/>
        <w:numPr>
          <w:ilvl w:val="0"/>
          <w:numId w:val="10"/>
        </w:numPr>
        <w:spacing w:line="480" w:lineRule="auto"/>
        <w:rPr>
          <w:rFonts w:cs="Arial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1-cos 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35105E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35105E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e>
            </m:func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35105E" w:rsidRPr="00700AB5">
        <w:rPr>
          <w:rFonts w:eastAsiaTheme="minorEastAsia" w:cs="Arial"/>
        </w:rPr>
        <w:tab/>
      </w:r>
    </w:p>
    <w:p w:rsidR="0035105E" w:rsidRPr="00700AB5" w:rsidRDefault="00154825" w:rsidP="00700AB5">
      <w:pPr>
        <w:pStyle w:val="Odstavecseseznamem"/>
        <w:numPr>
          <w:ilvl w:val="0"/>
          <w:numId w:val="10"/>
        </w:numPr>
        <w:spacing w:before="240" w:after="200" w:line="360" w:lineRule="auto"/>
        <w:rPr>
          <w:rFonts w:cs="Arial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tg x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=</m:t>
            </m:r>
          </m:e>
        </m:func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35105E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p>
            </m:sSup>
          </m:num>
          <m:den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1</m:t>
        </m:r>
      </m:oMath>
      <w:r w:rsidR="00AC1B38" w:rsidRPr="00700AB5">
        <w:rPr>
          <w:rFonts w:eastAsiaTheme="minorEastAsia" w:cs="Arial"/>
        </w:rPr>
        <w:tab/>
      </w:r>
      <w:r w:rsidR="0035105E" w:rsidRPr="00700AB5">
        <w:rPr>
          <w:rFonts w:eastAsiaTheme="minorEastAsia" w:cs="Arial"/>
        </w:rPr>
        <w:tab/>
      </w:r>
    </w:p>
    <w:p w:rsidR="0035105E" w:rsidRPr="00700AB5" w:rsidRDefault="00154825" w:rsidP="00985638">
      <w:pPr>
        <w:pStyle w:val="Odstavecseseznamem"/>
        <w:numPr>
          <w:ilvl w:val="0"/>
          <w:numId w:val="10"/>
        </w:numPr>
        <w:spacing w:before="0" w:after="200" w:line="480" w:lineRule="auto"/>
        <w:rPr>
          <w:rFonts w:cs="Arial"/>
        </w:rPr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x→1</m:t>
            </m:r>
          </m:lim>
        </m:limLow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 x-x+1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 ∙ ln 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0</m:t>
                </m:r>
              </m:den>
            </m:f>
          </m:e>
        </m:d>
      </m:oMath>
      <w:r w:rsidR="00AC1B38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-1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ln x +x ∙ 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</m:den>
            </m:f>
          </m:e>
        </m:func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ln 1 +1 ∙ 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den>
            </m:f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0+1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0</m:t>
        </m:r>
      </m:oMath>
      <w:r w:rsidR="00AC1B38" w:rsidRPr="00700AB5">
        <w:rPr>
          <w:rFonts w:eastAsiaTheme="minorEastAsia" w:cs="Arial"/>
        </w:rPr>
        <w:tab/>
      </w:r>
    </w:p>
    <w:p w:rsidR="0020672F" w:rsidRPr="00700AB5" w:rsidRDefault="00154825" w:rsidP="00985638">
      <w:pPr>
        <w:pStyle w:val="Odstavecseseznamem"/>
        <w:numPr>
          <w:ilvl w:val="0"/>
          <w:numId w:val="10"/>
        </w:numPr>
        <w:spacing w:before="0" w:after="200" w:line="480" w:lineRule="auto"/>
        <w:rPr>
          <w:rFonts w:cs="Arial"/>
        </w:rPr>
      </w:pP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den>
            </m:f>
          </m:e>
        </m:d>
      </m:oMath>
      <w:r w:rsidR="0020672F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∙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2x</m:t>
                </m:r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den>
            </m:f>
          </m:e>
        </m:d>
      </m:oMath>
      <w:r w:rsidR="0020672F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lim   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∙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2∙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ln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e>
                    </m:func>
                  </m:e>
                </m:func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+∞ ∙</m:t>
            </m:r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ln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2∙</m:t>
                </m:r>
                <m:func>
                  <m:func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func>
              </m:e>
            </m:func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+</m:t>
        </m:r>
        <m:r>
          <m:rPr>
            <m:sty m:val="b"/>
          </m:rPr>
          <w:rPr>
            <w:rFonts w:ascii="Cambria Math" w:hAnsi="Cambria Math" w:cs="Arial"/>
            <w:sz w:val="24"/>
            <w:szCs w:val="24"/>
          </w:rPr>
          <m:t>∞</m:t>
        </m:r>
      </m:oMath>
      <w:r w:rsidR="0020672F" w:rsidRPr="00700AB5">
        <w:rPr>
          <w:rFonts w:eastAsiaTheme="minorEastAsia" w:cs="Arial"/>
        </w:rPr>
        <w:tab/>
      </w:r>
    </w:p>
    <w:p w:rsidR="0020672F" w:rsidRPr="00700AB5" w:rsidRDefault="00154825" w:rsidP="0020672F">
      <w:pPr>
        <w:pStyle w:val="Odstavecseseznamem"/>
        <w:numPr>
          <w:ilvl w:val="0"/>
          <w:numId w:val="10"/>
        </w:numPr>
        <w:spacing w:before="240" w:after="200" w:line="480" w:lineRule="auto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-5x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den>
            </m:f>
          </m:e>
        </m:d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</m:oMath>
      <w:r w:rsidR="0020672F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6x-5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21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den>
            </m:f>
          </m:e>
        </m:d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x→+∞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42x+2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+</m:t>
            </m:r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>∞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0</m:t>
        </m:r>
      </m:oMath>
    </w:p>
    <w:p w:rsidR="00700AB5" w:rsidRPr="00700AB5" w:rsidRDefault="00154825" w:rsidP="00700AB5">
      <w:pPr>
        <w:pStyle w:val="Odstavecseseznamem"/>
        <w:numPr>
          <w:ilvl w:val="0"/>
          <w:numId w:val="10"/>
        </w:numPr>
        <w:spacing w:before="240" w:after="200" w:line="480" w:lineRule="auto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4x+</m:t>
            </m:r>
            <m:f>
              <m:f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2-x</m:t>
                </m:r>
              </m:den>
            </m:f>
          </m:e>
        </m:d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700AB5" w:rsidRPr="00700AB5">
        <w:rPr>
          <w:rFonts w:ascii="CMR10" w:eastAsiaTheme="minorEastAsia" w:hAnsi="CMR10" w:cs="CMR10"/>
          <w:color w:val="000000"/>
          <w:sz w:val="24"/>
          <w:szCs w:val="24"/>
        </w:rPr>
        <w:t xml:space="preserve"> 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8x-4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+4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2-x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8x-1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2-x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‖"/>
            <m:endChr m:val="‖"/>
            <m:ctrlPr>
              <w:rPr>
                <w:rFonts w:ascii="Cambria Math" w:eastAsiaTheme="minorEastAsia" w:hAnsi="Cambria Math" w:cs="CMR10"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CMR10"/>
                    <w:color w:val="000000"/>
                    <w:sz w:val="28"/>
                    <w:szCs w:val="28"/>
                  </w:rPr>
                  <m:t>∞</m:t>
                </m:r>
              </m:den>
            </m:f>
          </m:e>
        </m:d>
        <m:limUpp>
          <m:limUppPr>
            <m:ctrlPr>
              <w:rPr>
                <w:rFonts w:ascii="Cambria Math" w:eastAsiaTheme="minorEastAsia" w:hAnsi="Cambria Math"/>
              </w:rPr>
            </m:ctrlPr>
          </m:limUppPr>
          <m:e>
            <m:groupChr>
              <m:groupChrPr>
                <m:chr m:val="⏞"/>
                <m:pos m:val="top"/>
                <m:vertJc m:val="bot"/>
                <m:ctrlPr>
                  <w:rPr>
                    <w:rFonts w:ascii="Cambria Math" w:eastAsiaTheme="minorEastAsia" w:hAnsi="Cambria Math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=</m:t>
                </m:r>
              </m:e>
            </m:groupChr>
          </m:e>
          <m:lim>
            <m:r>
              <m:rPr>
                <m:sty m:val="p"/>
              </m:rPr>
              <w:rPr>
                <w:rFonts w:ascii="Cambria Math" w:eastAsiaTheme="minorEastAsia" w:hAnsi="Cambria Math"/>
              </w:rPr>
              <m:t>L.P.</m:t>
            </m:r>
          </m:lim>
        </m:limUpp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</w:rPr>
              <m:t xml:space="preserve">lim  </m:t>
            </m:r>
          </m:e>
          <m:lim>
            <m:r>
              <m:rPr>
                <m:sty m:val="p"/>
              </m:rPr>
              <w:rPr>
                <w:rFonts w:ascii="Cambria Math" w:hAnsi="Cambria Math"/>
              </w:rPr>
              <m:t>x→-∞</m:t>
            </m:r>
          </m:lim>
        </m:limLow>
        <m:r>
          <m:rPr>
            <m:sty m:val="p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 w:cs="Arial"/>
          </w:rPr>
          <m:t>-8</m:t>
        </m:r>
      </m:oMath>
    </w:p>
    <w:sectPr w:rsidR="00700AB5" w:rsidRPr="00700A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3DF" w:rsidRDefault="003B03DF" w:rsidP="00CA6778">
      <w:pPr>
        <w:spacing w:before="0" w:after="0"/>
      </w:pPr>
      <w:r>
        <w:separator/>
      </w:r>
    </w:p>
  </w:endnote>
  <w:endnote w:type="continuationSeparator" w:id="0">
    <w:p w:rsidR="003B03DF" w:rsidRDefault="003B03D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845" w:rsidRPr="0015164B" w:rsidRDefault="006778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677845" w:rsidRPr="0015164B" w:rsidRDefault="00677845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677845" w:rsidRPr="0015164B" w:rsidRDefault="00677845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3DF" w:rsidRDefault="003B03DF" w:rsidP="00CA6778">
      <w:pPr>
        <w:spacing w:before="0" w:after="0"/>
      </w:pPr>
      <w:r>
        <w:separator/>
      </w:r>
    </w:p>
  </w:footnote>
  <w:footnote w:type="continuationSeparator" w:id="0">
    <w:p w:rsidR="003B03DF" w:rsidRDefault="003B03D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6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8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759B057A"/>
    <w:multiLevelType w:val="hybridMultilevel"/>
    <w:tmpl w:val="11C05A94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17AB7"/>
    <w:multiLevelType w:val="hybridMultilevel"/>
    <w:tmpl w:val="7B841C0A"/>
    <w:lvl w:ilvl="0" w:tplc="135C33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12"/>
  </w:num>
  <w:num w:numId="10">
    <w:abstractNumId w:val="10"/>
  </w:num>
  <w:num w:numId="11">
    <w:abstractNumId w:val="0"/>
  </w:num>
  <w:num w:numId="12">
    <w:abstractNumId w:val="1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66E2D"/>
    <w:rsid w:val="00070A07"/>
    <w:rsid w:val="00084AD2"/>
    <w:rsid w:val="000A7D44"/>
    <w:rsid w:val="000C5873"/>
    <w:rsid w:val="000F28C2"/>
    <w:rsid w:val="00104E5B"/>
    <w:rsid w:val="001062AC"/>
    <w:rsid w:val="00121B15"/>
    <w:rsid w:val="0015164B"/>
    <w:rsid w:val="00154825"/>
    <w:rsid w:val="0017080B"/>
    <w:rsid w:val="001B1836"/>
    <w:rsid w:val="001B2300"/>
    <w:rsid w:val="001E4CDE"/>
    <w:rsid w:val="0020672F"/>
    <w:rsid w:val="00210CBA"/>
    <w:rsid w:val="00215B30"/>
    <w:rsid w:val="002345EE"/>
    <w:rsid w:val="00235DCF"/>
    <w:rsid w:val="00247D1D"/>
    <w:rsid w:val="00252D2D"/>
    <w:rsid w:val="00273916"/>
    <w:rsid w:val="0028165F"/>
    <w:rsid w:val="00281EB3"/>
    <w:rsid w:val="002C6925"/>
    <w:rsid w:val="0033561D"/>
    <w:rsid w:val="00341E74"/>
    <w:rsid w:val="00350D66"/>
    <w:rsid w:val="0035105E"/>
    <w:rsid w:val="00357118"/>
    <w:rsid w:val="00375125"/>
    <w:rsid w:val="003833DB"/>
    <w:rsid w:val="003B03DF"/>
    <w:rsid w:val="003C040B"/>
    <w:rsid w:val="003D1D48"/>
    <w:rsid w:val="00417A43"/>
    <w:rsid w:val="00441154"/>
    <w:rsid w:val="004513CC"/>
    <w:rsid w:val="00452B36"/>
    <w:rsid w:val="00456403"/>
    <w:rsid w:val="00483AB0"/>
    <w:rsid w:val="004B0AD8"/>
    <w:rsid w:val="004D30A8"/>
    <w:rsid w:val="004F5FC7"/>
    <w:rsid w:val="00530590"/>
    <w:rsid w:val="00530E34"/>
    <w:rsid w:val="0055741E"/>
    <w:rsid w:val="00575A5E"/>
    <w:rsid w:val="005B6FAC"/>
    <w:rsid w:val="005D001D"/>
    <w:rsid w:val="005D1E3C"/>
    <w:rsid w:val="005D4579"/>
    <w:rsid w:val="006347FB"/>
    <w:rsid w:val="006515B1"/>
    <w:rsid w:val="006516F6"/>
    <w:rsid w:val="00664DF2"/>
    <w:rsid w:val="00666590"/>
    <w:rsid w:val="00671080"/>
    <w:rsid w:val="006774E6"/>
    <w:rsid w:val="00677845"/>
    <w:rsid w:val="006815E6"/>
    <w:rsid w:val="00684206"/>
    <w:rsid w:val="006F6764"/>
    <w:rsid w:val="00700AB5"/>
    <w:rsid w:val="007269D6"/>
    <w:rsid w:val="007376E6"/>
    <w:rsid w:val="00755D17"/>
    <w:rsid w:val="00770EF8"/>
    <w:rsid w:val="007735B3"/>
    <w:rsid w:val="007B27EA"/>
    <w:rsid w:val="007C11E6"/>
    <w:rsid w:val="007D04DA"/>
    <w:rsid w:val="007D56F2"/>
    <w:rsid w:val="007D7629"/>
    <w:rsid w:val="00806DB7"/>
    <w:rsid w:val="00825B43"/>
    <w:rsid w:val="0089750D"/>
    <w:rsid w:val="008A577E"/>
    <w:rsid w:val="008B0D7F"/>
    <w:rsid w:val="008E3CA8"/>
    <w:rsid w:val="00915B0C"/>
    <w:rsid w:val="0092090D"/>
    <w:rsid w:val="00947E9C"/>
    <w:rsid w:val="00985638"/>
    <w:rsid w:val="00986C10"/>
    <w:rsid w:val="009C77DA"/>
    <w:rsid w:val="009D4A29"/>
    <w:rsid w:val="009F13CF"/>
    <w:rsid w:val="00A0688F"/>
    <w:rsid w:val="00A10A82"/>
    <w:rsid w:val="00A320E0"/>
    <w:rsid w:val="00A46E98"/>
    <w:rsid w:val="00AC1B38"/>
    <w:rsid w:val="00AC2E92"/>
    <w:rsid w:val="00AF18B3"/>
    <w:rsid w:val="00BB219D"/>
    <w:rsid w:val="00BD446E"/>
    <w:rsid w:val="00BE1455"/>
    <w:rsid w:val="00BE57B7"/>
    <w:rsid w:val="00C538EA"/>
    <w:rsid w:val="00C627FE"/>
    <w:rsid w:val="00C71DDC"/>
    <w:rsid w:val="00C870D4"/>
    <w:rsid w:val="00CA6778"/>
    <w:rsid w:val="00CA68AF"/>
    <w:rsid w:val="00CB03F0"/>
    <w:rsid w:val="00CC2F15"/>
    <w:rsid w:val="00CC4562"/>
    <w:rsid w:val="00D10EA8"/>
    <w:rsid w:val="00D326A7"/>
    <w:rsid w:val="00D85400"/>
    <w:rsid w:val="00DB65C7"/>
    <w:rsid w:val="00DD7330"/>
    <w:rsid w:val="00E10A0F"/>
    <w:rsid w:val="00E361C1"/>
    <w:rsid w:val="00E44D5F"/>
    <w:rsid w:val="00E5281D"/>
    <w:rsid w:val="00E52C98"/>
    <w:rsid w:val="00EF0BC5"/>
    <w:rsid w:val="00EF749B"/>
    <w:rsid w:val="00F0783D"/>
    <w:rsid w:val="00F100B5"/>
    <w:rsid w:val="00F23263"/>
    <w:rsid w:val="00F333F8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B4D77-930E-4FFD-BEF7-71059CD7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895</TotalTime>
  <Pages>4</Pages>
  <Words>365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5</cp:revision>
  <cp:lastPrinted>2014-05-01T08:33:00Z</cp:lastPrinted>
  <dcterms:created xsi:type="dcterms:W3CDTF">2013-03-18T20:42:00Z</dcterms:created>
  <dcterms:modified xsi:type="dcterms:W3CDTF">2014-05-01T08:33:00Z</dcterms:modified>
</cp:coreProperties>
</file>