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168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Nekonečná řada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81687" w:rsidRPr="00E11C8D" w:rsidRDefault="00583DE1" w:rsidP="008B4BBE">
      <w:pPr>
        <w:rPr>
          <w:sz w:val="24"/>
          <w:szCs w:val="24"/>
        </w:rPr>
      </w:pPr>
      <w:r>
        <w:rPr>
          <w:sz w:val="24"/>
          <w:szCs w:val="24"/>
        </w:rPr>
        <w:lastRenderedPageBreak/>
        <w:t>Zopakujme si:</w:t>
      </w:r>
    </w:p>
    <w:p w:rsidR="00181687" w:rsidRDefault="00BB5B0D" w:rsidP="008B4BBE">
      <w:pPr>
        <w:rPr>
          <w:rFonts w:eastAsiaTheme="minorEastAsia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b/>
                <w:sz w:val="28"/>
                <w:szCs w:val="28"/>
              </w:rPr>
            </m:ctrlPr>
          </m:naryPr>
          <m: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n=1</m:t>
            </m:r>
          </m:sub>
          <m: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∞</m:t>
            </m:r>
          </m:sup>
          <m:e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=</m:t>
            </m:r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+⋯+</m:t>
            </m:r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+⋯</m:t>
            </m:r>
          </m:e>
        </m:nary>
      </m:oMath>
      <w:r w:rsidR="00181687">
        <w:rPr>
          <w:rFonts w:eastAsiaTheme="minorEastAsia"/>
          <w:b/>
          <w:sz w:val="24"/>
          <w:szCs w:val="24"/>
        </w:rPr>
        <w:t xml:space="preserve">   </w:t>
      </w:r>
      <w:r w:rsidR="00181687" w:rsidRPr="00181687">
        <w:rPr>
          <w:rFonts w:eastAsiaTheme="minorEastAsia"/>
        </w:rPr>
        <w:t>nekonečná řada</w:t>
      </w:r>
      <w:r w:rsidR="00181687">
        <w:rPr>
          <w:rFonts w:eastAsiaTheme="minorEastAsia"/>
        </w:rPr>
        <w:t xml:space="preserve">, kde </w:t>
      </w:r>
      <m:oMath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n</m:t>
                </m:r>
              </m:sub>
            </m:sSub>
          </m:e>
        </m:d>
      </m:oMath>
      <w:r w:rsidR="00181687">
        <w:rPr>
          <w:rFonts w:eastAsiaTheme="minorEastAsia"/>
        </w:rPr>
        <w:t xml:space="preserve"> je nekonečná posloupnost</w:t>
      </w:r>
    </w:p>
    <w:p w:rsidR="00181687" w:rsidRPr="0029768E" w:rsidRDefault="00181687" w:rsidP="00181687">
      <w:pPr>
        <w:ind w:left="3540"/>
        <w:rPr>
          <w:rFonts w:eastAsiaTheme="minorEastAsia"/>
        </w:rPr>
      </w:pPr>
      <w:r w:rsidRPr="0029768E">
        <w:rPr>
          <w:rFonts w:eastAsiaTheme="minorEastAsia"/>
        </w:rPr>
        <w:t xml:space="preserve">   pokud je </w:t>
      </w:r>
      <w:r w:rsidR="00147BDE">
        <w:rPr>
          <w:rFonts w:eastAsiaTheme="minorEastAsia"/>
        </w:rPr>
        <w:t>posloupnost</w:t>
      </w:r>
      <w:r w:rsidRPr="0029768E">
        <w:rPr>
          <w:rFonts w:eastAsiaTheme="minorEastAsia"/>
        </w:rPr>
        <w:t xml:space="preserve"> konvergentní, lze </w:t>
      </w:r>
      <w:r w:rsidR="00147BDE">
        <w:rPr>
          <w:rFonts w:eastAsiaTheme="minorEastAsia"/>
        </w:rPr>
        <w:t>řadu</w:t>
      </w:r>
      <w:r w:rsidRPr="0029768E">
        <w:rPr>
          <w:rFonts w:eastAsiaTheme="minorEastAsia"/>
        </w:rPr>
        <w:t xml:space="preserve"> sečíst</w:t>
      </w:r>
    </w:p>
    <w:p w:rsidR="000D6056" w:rsidRPr="0029768E" w:rsidRDefault="00BB5B0D" w:rsidP="000D6056">
      <w:pPr>
        <w:ind w:left="3540" w:hanging="3540"/>
        <w:rPr>
          <w:rFonts w:eastAsiaTheme="minorEastAsia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b/>
                <w:sz w:val="28"/>
                <w:szCs w:val="28"/>
              </w:rPr>
            </m:ctrlPr>
          </m:naryPr>
          <m: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n=1</m:t>
            </m:r>
          </m:sub>
          <m: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∞</m:t>
            </m:r>
          </m:sup>
          <m:e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=</m:t>
            </m:r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q+</m:t>
            </m:r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+⋯+</m:t>
            </m:r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n-1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+⋯</m:t>
            </m:r>
          </m:e>
        </m:nary>
      </m:oMath>
      <w:r w:rsidR="00181687" w:rsidRPr="0029768E">
        <w:rPr>
          <w:rFonts w:eastAsiaTheme="minorEastAsia"/>
          <w:b/>
          <w:sz w:val="24"/>
          <w:szCs w:val="24"/>
        </w:rPr>
        <w:t xml:space="preserve">   </w:t>
      </w:r>
      <w:r w:rsidR="000D6056" w:rsidRPr="0029768E">
        <w:rPr>
          <w:rFonts w:eastAsiaTheme="minorEastAsia"/>
        </w:rPr>
        <w:t xml:space="preserve">nekonečná geometrická řada, kde </w:t>
      </w:r>
      <m:oMath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n</m:t>
                </m:r>
              </m:sub>
            </m:sSub>
          </m:e>
        </m:d>
      </m:oMath>
      <w:r w:rsidR="000D6056" w:rsidRPr="0029768E">
        <w:rPr>
          <w:rFonts w:eastAsiaTheme="minorEastAsia"/>
        </w:rPr>
        <w:t xml:space="preserve">  </w:t>
      </w:r>
    </w:p>
    <w:p w:rsidR="00181687" w:rsidRPr="00181687" w:rsidRDefault="0029768E" w:rsidP="000D6056">
      <w:pPr>
        <w:ind w:left="3540" w:firstLine="146"/>
        <w:rPr>
          <w:sz w:val="24"/>
          <w:szCs w:val="24"/>
        </w:rPr>
      </w:pPr>
      <w:r>
        <w:rPr>
          <w:rFonts w:eastAsiaTheme="minorEastAsia"/>
        </w:rPr>
        <w:t xml:space="preserve"> </w:t>
      </w:r>
      <w:r w:rsidR="000D6056">
        <w:rPr>
          <w:rFonts w:eastAsiaTheme="minorEastAsia"/>
        </w:rPr>
        <w:t>je nekonečná geometrická posloupnost</w:t>
      </w:r>
    </w:p>
    <w:p w:rsidR="007E4FD1" w:rsidRPr="001D2018" w:rsidRDefault="000D6056" w:rsidP="008B4BBE">
      <w:pPr>
        <w:rPr>
          <w:rFonts w:eastAsiaTheme="minorEastAsia"/>
        </w:rPr>
      </w:pPr>
      <w:r w:rsidRPr="000D6056">
        <w:t>Součet nekonečné geometrické řady</w:t>
      </w:r>
      <w:r>
        <w:t>:</w:t>
      </w:r>
      <w:r>
        <w:tab/>
      </w:r>
      <m:oMath>
        <m:nary>
          <m:naryPr>
            <m:chr m:val="∑"/>
            <m:limLoc m:val="undOvr"/>
            <m:ctrlPr>
              <w:rPr>
                <w:rFonts w:ascii="Cambria Math" w:hAnsi="Cambria Math"/>
                <w:b/>
                <w:sz w:val="28"/>
                <w:szCs w:val="28"/>
              </w:rPr>
            </m:ctrlPr>
          </m:naryPr>
          <m: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n=1</m:t>
            </m:r>
          </m:sub>
          <m: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∞</m:t>
            </m:r>
          </m:sup>
          <m:e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=</m:t>
            </m:r>
            <m:f>
              <m:f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1-q</m:t>
                </m:r>
              </m:den>
            </m:f>
          </m:e>
        </m:nary>
      </m:oMath>
      <w:r w:rsidR="001D2018">
        <w:rPr>
          <w:rFonts w:eastAsiaTheme="minorEastAsia"/>
          <w:b/>
          <w:sz w:val="24"/>
          <w:szCs w:val="24"/>
        </w:rPr>
        <w:t xml:space="preserve">      </w:t>
      </w:r>
      <w:r w:rsidR="001D2018">
        <w:rPr>
          <w:rFonts w:eastAsiaTheme="minorEastAsia"/>
          <w:sz w:val="24"/>
          <w:szCs w:val="24"/>
        </w:rPr>
        <w:t xml:space="preserve">pro </w:t>
      </w:r>
      <m:oMath>
        <m:sSub>
          <m:sSub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 xml:space="preserve">  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≠0,  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q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&lt;1</m:t>
        </m:r>
      </m:oMath>
    </w:p>
    <w:p w:rsidR="005A2983" w:rsidRDefault="005A2983" w:rsidP="008B4BBE">
      <w:pPr>
        <w:rPr>
          <w:rFonts w:eastAsiaTheme="minorEastAsia"/>
          <w:b/>
        </w:rPr>
      </w:pPr>
    </w:p>
    <w:p w:rsidR="008B4BBE" w:rsidRDefault="00464A83" w:rsidP="004819BC">
      <w:pPr>
        <w:pStyle w:val="Odstavecseseznamem"/>
        <w:numPr>
          <w:ilvl w:val="0"/>
          <w:numId w:val="6"/>
        </w:numPr>
        <w:spacing w:line="360" w:lineRule="auto"/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Zjistěte, které z nekonečných řad </w:t>
      </w:r>
      <w:r w:rsidR="00147BDE">
        <w:rPr>
          <w:rFonts w:eastAsiaTheme="minorEastAsia"/>
        </w:rPr>
        <w:t>lze sečíst</w:t>
      </w:r>
      <w:r>
        <w:rPr>
          <w:rFonts w:eastAsiaTheme="minorEastAsia"/>
        </w:rPr>
        <w:t xml:space="preserve"> a vypočítejte jejich součty:</w:t>
      </w:r>
    </w:p>
    <w:p w:rsidR="004819BC" w:rsidRPr="004819BC" w:rsidRDefault="00BB5B0D" w:rsidP="004819BC">
      <w:pPr>
        <w:pStyle w:val="Odstavecseseznamem"/>
        <w:numPr>
          <w:ilvl w:val="1"/>
          <w:numId w:val="6"/>
        </w:numPr>
        <w:spacing w:line="360" w:lineRule="auto"/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16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+⋯</m:t>
        </m:r>
      </m:oMath>
      <w:bookmarkStart w:id="0" w:name="_GoBack"/>
      <w:bookmarkEnd w:id="0"/>
    </w:p>
    <w:p w:rsidR="00464A83" w:rsidRDefault="0029768E" w:rsidP="00006380">
      <w:pPr>
        <w:pStyle w:val="Odstavecseseznamem"/>
        <w:numPr>
          <w:ilvl w:val="1"/>
          <w:numId w:val="6"/>
        </w:numPr>
        <w:spacing w:line="360" w:lineRule="auto"/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3+5+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25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125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9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+⋯</m:t>
        </m:r>
      </m:oMath>
    </w:p>
    <w:p w:rsidR="00445948" w:rsidRDefault="00445948" w:rsidP="00006380">
      <w:pPr>
        <w:pStyle w:val="Odstavecseseznamem"/>
        <w:numPr>
          <w:ilvl w:val="1"/>
          <w:numId w:val="6"/>
        </w:numPr>
        <w:spacing w:line="360" w:lineRule="auto"/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1-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+⋯</m:t>
        </m:r>
      </m:oMath>
    </w:p>
    <w:p w:rsidR="0029768E" w:rsidRPr="00445948" w:rsidRDefault="00BB5B0D" w:rsidP="00006380">
      <w:pPr>
        <w:pStyle w:val="Odstavecseseznamem"/>
        <w:numPr>
          <w:ilvl w:val="1"/>
          <w:numId w:val="6"/>
        </w:numPr>
        <w:spacing w:line="360" w:lineRule="auto"/>
        <w:rPr>
          <w:rFonts w:eastAsiaTheme="minorEastAsia"/>
          <w:sz w:val="24"/>
          <w:szCs w:val="24"/>
        </w:rPr>
      </w:pPr>
      <m:oMath>
        <m:nary>
          <m:naryPr>
            <m:chr m:val="∑"/>
            <m:grow m:val="1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∞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n-1</m:t>
                </m:r>
              </m:sup>
            </m:sSup>
          </m:e>
        </m:nary>
      </m:oMath>
    </w:p>
    <w:p w:rsidR="00445948" w:rsidRPr="00445948" w:rsidRDefault="00BB5B0D" w:rsidP="00445948">
      <w:pPr>
        <w:pStyle w:val="Odstavecseseznamem"/>
        <w:numPr>
          <w:ilvl w:val="1"/>
          <w:numId w:val="6"/>
        </w:numPr>
        <w:spacing w:line="360" w:lineRule="auto"/>
        <w:rPr>
          <w:rFonts w:eastAsiaTheme="minorEastAsia"/>
          <w:sz w:val="24"/>
          <w:szCs w:val="24"/>
        </w:rPr>
      </w:pPr>
      <m:oMath>
        <m:nary>
          <m:naryPr>
            <m:chr m:val="∑"/>
            <m:grow m:val="1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∞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8∙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n</m:t>
                </m:r>
              </m:sup>
            </m:sSup>
          </m:e>
        </m:nary>
      </m:oMath>
    </w:p>
    <w:p w:rsidR="00445948" w:rsidRPr="00F826CF" w:rsidRDefault="00445948" w:rsidP="000E134F">
      <w:pPr>
        <w:pStyle w:val="Odstavecseseznamem"/>
        <w:spacing w:line="360" w:lineRule="auto"/>
        <w:ind w:left="1440"/>
        <w:rPr>
          <w:rFonts w:eastAsiaTheme="minorEastAsia"/>
          <w:sz w:val="18"/>
          <w:szCs w:val="18"/>
        </w:rPr>
      </w:pPr>
    </w:p>
    <w:p w:rsidR="00405E33" w:rsidRPr="006B0BDA" w:rsidRDefault="00405E33" w:rsidP="000E134F">
      <w:pPr>
        <w:pStyle w:val="Odstavecseseznamem"/>
        <w:numPr>
          <w:ilvl w:val="0"/>
          <w:numId w:val="6"/>
        </w:numPr>
        <w:spacing w:line="360" w:lineRule="auto"/>
        <w:ind w:left="284" w:hanging="284"/>
        <w:rPr>
          <w:rFonts w:eastAsiaTheme="minorEastAsia"/>
        </w:rPr>
      </w:pPr>
      <w:r w:rsidRPr="006B0BDA">
        <w:t>Z</w:t>
      </w:r>
      <w:r w:rsidR="000E134F" w:rsidRPr="006B0BDA">
        <w:t xml:space="preserve">jistěte, pro která reálná čísla x </w:t>
      </w:r>
      <w:r w:rsidR="00147BDE">
        <w:t>lze uvedené řady sečíst</w:t>
      </w:r>
      <w:r w:rsidR="000E134F" w:rsidRPr="006B0BDA">
        <w:t>, určete jejich součet:</w:t>
      </w:r>
    </w:p>
    <w:p w:rsidR="000E134F" w:rsidRPr="006B0BDA" w:rsidRDefault="006B0BDA" w:rsidP="000E134F">
      <w:pPr>
        <w:pStyle w:val="Odstavecseseznamem"/>
        <w:numPr>
          <w:ilvl w:val="1"/>
          <w:numId w:val="6"/>
        </w:numPr>
        <w:spacing w:line="360" w:lineRule="auto"/>
        <w:rPr>
          <w:rFonts w:eastAsiaTheme="minorEastAsia"/>
          <w:sz w:val="24"/>
          <w:szCs w:val="24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1+</m:t>
        </m:r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1-x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1-x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1-x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+⋯</m:t>
        </m:r>
      </m:oMath>
      <w:r w:rsidR="006A4178" w:rsidRPr="006B0BDA">
        <w:rPr>
          <w:rFonts w:eastAsiaTheme="minorEastAsia"/>
          <w:sz w:val="24"/>
          <w:szCs w:val="24"/>
        </w:rPr>
        <w:t xml:space="preserve"> </w:t>
      </w:r>
    </w:p>
    <w:p w:rsidR="006A4178" w:rsidRPr="006B0BDA" w:rsidRDefault="00BB5B0D" w:rsidP="000E134F">
      <w:pPr>
        <w:pStyle w:val="Odstavecseseznamem"/>
        <w:numPr>
          <w:ilvl w:val="1"/>
          <w:numId w:val="6"/>
        </w:numPr>
        <w:spacing w:line="360" w:lineRule="auto"/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+⋯</m:t>
        </m:r>
      </m:oMath>
      <w:r w:rsidR="006B0BDA" w:rsidRPr="006B0BDA">
        <w:rPr>
          <w:rFonts w:eastAsiaTheme="minorEastAsia"/>
          <w:sz w:val="24"/>
          <w:szCs w:val="24"/>
        </w:rPr>
        <w:t xml:space="preserve"> </w:t>
      </w:r>
    </w:p>
    <w:p w:rsidR="006B0BDA" w:rsidRPr="006B0BDA" w:rsidRDefault="00BB5B0D" w:rsidP="006B0BDA">
      <w:pPr>
        <w:pStyle w:val="Odstavecseseznamem"/>
        <w:numPr>
          <w:ilvl w:val="1"/>
          <w:numId w:val="6"/>
        </w:numPr>
        <w:spacing w:line="360" w:lineRule="auto"/>
        <w:rPr>
          <w:rFonts w:eastAsiaTheme="minorEastAsia"/>
          <w:sz w:val="24"/>
          <w:szCs w:val="24"/>
        </w:rPr>
      </w:pPr>
      <m:oMath>
        <m:nary>
          <m:naryPr>
            <m:chr m:val="∑"/>
            <m:grow m:val="1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∞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 xml:space="preserve"> 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2n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∙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n-1</m:t>
                </m:r>
              </m:sup>
            </m:sSup>
          </m:e>
        </m:nary>
      </m:oMath>
    </w:p>
    <w:p w:rsidR="006B0BDA" w:rsidRPr="00F826CF" w:rsidRDefault="00BB5B0D" w:rsidP="00F826CF">
      <w:pPr>
        <w:pStyle w:val="Odstavecseseznamem"/>
        <w:numPr>
          <w:ilvl w:val="1"/>
          <w:numId w:val="6"/>
        </w:numPr>
        <w:spacing w:line="360" w:lineRule="auto"/>
        <w:rPr>
          <w:rFonts w:eastAsiaTheme="minorEastAsia"/>
          <w:sz w:val="24"/>
          <w:szCs w:val="24"/>
        </w:rPr>
      </w:pPr>
      <m:oMath>
        <m:nary>
          <m:naryPr>
            <m:chr m:val="∑"/>
            <m:grow m:val="1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∞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3x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 xml:space="preserve"> 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n-1</m:t>
                </m:r>
              </m:sup>
            </m:sSup>
          </m:e>
        </m:nary>
      </m:oMath>
    </w:p>
    <w:p w:rsidR="00F826CF" w:rsidRPr="00F826CF" w:rsidRDefault="00F826CF" w:rsidP="00F826CF">
      <w:pPr>
        <w:pStyle w:val="Odstavecseseznamem"/>
        <w:spacing w:line="360" w:lineRule="auto"/>
        <w:ind w:left="1440"/>
        <w:rPr>
          <w:rFonts w:eastAsiaTheme="minorEastAsia"/>
          <w:sz w:val="18"/>
          <w:szCs w:val="18"/>
        </w:rPr>
      </w:pPr>
    </w:p>
    <w:p w:rsidR="00A920D0" w:rsidRDefault="00F826CF" w:rsidP="00F826CF">
      <w:pPr>
        <w:pStyle w:val="Odstavecseseznamem"/>
        <w:numPr>
          <w:ilvl w:val="0"/>
          <w:numId w:val="6"/>
        </w:numPr>
        <w:spacing w:line="360" w:lineRule="auto"/>
        <w:ind w:left="284" w:hanging="284"/>
      </w:pPr>
      <w:r>
        <w:t xml:space="preserve">Řešte rovnici v R: </w:t>
      </w:r>
    </w:p>
    <w:p w:rsidR="00F826CF" w:rsidRPr="00F826CF" w:rsidRDefault="00F826CF" w:rsidP="00F826CF">
      <w:pPr>
        <w:pStyle w:val="Odstavecseseznamem"/>
        <w:numPr>
          <w:ilvl w:val="1"/>
          <w:numId w:val="6"/>
        </w:numPr>
        <w:spacing w:line="360" w:lineRule="auto"/>
        <w:rPr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-3+9x-27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+81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-⋯    =-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4x</m:t>
            </m:r>
          </m:den>
        </m:f>
      </m:oMath>
      <w:r>
        <w:rPr>
          <w:rFonts w:eastAsiaTheme="minorEastAsia"/>
          <w:sz w:val="24"/>
          <w:szCs w:val="24"/>
        </w:rPr>
        <w:t xml:space="preserve"> </w:t>
      </w:r>
    </w:p>
    <w:p w:rsidR="00F826CF" w:rsidRDefault="00BB5B0D" w:rsidP="00F826CF">
      <w:pPr>
        <w:pStyle w:val="Odstavecseseznamem"/>
        <w:numPr>
          <w:ilvl w:val="1"/>
          <w:numId w:val="6"/>
        </w:numPr>
        <w:rPr>
          <w:rFonts w:eastAsiaTheme="minorEastAsia"/>
          <w:sz w:val="24"/>
          <w:szCs w:val="24"/>
        </w:rPr>
      </w:pPr>
      <m:oMath>
        <m:nary>
          <m:naryPr>
            <m:chr m:val="∑"/>
            <m:grow m:val="1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  <w:szCs w:val="24"/>
              </w:rPr>
              <m:t>∞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 xml:space="preserve"> 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n-1</m:t>
                </m:r>
              </m:sup>
            </m:sSup>
          </m:e>
        </m:nary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x-4</m:t>
            </m:r>
          </m:den>
        </m:f>
      </m:oMath>
    </w:p>
    <w:p w:rsidR="00F826CF" w:rsidRPr="00F826CF" w:rsidRDefault="00F826CF" w:rsidP="00F826CF">
      <w:pPr>
        <w:ind w:left="1080"/>
        <w:rPr>
          <w:rFonts w:eastAsiaTheme="minorEastAsia"/>
          <w:sz w:val="18"/>
          <w:szCs w:val="18"/>
        </w:rPr>
      </w:pPr>
    </w:p>
    <w:p w:rsidR="008B4BBE" w:rsidRPr="00E11C8D" w:rsidRDefault="00E11C8D" w:rsidP="00E11C8D">
      <w:pPr>
        <w:pStyle w:val="Odstavecseseznamem"/>
        <w:numPr>
          <w:ilvl w:val="0"/>
          <w:numId w:val="6"/>
        </w:numPr>
        <w:spacing w:line="480" w:lineRule="auto"/>
        <w:ind w:left="284" w:hanging="284"/>
        <w:rPr>
          <w:b/>
        </w:rPr>
      </w:pPr>
      <w:r>
        <w:t xml:space="preserve">Číslo vyjádřete ve tvaru zlomku s celočíselným čitatelem a jmenovatelem:  </w:t>
      </w:r>
    </w:p>
    <w:p w:rsidR="00E11C8D" w:rsidRPr="00E11C8D" w:rsidRDefault="00E11C8D" w:rsidP="00E11C8D">
      <w:pPr>
        <w:pStyle w:val="Odstavecseseznamem"/>
        <w:numPr>
          <w:ilvl w:val="1"/>
          <w:numId w:val="6"/>
        </w:numPr>
        <w:spacing w:line="480" w:lineRule="auto"/>
        <w:rPr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0,</m:t>
        </m:r>
        <m:bar>
          <m:barPr>
            <m:pos m:val="top"/>
            <m:ctrlPr>
              <w:rPr>
                <w:rFonts w:ascii="Cambria Math" w:hAnsi="Cambria Math"/>
                <w:sz w:val="24"/>
                <w:szCs w:val="24"/>
              </w:rPr>
            </m:ctrlPr>
          </m:bar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21</m:t>
            </m:r>
          </m:e>
        </m:bar>
      </m:oMath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 xml:space="preserve">b. 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2,</m:t>
        </m:r>
        <m:bar>
          <m:barPr>
            <m:pos m:val="top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bar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</m:bar>
      </m:oMath>
    </w:p>
    <w:sectPr w:rsidR="00E11C8D" w:rsidRPr="00E11C8D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ABC" w:rsidRDefault="00987ABC" w:rsidP="00CA6778">
      <w:pPr>
        <w:spacing w:before="0" w:after="0"/>
      </w:pPr>
      <w:r>
        <w:separator/>
      </w:r>
    </w:p>
  </w:endnote>
  <w:endnote w:type="continuationSeparator" w:id="0">
    <w:p w:rsidR="00987ABC" w:rsidRDefault="00987AB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C6B31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ABC" w:rsidRDefault="00987ABC" w:rsidP="00CA6778">
      <w:pPr>
        <w:spacing w:before="0" w:after="0"/>
      </w:pPr>
      <w:r>
        <w:separator/>
      </w:r>
    </w:p>
  </w:footnote>
  <w:footnote w:type="continuationSeparator" w:id="0">
    <w:p w:rsidR="00987ABC" w:rsidRDefault="00987AB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28E"/>
    <w:multiLevelType w:val="hybridMultilevel"/>
    <w:tmpl w:val="A5482C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8A74B3"/>
    <w:multiLevelType w:val="hybridMultilevel"/>
    <w:tmpl w:val="A5948BAE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5263D4B"/>
    <w:multiLevelType w:val="hybridMultilevel"/>
    <w:tmpl w:val="FD7074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6030F"/>
    <w:multiLevelType w:val="hybridMultilevel"/>
    <w:tmpl w:val="BC883E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770B10"/>
    <w:multiLevelType w:val="hybridMultilevel"/>
    <w:tmpl w:val="8AC6394C"/>
    <w:lvl w:ilvl="0" w:tplc="769243F6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0071E0"/>
    <w:multiLevelType w:val="hybridMultilevel"/>
    <w:tmpl w:val="F9001910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CD5"/>
    <w:rsid w:val="00006380"/>
    <w:rsid w:val="00054B7D"/>
    <w:rsid w:val="000778D2"/>
    <w:rsid w:val="00084AD2"/>
    <w:rsid w:val="000A34D7"/>
    <w:rsid w:val="000C54D9"/>
    <w:rsid w:val="000D6056"/>
    <w:rsid w:val="000E134F"/>
    <w:rsid w:val="000F4204"/>
    <w:rsid w:val="00104402"/>
    <w:rsid w:val="00147BDE"/>
    <w:rsid w:val="0015164B"/>
    <w:rsid w:val="0017080B"/>
    <w:rsid w:val="00181687"/>
    <w:rsid w:val="00182CD5"/>
    <w:rsid w:val="001A6AF2"/>
    <w:rsid w:val="001B37FA"/>
    <w:rsid w:val="001C0311"/>
    <w:rsid w:val="001D0E7C"/>
    <w:rsid w:val="001D2018"/>
    <w:rsid w:val="001D46AB"/>
    <w:rsid w:val="001E7D09"/>
    <w:rsid w:val="00212A08"/>
    <w:rsid w:val="00235DCF"/>
    <w:rsid w:val="00247D1D"/>
    <w:rsid w:val="00252D2D"/>
    <w:rsid w:val="00281EB3"/>
    <w:rsid w:val="0029768E"/>
    <w:rsid w:val="002A6BCE"/>
    <w:rsid w:val="002B657F"/>
    <w:rsid w:val="002E09CD"/>
    <w:rsid w:val="002F316E"/>
    <w:rsid w:val="00375125"/>
    <w:rsid w:val="00383488"/>
    <w:rsid w:val="003C040B"/>
    <w:rsid w:val="003D1D48"/>
    <w:rsid w:val="004049D7"/>
    <w:rsid w:val="00405E33"/>
    <w:rsid w:val="00441154"/>
    <w:rsid w:val="00445948"/>
    <w:rsid w:val="004513CC"/>
    <w:rsid w:val="00456B1B"/>
    <w:rsid w:val="00464A83"/>
    <w:rsid w:val="004819BC"/>
    <w:rsid w:val="0048634B"/>
    <w:rsid w:val="004B0AD8"/>
    <w:rsid w:val="004B3022"/>
    <w:rsid w:val="0053655A"/>
    <w:rsid w:val="00542E7B"/>
    <w:rsid w:val="005510FA"/>
    <w:rsid w:val="00554DF2"/>
    <w:rsid w:val="00583DE1"/>
    <w:rsid w:val="005A2983"/>
    <w:rsid w:val="005D4579"/>
    <w:rsid w:val="00601721"/>
    <w:rsid w:val="006347FB"/>
    <w:rsid w:val="006515B1"/>
    <w:rsid w:val="006516F6"/>
    <w:rsid w:val="00666590"/>
    <w:rsid w:val="00684206"/>
    <w:rsid w:val="00693806"/>
    <w:rsid w:val="006A4178"/>
    <w:rsid w:val="006B0BDA"/>
    <w:rsid w:val="006B39A4"/>
    <w:rsid w:val="006D3D78"/>
    <w:rsid w:val="007042C4"/>
    <w:rsid w:val="00705A30"/>
    <w:rsid w:val="00714333"/>
    <w:rsid w:val="007269D6"/>
    <w:rsid w:val="00733374"/>
    <w:rsid w:val="00780F9F"/>
    <w:rsid w:val="007A7848"/>
    <w:rsid w:val="007E4FD1"/>
    <w:rsid w:val="008B4BBE"/>
    <w:rsid w:val="008C7687"/>
    <w:rsid w:val="00947E9C"/>
    <w:rsid w:val="009506C1"/>
    <w:rsid w:val="009635DB"/>
    <w:rsid w:val="00987ABC"/>
    <w:rsid w:val="009B4A3B"/>
    <w:rsid w:val="009C77DA"/>
    <w:rsid w:val="009D38E5"/>
    <w:rsid w:val="00A920D0"/>
    <w:rsid w:val="00AB1B79"/>
    <w:rsid w:val="00AC75F3"/>
    <w:rsid w:val="00AF4362"/>
    <w:rsid w:val="00B137BD"/>
    <w:rsid w:val="00B35B1A"/>
    <w:rsid w:val="00B92DAB"/>
    <w:rsid w:val="00BA3AFF"/>
    <w:rsid w:val="00BB5B0D"/>
    <w:rsid w:val="00BD446E"/>
    <w:rsid w:val="00C50EC7"/>
    <w:rsid w:val="00C85E3B"/>
    <w:rsid w:val="00C926B9"/>
    <w:rsid w:val="00CA6778"/>
    <w:rsid w:val="00CA68AF"/>
    <w:rsid w:val="00CC03AC"/>
    <w:rsid w:val="00CC7ADA"/>
    <w:rsid w:val="00CF6CC2"/>
    <w:rsid w:val="00DA6F21"/>
    <w:rsid w:val="00DD2974"/>
    <w:rsid w:val="00E11C8D"/>
    <w:rsid w:val="00E718CA"/>
    <w:rsid w:val="00EC110B"/>
    <w:rsid w:val="00F23263"/>
    <w:rsid w:val="00F417B6"/>
    <w:rsid w:val="00F826CF"/>
    <w:rsid w:val="00F97F5C"/>
    <w:rsid w:val="00FC0691"/>
    <w:rsid w:val="00FC6B31"/>
    <w:rsid w:val="00FD6B1C"/>
    <w:rsid w:val="00FF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C6B3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6B3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FD6B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C6B3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6B3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FD6B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&#269;a\Downloads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1186</TotalTime>
  <Pages>2</Pages>
  <Words>149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26</cp:revision>
  <cp:lastPrinted>2014-01-22T06:47:00Z</cp:lastPrinted>
  <dcterms:created xsi:type="dcterms:W3CDTF">2012-11-07T20:47:00Z</dcterms:created>
  <dcterms:modified xsi:type="dcterms:W3CDTF">2014-02-11T14:49:00Z</dcterms:modified>
</cp:coreProperties>
</file>