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3B4">
        <w:rPr>
          <w:rFonts w:ascii="Comic Sans MS" w:hAnsi="Comic Sans MS" w:cs="Comic Sans MS"/>
          <w:b/>
          <w:bCs/>
          <w:color w:val="024595"/>
          <w:sz w:val="54"/>
          <w:szCs w:val="54"/>
        </w:rPr>
        <w:t>Rekurentní vzorec posloupnosti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D23B4" w:rsidRDefault="00AD23B4" w:rsidP="00AD23B4">
      <w:pPr>
        <w:rPr>
          <w:rFonts w:cs="Arial"/>
        </w:rPr>
      </w:pPr>
      <w:r>
        <w:rPr>
          <w:rFonts w:cs="Arial"/>
        </w:rPr>
        <w:lastRenderedPageBreak/>
        <w:t>Zopakujme si:</w:t>
      </w:r>
    </w:p>
    <w:p w:rsidR="007D5749" w:rsidRDefault="007D5749" w:rsidP="00AD23B4">
      <w:pPr>
        <w:rPr>
          <w:rFonts w:cs="Arial"/>
        </w:rPr>
      </w:pPr>
      <w:r>
        <w:rPr>
          <w:rFonts w:cs="Arial"/>
        </w:rPr>
        <w:t xml:space="preserve">Rekurentní vzorec </w:t>
      </w:r>
    </w:p>
    <w:p w:rsidR="00AD23B4" w:rsidRDefault="007D5749" w:rsidP="007D5749">
      <w:pPr>
        <w:pStyle w:val="Odstavecseseznamem"/>
        <w:numPr>
          <w:ilvl w:val="0"/>
          <w:numId w:val="14"/>
        </w:numPr>
        <w:ind w:left="284" w:hanging="142"/>
        <w:rPr>
          <w:rFonts w:cs="Arial"/>
        </w:rPr>
      </w:pPr>
      <w:r w:rsidRPr="007D5749">
        <w:rPr>
          <w:rFonts w:cs="Arial"/>
        </w:rPr>
        <w:t xml:space="preserve">vyjadřuje člen zkoumané posloupnosti na základě předcházejících (následujících) </w:t>
      </w:r>
      <w:r w:rsidR="00221803">
        <w:rPr>
          <w:rFonts w:cs="Arial"/>
        </w:rPr>
        <w:t>členů</w:t>
      </w:r>
    </w:p>
    <w:p w:rsidR="007D5749" w:rsidRPr="007D5749" w:rsidRDefault="00B75642" w:rsidP="007D5749">
      <w:pPr>
        <w:ind w:left="142"/>
        <w:rPr>
          <w:rFonts w:eastAsiaTheme="minorEastAsia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b>
        </m:sSub>
      </m:oMath>
      <w:r w:rsidR="007D5749" w:rsidRPr="007D5749">
        <w:rPr>
          <w:rFonts w:eastAsiaTheme="minorEastAsia" w:cs="Arial"/>
        </w:rPr>
        <w:t xml:space="preserve"> ……člen posloupnosti</w:t>
      </w:r>
    </w:p>
    <w:p w:rsidR="007D5749" w:rsidRPr="007D5749" w:rsidRDefault="00B75642" w:rsidP="007D5749">
      <w:pPr>
        <w:ind w:left="142"/>
        <w:rPr>
          <w:rFonts w:eastAsiaTheme="minorEastAsia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n-1</m:t>
            </m:r>
          </m:sub>
        </m:sSub>
      </m:oMath>
      <w:r w:rsidR="007D5749" w:rsidRPr="007D5749">
        <w:rPr>
          <w:rFonts w:eastAsiaTheme="minorEastAsia" w:cs="Arial"/>
        </w:rPr>
        <w:t xml:space="preserve"> …člen posloupnosti předcházející člen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b>
        </m:sSub>
      </m:oMath>
    </w:p>
    <w:p w:rsidR="007D5749" w:rsidRPr="007D5749" w:rsidRDefault="00B75642" w:rsidP="007D5749">
      <w:pPr>
        <w:ind w:left="142"/>
        <w:rPr>
          <w:rFonts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n+1</m:t>
            </m:r>
          </m:sub>
        </m:sSub>
      </m:oMath>
      <w:r w:rsidR="007D5749" w:rsidRPr="007D5749">
        <w:rPr>
          <w:rFonts w:eastAsiaTheme="minorEastAsia" w:cs="Arial"/>
        </w:rPr>
        <w:t xml:space="preserve"> …člen posloupnosti následující člen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b>
        </m:sSub>
      </m:oMath>
    </w:p>
    <w:p w:rsidR="007D5749" w:rsidRPr="007D5749" w:rsidRDefault="007D5749" w:rsidP="007D5749">
      <w:pPr>
        <w:ind w:left="142"/>
        <w:rPr>
          <w:rFonts w:cs="Arial"/>
        </w:rPr>
      </w:pPr>
    </w:p>
    <w:p w:rsidR="007D5749" w:rsidRPr="00AD23B4" w:rsidRDefault="007D5749" w:rsidP="00AD23B4">
      <w:pPr>
        <w:rPr>
          <w:rFonts w:cs="Arial"/>
        </w:rPr>
      </w:pPr>
    </w:p>
    <w:p w:rsidR="009D4A29" w:rsidRPr="00AA2E20" w:rsidRDefault="00AA2E20" w:rsidP="00AA2E20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>
        <w:rPr>
          <w:rFonts w:cs="Arial"/>
        </w:rPr>
        <w:t>Určete první čtyři členy posloupnosti</w:t>
      </w:r>
      <w:r w:rsidR="00D53434">
        <w:rPr>
          <w:rFonts w:cs="Arial"/>
        </w:rPr>
        <w:t>:</w:t>
      </w:r>
    </w:p>
    <w:p w:rsidR="000C5873" w:rsidRPr="003A7CB6" w:rsidRDefault="000C5873" w:rsidP="00215B30">
      <w:pPr>
        <w:rPr>
          <w:rFonts w:cs="Arial"/>
          <w:b/>
          <w:sz w:val="16"/>
          <w:szCs w:val="16"/>
        </w:rPr>
      </w:pPr>
    </w:p>
    <w:p w:rsidR="008C6760" w:rsidRPr="00AB5E1E" w:rsidRDefault="00B75642" w:rsidP="0013074F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+3          </m:t>
        </m:r>
      </m:oMath>
    </w:p>
    <w:p w:rsidR="00F12DB9" w:rsidRPr="00AB5E1E" w:rsidRDefault="00B75642" w:rsidP="00F12DB9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-3 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  </m:t>
        </m:r>
      </m:oMath>
    </w:p>
    <w:p w:rsidR="00AA2E20" w:rsidRPr="00AB5E1E" w:rsidRDefault="00B75642" w:rsidP="0013074F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   </m:t>
        </m:r>
      </m:oMath>
    </w:p>
    <w:p w:rsidR="00AA2E20" w:rsidRPr="00AB5E1E" w:rsidRDefault="00B75642" w:rsidP="0033393D">
      <w:pPr>
        <w:pStyle w:val="Odstavecseseznamem"/>
        <w:numPr>
          <w:ilvl w:val="0"/>
          <w:numId w:val="7"/>
        </w:numPr>
        <w:spacing w:before="0" w:after="0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AB5E1E" w:rsidRPr="00AB5E1E">
        <w:rPr>
          <w:rFonts w:eastAsiaTheme="minorEastAsia"/>
        </w:rPr>
        <w:t xml:space="preserve">  je kořen rovnice 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x-8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x-5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x+5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2x-25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-5x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;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-3n    </m:t>
        </m:r>
      </m:oMath>
    </w:p>
    <w:p w:rsidR="009421FB" w:rsidRPr="00D53434" w:rsidRDefault="009421FB" w:rsidP="0033393D">
      <w:pPr>
        <w:spacing w:before="0" w:after="200"/>
      </w:pPr>
    </w:p>
    <w:p w:rsidR="00583740" w:rsidRPr="00D53434" w:rsidRDefault="00583740" w:rsidP="00583740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 w:rsidRPr="00D53434">
        <w:rPr>
          <w:rFonts w:cs="Arial"/>
        </w:rPr>
        <w:t xml:space="preserve">Určete součet členů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4</m:t>
            </m:r>
          </m:sub>
        </m:sSub>
      </m:oMath>
      <w:r w:rsidR="00E65A87" w:rsidRPr="00D53434">
        <w:rPr>
          <w:rFonts w:eastAsiaTheme="minorEastAsia" w:cs="Arial"/>
        </w:rPr>
        <w:t xml:space="preserve"> posloupnosti</w:t>
      </w:r>
      <w:r w:rsidRPr="00D53434">
        <w:rPr>
          <w:rFonts w:eastAsiaTheme="minorEastAsia" w:cs="Arial"/>
        </w:rPr>
        <w:t>:</w:t>
      </w:r>
    </w:p>
    <w:p w:rsidR="00583740" w:rsidRPr="00D53434" w:rsidRDefault="00583740" w:rsidP="00583740">
      <w:pPr>
        <w:rPr>
          <w:rFonts w:cs="Arial"/>
          <w:sz w:val="16"/>
          <w:szCs w:val="16"/>
        </w:rPr>
      </w:pPr>
    </w:p>
    <w:p w:rsidR="00583740" w:rsidRPr="00D53434" w:rsidRDefault="00B75642" w:rsidP="00583740">
      <w:pPr>
        <w:pStyle w:val="Odstavecseseznamem"/>
        <w:numPr>
          <w:ilvl w:val="0"/>
          <w:numId w:val="15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=-5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=-3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727EF3" w:rsidRPr="00D53434" w:rsidRDefault="00B75642" w:rsidP="00727EF3">
      <w:pPr>
        <w:pStyle w:val="Odstavecseseznamem"/>
        <w:numPr>
          <w:ilvl w:val="0"/>
          <w:numId w:val="15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=6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n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n+1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583740" w:rsidRPr="00D53434" w:rsidRDefault="00B75642" w:rsidP="00583740">
      <w:pPr>
        <w:pStyle w:val="Odstavecseseznamem"/>
        <w:numPr>
          <w:ilvl w:val="0"/>
          <w:numId w:val="15"/>
        </w:numPr>
        <w:ind w:hanging="294"/>
        <w:rPr>
          <w:rFonts w:cs="Arial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n+2</m:t>
                </m:r>
              </m:sub>
            </m:sSub>
          </m:den>
        </m:f>
      </m:oMath>
    </w:p>
    <w:p w:rsidR="00727EF3" w:rsidRPr="00D53434" w:rsidRDefault="00B75642" w:rsidP="00583740">
      <w:pPr>
        <w:pStyle w:val="Odstavecseseznamem"/>
        <w:numPr>
          <w:ilvl w:val="0"/>
          <w:numId w:val="15"/>
        </w:numPr>
        <w:ind w:hanging="294"/>
        <w:rPr>
          <w:rFonts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&lt;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b>
        </m:sSub>
      </m:oMath>
      <w:r w:rsidR="00727EF3" w:rsidRPr="00D53434">
        <w:rPr>
          <w:rFonts w:eastAsiaTheme="minorEastAsia" w:cs="Arial"/>
        </w:rPr>
        <w:t xml:space="preserve"> jsou kořeny rovnice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-x-6=0 ;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-n</m:t>
        </m:r>
      </m:oMath>
    </w:p>
    <w:p w:rsidR="00C1703F" w:rsidRPr="00D53434" w:rsidRDefault="00C1703F" w:rsidP="00727EF3">
      <w:pPr>
        <w:spacing w:line="360" w:lineRule="auto"/>
        <w:rPr>
          <w:rFonts w:cs="Arial"/>
          <w:b/>
        </w:rPr>
      </w:pPr>
    </w:p>
    <w:p w:rsidR="009421FB" w:rsidRPr="00D53434" w:rsidRDefault="00E65A87" w:rsidP="00D53434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 w:rsidRPr="00D53434">
        <w:rPr>
          <w:rFonts w:cs="Arial"/>
        </w:rPr>
        <w:t xml:space="preserve">Určete členy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 xml:space="preserve">1 ; </m:t>
            </m:r>
          </m:sub>
        </m:sSub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 xml:space="preserve">4 </m:t>
            </m:r>
          </m:sub>
        </m:sSub>
      </m:oMath>
      <w:r w:rsidRPr="00D53434">
        <w:rPr>
          <w:rFonts w:cs="Arial"/>
        </w:rPr>
        <w:t xml:space="preserve"> posloupnosti:</w:t>
      </w:r>
    </w:p>
    <w:p w:rsidR="00571357" w:rsidRPr="00D53434" w:rsidRDefault="00571357" w:rsidP="00D53434">
      <w:pPr>
        <w:rPr>
          <w:rFonts w:cs="Arial"/>
          <w:sz w:val="16"/>
          <w:szCs w:val="16"/>
        </w:rPr>
      </w:pPr>
    </w:p>
    <w:p w:rsidR="00571357" w:rsidRPr="00D53434" w:rsidRDefault="00B75642" w:rsidP="00571357">
      <w:pPr>
        <w:pStyle w:val="Odstavecseseznamem"/>
        <w:numPr>
          <w:ilvl w:val="1"/>
          <w:numId w:val="11"/>
        </w:numPr>
        <w:spacing w:before="0" w:after="200" w:line="360" w:lineRule="auto"/>
        <w:ind w:left="709" w:hanging="283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=5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571357" w:rsidRPr="00D53434" w:rsidRDefault="00B75642" w:rsidP="00571357">
      <w:pPr>
        <w:pStyle w:val="Odstavecseseznamem"/>
        <w:numPr>
          <w:ilvl w:val="1"/>
          <w:numId w:val="11"/>
        </w:numPr>
        <w:spacing w:before="0" w:after="200" w:line="360" w:lineRule="auto"/>
        <w:ind w:left="709" w:hanging="283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=-5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571357" w:rsidRPr="00571357" w:rsidRDefault="00571357" w:rsidP="00571357">
      <w:pPr>
        <w:spacing w:before="0" w:after="200" w:line="360" w:lineRule="auto"/>
        <w:ind w:left="426"/>
      </w:pPr>
    </w:p>
    <w:p w:rsidR="0033393D" w:rsidRPr="00571357" w:rsidRDefault="00571357" w:rsidP="00571357">
      <w:pPr>
        <w:spacing w:before="0" w:after="200" w:line="360" w:lineRule="auto"/>
      </w:pPr>
      <m:oMathPara>
        <m:oMath>
          <w:bookmarkStart w:id="0" w:name="_GoBack"/>
          <w:bookmarkEnd w:id="0"/>
          <m:r>
            <m:rPr>
              <m:sty m:val="p"/>
            </m:rPr>
            <w:rPr>
              <w:rFonts w:ascii="Cambria Math" w:hAnsi="Cambria Math"/>
            </w:rPr>
            <m:t xml:space="preserve">   </m:t>
          </m:r>
          <m:r>
            <w:rPr>
              <w:rFonts w:ascii="Cambria Math" w:hAnsi="Cambria Math"/>
            </w:rPr>
            <m:t xml:space="preserve"> </m:t>
          </m:r>
        </m:oMath>
      </m:oMathPara>
    </w:p>
    <w:sectPr w:rsidR="0033393D" w:rsidRPr="0057135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702" w:rsidRDefault="00141702" w:rsidP="00CA6778">
      <w:pPr>
        <w:spacing w:before="0" w:after="0"/>
      </w:pPr>
      <w:r>
        <w:separator/>
      </w:r>
    </w:p>
  </w:endnote>
  <w:endnote w:type="continuationSeparator" w:id="0">
    <w:p w:rsidR="00141702" w:rsidRDefault="0014170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702" w:rsidRDefault="00141702" w:rsidP="00CA6778">
      <w:pPr>
        <w:spacing w:before="0" w:after="0"/>
      </w:pPr>
      <w:r>
        <w:separator/>
      </w:r>
    </w:p>
  </w:footnote>
  <w:footnote w:type="continuationSeparator" w:id="0">
    <w:p w:rsidR="00141702" w:rsidRDefault="0014170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4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7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3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15"/>
  </w:num>
  <w:num w:numId="9">
    <w:abstractNumId w:val="14"/>
  </w:num>
  <w:num w:numId="10">
    <w:abstractNumId w:val="13"/>
  </w:num>
  <w:num w:numId="11">
    <w:abstractNumId w:val="0"/>
  </w:num>
  <w:num w:numId="12">
    <w:abstractNumId w:val="1"/>
  </w:num>
  <w:num w:numId="13">
    <w:abstractNumId w:val="7"/>
  </w:num>
  <w:num w:numId="14">
    <w:abstractNumId w:val="2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34AE5"/>
    <w:rsid w:val="00084AD2"/>
    <w:rsid w:val="000C5873"/>
    <w:rsid w:val="00121B15"/>
    <w:rsid w:val="0013074F"/>
    <w:rsid w:val="00136218"/>
    <w:rsid w:val="00141702"/>
    <w:rsid w:val="0015164B"/>
    <w:rsid w:val="0017080B"/>
    <w:rsid w:val="00215B30"/>
    <w:rsid w:val="00221803"/>
    <w:rsid w:val="00235DCF"/>
    <w:rsid w:val="00247D1D"/>
    <w:rsid w:val="00252D2D"/>
    <w:rsid w:val="00281EB3"/>
    <w:rsid w:val="002B584F"/>
    <w:rsid w:val="0033393D"/>
    <w:rsid w:val="00345C62"/>
    <w:rsid w:val="003506A6"/>
    <w:rsid w:val="003530FA"/>
    <w:rsid w:val="0036700C"/>
    <w:rsid w:val="00375125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A1BB9"/>
    <w:rsid w:val="004B0AD8"/>
    <w:rsid w:val="00530E34"/>
    <w:rsid w:val="0055741E"/>
    <w:rsid w:val="00571357"/>
    <w:rsid w:val="00583740"/>
    <w:rsid w:val="005D4579"/>
    <w:rsid w:val="006347FB"/>
    <w:rsid w:val="006515B1"/>
    <w:rsid w:val="006516F6"/>
    <w:rsid w:val="00666590"/>
    <w:rsid w:val="00684206"/>
    <w:rsid w:val="006873D9"/>
    <w:rsid w:val="007269D6"/>
    <w:rsid w:val="00727EF3"/>
    <w:rsid w:val="007716FF"/>
    <w:rsid w:val="007D5749"/>
    <w:rsid w:val="008B0D7F"/>
    <w:rsid w:val="008C6760"/>
    <w:rsid w:val="008F7216"/>
    <w:rsid w:val="009421FB"/>
    <w:rsid w:val="00947E9C"/>
    <w:rsid w:val="00954D53"/>
    <w:rsid w:val="009C77DA"/>
    <w:rsid w:val="009D4A29"/>
    <w:rsid w:val="00A65286"/>
    <w:rsid w:val="00A67BF2"/>
    <w:rsid w:val="00AA2E20"/>
    <w:rsid w:val="00AB5E1E"/>
    <w:rsid w:val="00AD23B4"/>
    <w:rsid w:val="00AD3B38"/>
    <w:rsid w:val="00B132E0"/>
    <w:rsid w:val="00B75642"/>
    <w:rsid w:val="00BC554D"/>
    <w:rsid w:val="00BD446E"/>
    <w:rsid w:val="00C075DB"/>
    <w:rsid w:val="00C1703F"/>
    <w:rsid w:val="00C52622"/>
    <w:rsid w:val="00CA6778"/>
    <w:rsid w:val="00CA68AF"/>
    <w:rsid w:val="00D377FE"/>
    <w:rsid w:val="00D53434"/>
    <w:rsid w:val="00D81EA5"/>
    <w:rsid w:val="00DC5545"/>
    <w:rsid w:val="00E10A0F"/>
    <w:rsid w:val="00E1546B"/>
    <w:rsid w:val="00E65A87"/>
    <w:rsid w:val="00F12DB9"/>
    <w:rsid w:val="00F23263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558</TotalTime>
  <Pages>2</Pages>
  <Words>144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11</cp:revision>
  <cp:lastPrinted>2013-11-05T15:41:00Z</cp:lastPrinted>
  <dcterms:created xsi:type="dcterms:W3CDTF">2013-02-22T19:58:00Z</dcterms:created>
  <dcterms:modified xsi:type="dcterms:W3CDTF">2013-11-05T15:41:00Z</dcterms:modified>
</cp:coreProperties>
</file>