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29A12C7" wp14:editId="0BCF1B3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46FD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 kvadratické rovnice v oboru</w:t>
      </w:r>
      <w:r w:rsidR="00C3140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komplexní</w:t>
      </w:r>
      <w:r w:rsidR="00B146FD">
        <w:rPr>
          <w:rFonts w:ascii="Comic Sans MS" w:hAnsi="Comic Sans MS" w:cs="Comic Sans MS"/>
          <w:b/>
          <w:bCs/>
          <w:color w:val="024595"/>
          <w:sz w:val="54"/>
          <w:szCs w:val="54"/>
        </w:rPr>
        <w:t>ch</w:t>
      </w:r>
      <w:r w:rsidR="00C3140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čís</w:t>
      </w:r>
      <w:r w:rsidR="00B146FD">
        <w:rPr>
          <w:rFonts w:ascii="Comic Sans MS" w:hAnsi="Comic Sans MS" w:cs="Comic Sans MS"/>
          <w:b/>
          <w:bCs/>
          <w:color w:val="024595"/>
          <w:sz w:val="54"/>
          <w:szCs w:val="54"/>
        </w:rPr>
        <w:t>el</w:t>
      </w:r>
      <w:r w:rsidR="00C3140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D23B4" w:rsidRDefault="00AD23B4" w:rsidP="00AD23B4">
      <w:pPr>
        <w:rPr>
          <w:rFonts w:cs="Arial"/>
        </w:rPr>
      </w:pPr>
      <w:r>
        <w:rPr>
          <w:rFonts w:cs="Arial"/>
        </w:rPr>
        <w:lastRenderedPageBreak/>
        <w:t>Zopakujme si:</w:t>
      </w:r>
    </w:p>
    <w:p w:rsidR="002832EC" w:rsidRDefault="00B146FD" w:rsidP="00AD23B4">
      <w:pPr>
        <w:rPr>
          <w:rFonts w:cs="Arial"/>
        </w:rPr>
      </w:pPr>
      <w:r w:rsidRPr="00B146FD">
        <w:rPr>
          <w:rFonts w:cs="Arial"/>
          <w:sz w:val="20"/>
          <w:szCs w:val="20"/>
        </w:rPr>
        <w:t>Kvadratická rovnice s reálnými koeficienty:</w:t>
      </w:r>
      <w:r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 w:cs="Arial"/>
          </w:rPr>
          <m:t xml:space="preserve">    </m:t>
        </m:r>
        <m:r>
          <m:rPr>
            <m:sty m:val="b"/>
          </m:rPr>
          <w:rPr>
            <w:rFonts w:ascii="Cambria Math" w:hAnsi="Cambria Math" w:cs="Arial"/>
          </w:rPr>
          <m:t>a</m:t>
        </m:r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 xml:space="preserve">+bx+c=0      </m:t>
        </m:r>
        <m:r>
          <m:rPr>
            <m:sty m:val="p"/>
          </m:rPr>
          <w:rPr>
            <w:rFonts w:ascii="Cambria Math" w:hAnsi="Cambria Math" w:cs="Arial"/>
          </w:rPr>
          <m:t>kde a, b, c ∈R;  a≠0</m:t>
        </m:r>
      </m:oMath>
    </w:p>
    <w:p w:rsidR="00DE7C47" w:rsidRPr="00770C98" w:rsidRDefault="00B146FD" w:rsidP="00770C98">
      <w:pPr>
        <w:ind w:firstLine="360"/>
        <w:rPr>
          <w:rFonts w:cs="Arial"/>
          <w:sz w:val="20"/>
          <w:szCs w:val="20"/>
        </w:rPr>
      </w:pPr>
      <w:r w:rsidRPr="00EF29CD">
        <w:rPr>
          <w:rFonts w:cs="Arial"/>
          <w:b/>
          <w:sz w:val="20"/>
          <w:szCs w:val="20"/>
        </w:rPr>
        <w:t>Vzorec pro kořeny s diskriminantem</w:t>
      </w:r>
      <w:r>
        <w:rPr>
          <w:rFonts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</w:rPr>
          <m:t xml:space="preserve">     </m:t>
        </m:r>
        <m:r>
          <m:rPr>
            <m:sty m:val="p"/>
          </m:rPr>
          <w:rPr>
            <w:rFonts w:ascii="Cambria Math" w:hAnsi="Cambria Math" w:cs="Arial"/>
          </w:rPr>
          <m:t>D=</m:t>
        </m:r>
        <m:sSup>
          <m:sSupPr>
            <m:ctrlPr>
              <w:rPr>
                <w:rFonts w:ascii="Cambria Math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</w:rPr>
          <m:t>-4ac</m:t>
        </m:r>
      </m:oMath>
    </w:p>
    <w:p w:rsidR="00F13148" w:rsidRPr="00B146FD" w:rsidRDefault="00EF29CD" w:rsidP="00EF29CD">
      <w:pPr>
        <w:pStyle w:val="Odstavecseseznamem"/>
        <w:numPr>
          <w:ilvl w:val="0"/>
          <w:numId w:val="22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D&gt;0</m:t>
        </m:r>
        <m:r>
          <w:rPr>
            <w:rFonts w:ascii="Cambria Math" w:eastAsiaTheme="minorEastAsia" w:hAnsi="Cambria Math" w:cs="Arial"/>
          </w:rPr>
          <m:t xml:space="preserve">   </m:t>
        </m:r>
      </m:oMath>
      <w:r>
        <w:rPr>
          <w:rFonts w:eastAsiaTheme="minorEastAsia" w:cs="Arial"/>
          <w:iCs/>
        </w:rPr>
        <w:tab/>
      </w:r>
      <w:r w:rsidR="00B146FD">
        <w:rPr>
          <w:rFonts w:eastAsiaTheme="minorEastAsia" w:cs="Arial"/>
          <w:iCs/>
        </w:rPr>
        <w:tab/>
      </w:r>
      <w:r w:rsidR="00B146FD" w:rsidRPr="00EF29CD">
        <w:rPr>
          <w:rFonts w:eastAsiaTheme="minorEastAsia" w:cs="Arial"/>
          <w:iCs/>
          <w:sz w:val="20"/>
          <w:szCs w:val="20"/>
        </w:rPr>
        <w:t>2 různé reálné kořeny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b/>
                    <w:iCs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D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EF29CD" w:rsidRPr="00EF29CD" w:rsidRDefault="00EF29CD" w:rsidP="00EF29CD">
      <w:pPr>
        <w:pStyle w:val="Odstavecseseznamem"/>
        <w:numPr>
          <w:ilvl w:val="0"/>
          <w:numId w:val="22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D=0</m:t>
        </m:r>
        <m:r>
          <w:rPr>
            <w:rFonts w:ascii="Cambria Math" w:eastAsiaTheme="minorEastAsia" w:hAnsi="Cambria Math" w:cs="Arial"/>
          </w:rPr>
          <m:t xml:space="preserve">   </m:t>
        </m:r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  <w:sz w:val="20"/>
          <w:szCs w:val="20"/>
        </w:rPr>
        <w:t>1</w:t>
      </w:r>
      <w:r w:rsidRPr="00EF29CD">
        <w:rPr>
          <w:rFonts w:eastAsiaTheme="minorEastAsia" w:cs="Arial"/>
          <w:iCs/>
          <w:sz w:val="20"/>
          <w:szCs w:val="20"/>
        </w:rPr>
        <w:t xml:space="preserve"> </w:t>
      </w:r>
      <w:r>
        <w:rPr>
          <w:rFonts w:eastAsiaTheme="minorEastAsia" w:cs="Arial"/>
          <w:iCs/>
          <w:sz w:val="20"/>
          <w:szCs w:val="20"/>
        </w:rPr>
        <w:t>dvojnásobný</w:t>
      </w:r>
      <w:r w:rsidRPr="00EF29CD">
        <w:rPr>
          <w:rFonts w:eastAsiaTheme="minorEastAsia" w:cs="Arial"/>
          <w:iCs/>
          <w:sz w:val="20"/>
          <w:szCs w:val="20"/>
        </w:rPr>
        <w:t xml:space="preserve"> reáln</w:t>
      </w:r>
      <w:r>
        <w:rPr>
          <w:rFonts w:eastAsiaTheme="minorEastAsia" w:cs="Arial"/>
          <w:iCs/>
          <w:sz w:val="20"/>
          <w:szCs w:val="20"/>
        </w:rPr>
        <w:t>ý</w:t>
      </w:r>
      <w:r w:rsidRPr="00EF29CD">
        <w:rPr>
          <w:rFonts w:eastAsiaTheme="minorEastAsia" w:cs="Arial"/>
          <w:iCs/>
          <w:sz w:val="20"/>
          <w:szCs w:val="20"/>
        </w:rPr>
        <w:t xml:space="preserve"> kořen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EF29CD" w:rsidRPr="00B146FD" w:rsidRDefault="00EF29CD" w:rsidP="00EF29CD">
      <w:pPr>
        <w:pStyle w:val="Odstavecseseznamem"/>
        <w:numPr>
          <w:ilvl w:val="0"/>
          <w:numId w:val="22"/>
        </w:numPr>
        <w:spacing w:line="360" w:lineRule="auto"/>
        <w:rPr>
          <w:rFonts w:eastAsiaTheme="minorEastAsia" w:cs="Arial"/>
          <w:iCs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D&lt;0</m:t>
        </m:r>
        <m:r>
          <w:rPr>
            <w:rFonts w:ascii="Cambria Math" w:eastAsiaTheme="minorEastAsia" w:hAnsi="Cambria Math" w:cs="Arial"/>
          </w:rPr>
          <m:t xml:space="preserve">   </m:t>
        </m:r>
      </m:oMath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w:r w:rsidRPr="00EF29CD">
        <w:rPr>
          <w:rFonts w:eastAsiaTheme="minorEastAsia" w:cs="Arial"/>
          <w:iCs/>
          <w:sz w:val="20"/>
          <w:szCs w:val="20"/>
        </w:rPr>
        <w:t xml:space="preserve">2 </w:t>
      </w:r>
      <w:r>
        <w:rPr>
          <w:rFonts w:eastAsiaTheme="minorEastAsia" w:cs="Arial"/>
          <w:iCs/>
          <w:sz w:val="20"/>
          <w:szCs w:val="20"/>
        </w:rPr>
        <w:t>komplexně sdružené</w:t>
      </w:r>
      <w:r w:rsidRPr="00EF29CD">
        <w:rPr>
          <w:rFonts w:eastAsiaTheme="minorEastAsia" w:cs="Arial"/>
          <w:iCs/>
          <w:sz w:val="20"/>
          <w:szCs w:val="20"/>
        </w:rPr>
        <w:t xml:space="preserve"> kořeny</w:t>
      </w:r>
      <w:r>
        <w:rPr>
          <w:rFonts w:eastAsiaTheme="minorEastAsia" w:cs="Arial"/>
          <w:iCs/>
          <w:sz w:val="20"/>
          <w:szCs w:val="20"/>
        </w:rPr>
        <w:t>:</w:t>
      </w:r>
      <w:r>
        <w:rPr>
          <w:rFonts w:eastAsiaTheme="minorEastAsia" w:cs="Arial"/>
          <w:iCs/>
        </w:rPr>
        <w:tab/>
      </w:r>
      <w:r>
        <w:rPr>
          <w:rFonts w:eastAsiaTheme="minorEastAsia" w:cs="Arial"/>
          <w:iCs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1,2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</w:rPr>
          <m:t>=</m:t>
        </m:r>
      </m:oMath>
      <w:r w:rsidRPr="00EF29CD">
        <w:rPr>
          <w:rFonts w:eastAsiaTheme="minorEastAsia" w:cs="Arial"/>
          <w:b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b/>
                <w:iCs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-b±i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b/>
                    <w:iCs/>
                    <w:sz w:val="28"/>
                    <w:szCs w:val="28"/>
                  </w:rPr>
                </m:ctrlPr>
              </m:radPr>
              <m:deg/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Arial"/>
                        <w:b/>
                        <w:i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D</m:t>
                    </m:r>
                  </m:e>
                </m:d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2a</m:t>
            </m:r>
          </m:den>
        </m:f>
      </m:oMath>
    </w:p>
    <w:p w:rsidR="00EF29CD" w:rsidRPr="00EF29CD" w:rsidRDefault="00EF29CD" w:rsidP="00EF29CD">
      <w:pPr>
        <w:ind w:left="360"/>
        <w:rPr>
          <w:rFonts w:eastAsiaTheme="minorEastAsia" w:cs="Arial"/>
          <w:iCs/>
        </w:rPr>
      </w:pPr>
    </w:p>
    <w:p w:rsidR="00853131" w:rsidRDefault="00853131" w:rsidP="0031005F">
      <w:pPr>
        <w:ind w:left="360"/>
        <w:rPr>
          <w:rFonts w:eastAsiaTheme="minorEastAsia" w:cs="Arial"/>
          <w:iCs/>
        </w:rPr>
      </w:pPr>
    </w:p>
    <w:p w:rsidR="009421FB" w:rsidRDefault="007A35E1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Řešte kvadratické rovnice v</w:t>
      </w:r>
      <w:r w:rsidR="00567F8B">
        <w:rPr>
          <w:rFonts w:cs="Arial"/>
        </w:rPr>
        <w:t> </w:t>
      </w:r>
      <w:r>
        <w:rPr>
          <w:rFonts w:cs="Arial"/>
        </w:rPr>
        <w:t>C</w:t>
      </w:r>
      <w:r w:rsidR="00567F8B">
        <w:rPr>
          <w:rFonts w:cs="Arial"/>
        </w:rPr>
        <w:t xml:space="preserve"> a výsledek vyjádřete v algebraickém tvaru</w:t>
      </w:r>
      <w:r>
        <w:rPr>
          <w:rFonts w:cs="Arial"/>
        </w:rPr>
        <w:t>:</w:t>
      </w:r>
    </w:p>
    <w:p w:rsidR="007A35E1" w:rsidRPr="00667A2B" w:rsidRDefault="00A572C2" w:rsidP="007A35E1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+4=0</m:t>
        </m:r>
      </m:oMath>
    </w:p>
    <w:p w:rsidR="007A35E1" w:rsidRPr="00667A2B" w:rsidRDefault="00667A2B" w:rsidP="007A35E1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9</m:t>
        </m:r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+7=0</m:t>
        </m:r>
      </m:oMath>
    </w:p>
    <w:p w:rsidR="007A35E1" w:rsidRPr="00667A2B" w:rsidRDefault="00A572C2" w:rsidP="007A35E1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-14x+50=0</m:t>
        </m:r>
      </m:oMath>
    </w:p>
    <w:p w:rsidR="007A35E1" w:rsidRPr="00667A2B" w:rsidRDefault="00A572C2" w:rsidP="007A35E1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</w:rPr>
          <m:t>+</m:t>
        </m:r>
        <m:r>
          <m:rPr>
            <m:sty m:val="b"/>
          </m:rPr>
          <w:rPr>
            <w:rFonts w:ascii="Cambria Math" w:eastAsiaTheme="minorEastAsia" w:hAnsi="Cambria Math" w:cs="Arial"/>
          </w:rPr>
          <m:t>3x+3=0</m:t>
        </m:r>
      </m:oMath>
    </w:p>
    <w:p w:rsidR="007A35E1" w:rsidRPr="00667A2B" w:rsidRDefault="00A572C2" w:rsidP="00667A2B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f>
          <m:fPr>
            <m:ctrlPr>
              <w:rPr>
                <w:rFonts w:ascii="Cambria Math" w:eastAsiaTheme="minorEastAsia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x+1</m:t>
            </m:r>
          </m:den>
        </m:f>
        <m:r>
          <m:rPr>
            <m:sty m:val="b"/>
          </m:rPr>
          <w:rPr>
            <w:rFonts w:ascii="Cambria Math" w:eastAsiaTheme="minorEastAsia" w:hAnsi="Cambria Math" w:cs="Arial"/>
          </w:rPr>
          <m:t>+</m:t>
        </m:r>
        <m:f>
          <m:fPr>
            <m:ctrlPr>
              <w:rPr>
                <w:rFonts w:ascii="Cambria Math" w:eastAsiaTheme="minorEastAsia" w:hAnsi="Cambria Math" w:cs="Arial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x+2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x-3</m:t>
            </m:r>
          </m:den>
        </m:f>
        <m:r>
          <m:rPr>
            <m:sty m:val="b"/>
          </m:rPr>
          <w:rPr>
            <w:rFonts w:ascii="Cambria Math" w:eastAsiaTheme="minorEastAsia" w:hAnsi="Cambria Math" w:cs="Arial"/>
          </w:rPr>
          <m:t>=1</m:t>
        </m:r>
      </m:oMath>
    </w:p>
    <w:p w:rsidR="007A35E1" w:rsidRPr="00667A2B" w:rsidRDefault="007A35E1" w:rsidP="00667A2B">
      <w:pPr>
        <w:spacing w:line="360" w:lineRule="auto"/>
        <w:ind w:left="426"/>
        <w:rPr>
          <w:rFonts w:eastAsiaTheme="minorEastAsia" w:cs="Arial"/>
        </w:rPr>
      </w:pPr>
    </w:p>
    <w:p w:rsidR="00E033CA" w:rsidRDefault="00667A2B" w:rsidP="00DC3A8C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>
        <w:rPr>
          <w:rFonts w:cs="Arial"/>
        </w:rPr>
        <w:t>Řešte kvadratické rovnice v C a výsledek vyjádřete v goniometrickém tvaru:</w:t>
      </w:r>
    </w:p>
    <w:p w:rsidR="00667A2B" w:rsidRPr="00567F8B" w:rsidRDefault="00A572C2" w:rsidP="00667A2B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-2x+2=0</m:t>
        </m:r>
      </m:oMath>
    </w:p>
    <w:p w:rsidR="00667A2B" w:rsidRPr="00567F8B" w:rsidRDefault="00A572C2" w:rsidP="00667A2B">
      <w:pPr>
        <w:pStyle w:val="Odstavecseseznamem"/>
        <w:numPr>
          <w:ilvl w:val="1"/>
          <w:numId w:val="11"/>
        </w:numPr>
        <w:spacing w:line="360" w:lineRule="auto"/>
        <w:ind w:left="851" w:hanging="425"/>
        <w:rPr>
          <w:rFonts w:eastAsiaTheme="minorEastAsia" w:cs="Arial"/>
          <w:b/>
        </w:rPr>
      </w:pPr>
      <m:oMath>
        <m:sSup>
          <m:sSupPr>
            <m:ctrlPr>
              <w:rPr>
                <w:rFonts w:ascii="Cambria Math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p>
        </m:sSup>
        <m:r>
          <m:rPr>
            <m:sty m:val="b"/>
          </m:rPr>
          <w:rPr>
            <w:rFonts w:ascii="Cambria Math" w:hAnsi="Cambria Math" w:cs="Arial"/>
          </w:rPr>
          <m:t>+10x+50=0</m:t>
        </m:r>
      </m:oMath>
    </w:p>
    <w:p w:rsidR="00667A2B" w:rsidRPr="00667A2B" w:rsidRDefault="00667A2B" w:rsidP="00667A2B">
      <w:pPr>
        <w:spacing w:line="360" w:lineRule="auto"/>
        <w:ind w:left="426"/>
        <w:rPr>
          <w:rFonts w:eastAsiaTheme="minorEastAsia" w:cs="Arial"/>
        </w:rPr>
      </w:pPr>
      <w:bookmarkStart w:id="0" w:name="_GoBack"/>
      <w:bookmarkEnd w:id="0"/>
    </w:p>
    <w:p w:rsidR="0033393D" w:rsidRPr="00E033CA" w:rsidRDefault="0033393D" w:rsidP="00843C2C">
      <w:pPr>
        <w:spacing w:before="0" w:after="200" w:line="360" w:lineRule="auto"/>
      </w:pPr>
    </w:p>
    <w:sectPr w:rsidR="0033393D" w:rsidRPr="00E033CA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15" w:rsidRDefault="00121B15" w:rsidP="00CA6778">
      <w:pPr>
        <w:spacing w:before="0" w:after="0"/>
      </w:pPr>
      <w:r>
        <w:separator/>
      </w:r>
    </w:p>
  </w:endnote>
  <w:endnote w:type="continuationSeparator" w:id="0">
    <w:p w:rsidR="00121B15" w:rsidRDefault="00121B1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15" w:rsidRDefault="00121B15" w:rsidP="00CA6778">
      <w:pPr>
        <w:spacing w:before="0" w:after="0"/>
      </w:pPr>
      <w:r>
        <w:separator/>
      </w:r>
    </w:p>
  </w:footnote>
  <w:footnote w:type="continuationSeparator" w:id="0">
    <w:p w:rsidR="00121B15" w:rsidRDefault="00121B1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3AF"/>
    <w:multiLevelType w:val="hybridMultilevel"/>
    <w:tmpl w:val="097C231E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EEF1119"/>
    <w:multiLevelType w:val="hybridMultilevel"/>
    <w:tmpl w:val="4DA8A78C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E1D71"/>
    <w:multiLevelType w:val="hybridMultilevel"/>
    <w:tmpl w:val="4D4E37E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2C63133"/>
    <w:multiLevelType w:val="hybridMultilevel"/>
    <w:tmpl w:val="3954DC40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4790F"/>
    <w:multiLevelType w:val="hybridMultilevel"/>
    <w:tmpl w:val="10563574"/>
    <w:lvl w:ilvl="0" w:tplc="04050019">
      <w:start w:val="1"/>
      <w:numFmt w:val="lowerLetter"/>
      <w:lvlText w:val="%1."/>
      <w:lvlJc w:val="left"/>
      <w:pPr>
        <w:ind w:left="3912" w:hanging="360"/>
      </w:pPr>
    </w:lvl>
    <w:lvl w:ilvl="1" w:tplc="04050019" w:tentative="1">
      <w:start w:val="1"/>
      <w:numFmt w:val="lowerLetter"/>
      <w:lvlText w:val="%2."/>
      <w:lvlJc w:val="left"/>
      <w:pPr>
        <w:ind w:left="4632" w:hanging="360"/>
      </w:pPr>
    </w:lvl>
    <w:lvl w:ilvl="2" w:tplc="0405001B" w:tentative="1">
      <w:start w:val="1"/>
      <w:numFmt w:val="lowerRoman"/>
      <w:lvlText w:val="%3."/>
      <w:lvlJc w:val="right"/>
      <w:pPr>
        <w:ind w:left="5352" w:hanging="180"/>
      </w:pPr>
    </w:lvl>
    <w:lvl w:ilvl="3" w:tplc="0405000F" w:tentative="1">
      <w:start w:val="1"/>
      <w:numFmt w:val="decimal"/>
      <w:lvlText w:val="%4."/>
      <w:lvlJc w:val="left"/>
      <w:pPr>
        <w:ind w:left="6072" w:hanging="360"/>
      </w:pPr>
    </w:lvl>
    <w:lvl w:ilvl="4" w:tplc="04050019" w:tentative="1">
      <w:start w:val="1"/>
      <w:numFmt w:val="lowerLetter"/>
      <w:lvlText w:val="%5."/>
      <w:lvlJc w:val="left"/>
      <w:pPr>
        <w:ind w:left="6792" w:hanging="360"/>
      </w:pPr>
    </w:lvl>
    <w:lvl w:ilvl="5" w:tplc="0405001B" w:tentative="1">
      <w:start w:val="1"/>
      <w:numFmt w:val="lowerRoman"/>
      <w:lvlText w:val="%6."/>
      <w:lvlJc w:val="right"/>
      <w:pPr>
        <w:ind w:left="7512" w:hanging="180"/>
      </w:pPr>
    </w:lvl>
    <w:lvl w:ilvl="6" w:tplc="0405000F" w:tentative="1">
      <w:start w:val="1"/>
      <w:numFmt w:val="decimal"/>
      <w:lvlText w:val="%7."/>
      <w:lvlJc w:val="left"/>
      <w:pPr>
        <w:ind w:left="8232" w:hanging="360"/>
      </w:pPr>
    </w:lvl>
    <w:lvl w:ilvl="7" w:tplc="04050019" w:tentative="1">
      <w:start w:val="1"/>
      <w:numFmt w:val="lowerLetter"/>
      <w:lvlText w:val="%8."/>
      <w:lvlJc w:val="left"/>
      <w:pPr>
        <w:ind w:left="8952" w:hanging="360"/>
      </w:pPr>
    </w:lvl>
    <w:lvl w:ilvl="8" w:tplc="0405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6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9">
    <w:nsid w:val="411F07E3"/>
    <w:multiLevelType w:val="hybridMultilevel"/>
    <w:tmpl w:val="73CCDE84"/>
    <w:lvl w:ilvl="0" w:tplc="7B90E8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A304BE"/>
    <w:multiLevelType w:val="hybridMultilevel"/>
    <w:tmpl w:val="8F06642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2">
    <w:nsid w:val="5D181D4E"/>
    <w:multiLevelType w:val="hybridMultilevel"/>
    <w:tmpl w:val="DC880A6A"/>
    <w:lvl w:ilvl="0" w:tplc="7B90E84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9D7179"/>
    <w:multiLevelType w:val="hybridMultilevel"/>
    <w:tmpl w:val="E99A3C3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5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6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7">
    <w:nsid w:val="6C461895"/>
    <w:multiLevelType w:val="hybridMultilevel"/>
    <w:tmpl w:val="6E82137E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40437"/>
    <w:multiLevelType w:val="hybridMultilevel"/>
    <w:tmpl w:val="D9CC1FEE"/>
    <w:lvl w:ilvl="0" w:tplc="4A1C71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12B8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C58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088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D2EF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ACC6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ECC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AC7C2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CA99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5D06AC"/>
    <w:multiLevelType w:val="hybridMultilevel"/>
    <w:tmpl w:val="2D940798"/>
    <w:lvl w:ilvl="0" w:tplc="C28267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AEE3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8828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E60D6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AA19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2EE1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2CA0D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42B6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6ADA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0F1304"/>
    <w:multiLevelType w:val="hybridMultilevel"/>
    <w:tmpl w:val="570A7A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6"/>
  </w:num>
  <w:num w:numId="5">
    <w:abstractNumId w:val="15"/>
  </w:num>
  <w:num w:numId="6">
    <w:abstractNumId w:val="8"/>
  </w:num>
  <w:num w:numId="7">
    <w:abstractNumId w:val="13"/>
  </w:num>
  <w:num w:numId="8">
    <w:abstractNumId w:val="21"/>
  </w:num>
  <w:num w:numId="9">
    <w:abstractNumId w:val="20"/>
  </w:num>
  <w:num w:numId="10">
    <w:abstractNumId w:val="17"/>
  </w:num>
  <w:num w:numId="11">
    <w:abstractNumId w:val="0"/>
  </w:num>
  <w:num w:numId="12">
    <w:abstractNumId w:val="2"/>
  </w:num>
  <w:num w:numId="13">
    <w:abstractNumId w:val="10"/>
  </w:num>
  <w:num w:numId="14">
    <w:abstractNumId w:val="3"/>
  </w:num>
  <w:num w:numId="15">
    <w:abstractNumId w:val="6"/>
  </w:num>
  <w:num w:numId="16">
    <w:abstractNumId w:val="5"/>
  </w:num>
  <w:num w:numId="17">
    <w:abstractNumId w:val="19"/>
  </w:num>
  <w:num w:numId="18">
    <w:abstractNumId w:val="18"/>
  </w:num>
  <w:num w:numId="19">
    <w:abstractNumId w:val="9"/>
  </w:num>
  <w:num w:numId="20">
    <w:abstractNumId w:val="12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12CEC"/>
    <w:rsid w:val="00034AE5"/>
    <w:rsid w:val="00042078"/>
    <w:rsid w:val="00084AD2"/>
    <w:rsid w:val="00086503"/>
    <w:rsid w:val="000C5873"/>
    <w:rsid w:val="00121B15"/>
    <w:rsid w:val="0013074F"/>
    <w:rsid w:val="00136218"/>
    <w:rsid w:val="0015164B"/>
    <w:rsid w:val="0017080B"/>
    <w:rsid w:val="00215B30"/>
    <w:rsid w:val="00235DCF"/>
    <w:rsid w:val="00247754"/>
    <w:rsid w:val="00247D1D"/>
    <w:rsid w:val="00252D2D"/>
    <w:rsid w:val="00264E80"/>
    <w:rsid w:val="00281EB3"/>
    <w:rsid w:val="002832EC"/>
    <w:rsid w:val="002B584F"/>
    <w:rsid w:val="002F63F5"/>
    <w:rsid w:val="0031005F"/>
    <w:rsid w:val="0033393D"/>
    <w:rsid w:val="00345C62"/>
    <w:rsid w:val="003506A6"/>
    <w:rsid w:val="003530FA"/>
    <w:rsid w:val="0036700C"/>
    <w:rsid w:val="00375125"/>
    <w:rsid w:val="0038116B"/>
    <w:rsid w:val="0038446D"/>
    <w:rsid w:val="003A04DC"/>
    <w:rsid w:val="003A7CB6"/>
    <w:rsid w:val="003C040B"/>
    <w:rsid w:val="003D1D48"/>
    <w:rsid w:val="00416D4C"/>
    <w:rsid w:val="00417A43"/>
    <w:rsid w:val="00436DDE"/>
    <w:rsid w:val="00441154"/>
    <w:rsid w:val="004513CC"/>
    <w:rsid w:val="004A1BB9"/>
    <w:rsid w:val="004B0AD8"/>
    <w:rsid w:val="00507AD1"/>
    <w:rsid w:val="00530E34"/>
    <w:rsid w:val="0055741E"/>
    <w:rsid w:val="00567F8B"/>
    <w:rsid w:val="00571357"/>
    <w:rsid w:val="00583740"/>
    <w:rsid w:val="005D4579"/>
    <w:rsid w:val="006347FB"/>
    <w:rsid w:val="006515B1"/>
    <w:rsid w:val="006516F6"/>
    <w:rsid w:val="00666590"/>
    <w:rsid w:val="00667A2B"/>
    <w:rsid w:val="00684206"/>
    <w:rsid w:val="006873D9"/>
    <w:rsid w:val="00700D11"/>
    <w:rsid w:val="007269D6"/>
    <w:rsid w:val="00727EF3"/>
    <w:rsid w:val="00770C98"/>
    <w:rsid w:val="007716FF"/>
    <w:rsid w:val="007774EF"/>
    <w:rsid w:val="007A35E1"/>
    <w:rsid w:val="007D5749"/>
    <w:rsid w:val="00843C2C"/>
    <w:rsid w:val="00852B08"/>
    <w:rsid w:val="00853131"/>
    <w:rsid w:val="00870544"/>
    <w:rsid w:val="008B0D7F"/>
    <w:rsid w:val="008C6760"/>
    <w:rsid w:val="009421FB"/>
    <w:rsid w:val="00947E9C"/>
    <w:rsid w:val="00954D53"/>
    <w:rsid w:val="00954E8F"/>
    <w:rsid w:val="009C77DA"/>
    <w:rsid w:val="009D4A29"/>
    <w:rsid w:val="00A572C2"/>
    <w:rsid w:val="00A65286"/>
    <w:rsid w:val="00A67BF2"/>
    <w:rsid w:val="00AA2E20"/>
    <w:rsid w:val="00AB5E1E"/>
    <w:rsid w:val="00AD23B4"/>
    <w:rsid w:val="00AD3B38"/>
    <w:rsid w:val="00B132E0"/>
    <w:rsid w:val="00B146FD"/>
    <w:rsid w:val="00B43C88"/>
    <w:rsid w:val="00BC554D"/>
    <w:rsid w:val="00BD446E"/>
    <w:rsid w:val="00C075DB"/>
    <w:rsid w:val="00C1703F"/>
    <w:rsid w:val="00C3140E"/>
    <w:rsid w:val="00C52622"/>
    <w:rsid w:val="00CA6778"/>
    <w:rsid w:val="00CA68AF"/>
    <w:rsid w:val="00CB50B4"/>
    <w:rsid w:val="00CE40F4"/>
    <w:rsid w:val="00D16573"/>
    <w:rsid w:val="00D23761"/>
    <w:rsid w:val="00D377FE"/>
    <w:rsid w:val="00D53434"/>
    <w:rsid w:val="00D81EA5"/>
    <w:rsid w:val="00DC3A8C"/>
    <w:rsid w:val="00DC5545"/>
    <w:rsid w:val="00DE7C47"/>
    <w:rsid w:val="00E033CA"/>
    <w:rsid w:val="00E054CC"/>
    <w:rsid w:val="00E10295"/>
    <w:rsid w:val="00E10A0F"/>
    <w:rsid w:val="00E1546B"/>
    <w:rsid w:val="00E61C4C"/>
    <w:rsid w:val="00E65A87"/>
    <w:rsid w:val="00EF29CD"/>
    <w:rsid w:val="00F12DB9"/>
    <w:rsid w:val="00F13148"/>
    <w:rsid w:val="00F23263"/>
    <w:rsid w:val="00F87F20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8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309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403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9686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8884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150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5516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3248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9935">
          <w:marLeft w:val="0"/>
          <w:marRight w:val="0"/>
          <w:marTop w:val="4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970</TotalTime>
  <Pages>2</Pages>
  <Words>103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17</cp:revision>
  <dcterms:created xsi:type="dcterms:W3CDTF">2013-02-22T19:58:00Z</dcterms:created>
  <dcterms:modified xsi:type="dcterms:W3CDTF">2014-03-24T19:58:00Z</dcterms:modified>
</cp:coreProperties>
</file>