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34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Užití </w:t>
      </w:r>
      <w:r w:rsidR="006D3D7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geometrické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posloupnost</w:t>
      </w:r>
      <w:r w:rsidR="0048634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B4BBE" w:rsidRPr="00714333" w:rsidRDefault="008B4BBE" w:rsidP="008B4BBE">
      <w:pPr>
        <w:rPr>
          <w:rFonts w:eastAsiaTheme="minorEastAsia"/>
          <w:sz w:val="24"/>
          <w:szCs w:val="24"/>
        </w:rPr>
      </w:pPr>
      <w:r w:rsidRPr="00714333">
        <w:rPr>
          <w:sz w:val="24"/>
          <w:szCs w:val="24"/>
        </w:rPr>
        <w:lastRenderedPageBreak/>
        <w:t xml:space="preserve">Pro řešení následujících příkladů využijte vlastností </w:t>
      </w:r>
      <w:r w:rsidR="006D3D78">
        <w:rPr>
          <w:sz w:val="24"/>
          <w:szCs w:val="24"/>
        </w:rPr>
        <w:t>geometrické</w:t>
      </w:r>
      <w:r w:rsidRPr="00714333">
        <w:rPr>
          <w:sz w:val="24"/>
          <w:szCs w:val="24"/>
        </w:rPr>
        <w:t xml:space="preserve"> posloupnosti:</w:t>
      </w:r>
    </w:p>
    <w:p w:rsidR="008B4BBE" w:rsidRDefault="008B4BBE" w:rsidP="008B4BBE">
      <w:pPr>
        <w:rPr>
          <w:rFonts w:eastAsiaTheme="minorEastAsia"/>
        </w:rPr>
      </w:pPr>
    </w:p>
    <w:p w:rsidR="008B4BBE" w:rsidRDefault="00456B1B" w:rsidP="00BA3AFF">
      <w:pPr>
        <w:pStyle w:val="Odstavecseseznamem"/>
        <w:numPr>
          <w:ilvl w:val="0"/>
          <w:numId w:val="3"/>
        </w:numPr>
        <w:spacing w:before="0" w:after="200" w:line="276" w:lineRule="auto"/>
        <w:ind w:left="567" w:hanging="283"/>
      </w:pPr>
      <w:r>
        <w:t xml:space="preserve">Bakterie se v příznivých podmínkách rozmnožují dělením tak, že po určité době z jedné bakterie vzniknou dvě. Doba dělení určitého druhu choroboplodných bakterií je 30 minut. </w:t>
      </w:r>
    </w:p>
    <w:p w:rsidR="005510FA" w:rsidRDefault="00693806" w:rsidP="008B4BBE">
      <w:pPr>
        <w:pStyle w:val="Odstavecseseznamem"/>
        <w:numPr>
          <w:ilvl w:val="1"/>
          <w:numId w:val="3"/>
        </w:numPr>
        <w:spacing w:before="0" w:after="200" w:line="276" w:lineRule="auto"/>
      </w:pPr>
      <w:r>
        <w:t>K</w:t>
      </w:r>
      <w:r w:rsidR="005510FA">
        <w:t xml:space="preserve">olik bakterií takto může vzniknout za 8 hodin z jediné bakterie?   </w:t>
      </w:r>
    </w:p>
    <w:p w:rsidR="008B4BBE" w:rsidRDefault="00693806" w:rsidP="008B4BBE">
      <w:pPr>
        <w:pStyle w:val="Odstavecseseznamem"/>
        <w:numPr>
          <w:ilvl w:val="1"/>
          <w:numId w:val="3"/>
        </w:numPr>
        <w:spacing w:before="0" w:after="200" w:line="276" w:lineRule="auto"/>
      </w:pPr>
      <w:r>
        <w:t>Z</w:t>
      </w:r>
      <w:r w:rsidR="00C85E3B">
        <w:t>a kolik hodin by počet bakterií vzniklých z jediné bakterie přesáhl milion?</w:t>
      </w:r>
    </w:p>
    <w:p w:rsidR="008B4BBE" w:rsidRDefault="008B4BBE" w:rsidP="008B4BBE">
      <w:pPr>
        <w:spacing w:before="0" w:after="0" w:line="276" w:lineRule="auto"/>
        <w:ind w:left="1080"/>
      </w:pPr>
    </w:p>
    <w:p w:rsidR="008B4BBE" w:rsidRDefault="000F4204" w:rsidP="00BA3AFF">
      <w:pPr>
        <w:pStyle w:val="Odstavecseseznamem"/>
        <w:numPr>
          <w:ilvl w:val="0"/>
          <w:numId w:val="3"/>
        </w:numPr>
        <w:spacing w:before="0" w:line="276" w:lineRule="auto"/>
        <w:ind w:left="567" w:hanging="283"/>
      </w:pPr>
      <w:r>
        <w:t xml:space="preserve">Světelný paprsek ztrácí při průchodu skleněnou deskou 5% své intenzity. Jaká je intenzita </w:t>
      </w:r>
      <w:r w:rsidR="00BA3AFF">
        <w:t xml:space="preserve">paprsku po průchodu </w:t>
      </w:r>
      <w:r w:rsidR="001C0311">
        <w:t>pěti</w:t>
      </w:r>
      <w:r w:rsidR="00BA3AFF">
        <w:t xml:space="preserve"> stejnými </w:t>
      </w:r>
      <w:r w:rsidR="00AB1B79">
        <w:t xml:space="preserve">skleněnými </w:t>
      </w:r>
      <w:r w:rsidR="00BA3AFF">
        <w:t>deskami?</w:t>
      </w:r>
    </w:p>
    <w:p w:rsidR="00BA3AFF" w:rsidRPr="0048634B" w:rsidRDefault="00BA3AFF" w:rsidP="00BA3AFF">
      <w:pPr>
        <w:spacing w:before="0" w:line="276" w:lineRule="auto"/>
        <w:ind w:left="284"/>
      </w:pPr>
    </w:p>
    <w:p w:rsidR="00BA3AFF" w:rsidRPr="00BA3AFF" w:rsidRDefault="00BA3AFF" w:rsidP="00BA3AFF">
      <w:pPr>
        <w:pStyle w:val="Odstavecseseznamem"/>
        <w:numPr>
          <w:ilvl w:val="0"/>
          <w:numId w:val="3"/>
        </w:numPr>
        <w:spacing w:before="0" w:after="0" w:line="276" w:lineRule="auto"/>
        <w:ind w:left="567" w:hanging="283"/>
        <w:rPr>
          <w:rFonts w:cs="Arial"/>
        </w:rPr>
      </w:pPr>
      <w:r>
        <w:rPr>
          <w:rFonts w:cs="Arial"/>
          <w:shd w:val="clear" w:color="auto" w:fill="FFFFFF"/>
        </w:rPr>
        <w:t>Historická úloha:</w:t>
      </w:r>
    </w:p>
    <w:p w:rsidR="00F417B6" w:rsidRPr="00AB4ED7" w:rsidRDefault="009635DB" w:rsidP="002A6BCE">
      <w:pPr>
        <w:spacing w:before="0" w:after="0" w:line="276" w:lineRule="auto"/>
        <w:ind w:left="567"/>
        <w:rPr>
          <w:rFonts w:cs="Arial"/>
        </w:rPr>
      </w:pPr>
      <w:r>
        <w:rPr>
          <w:rFonts w:cs="Arial"/>
          <w:shd w:val="clear" w:color="auto" w:fill="FFFFFF"/>
        </w:rPr>
        <w:t>Kupec chtěl dát okovat koně. Kovář žádal tento způsob placení: „Na všechny podkovy potřebuji 24 hřebík</w:t>
      </w:r>
      <w:r w:rsidR="00693806">
        <w:rPr>
          <w:rFonts w:cs="Arial"/>
          <w:shd w:val="clear" w:color="auto" w:fill="FFFFFF"/>
        </w:rPr>
        <w:t>ů</w:t>
      </w:r>
      <w:r>
        <w:rPr>
          <w:rFonts w:cs="Arial"/>
          <w:shd w:val="clear" w:color="auto" w:fill="FFFFFF"/>
        </w:rPr>
        <w:t>. Za první hřebík mi zaplatíš 1 haléř, za druhý 2 haléře, za třetí 4 haléře, vždy za každý další hřebík dvakrát tolik.“</w:t>
      </w:r>
      <w:r w:rsidR="00FC0691">
        <w:rPr>
          <w:rFonts w:cs="Arial"/>
          <w:shd w:val="clear" w:color="auto" w:fill="FFFFFF"/>
        </w:rPr>
        <w:t xml:space="preserve"> Kupec radostně souhlasil, později toho však litoval. Kolik haléřů musel zaplatit </w:t>
      </w:r>
      <w:r w:rsidR="008C7687">
        <w:rPr>
          <w:rFonts w:cs="Arial"/>
          <w:shd w:val="clear" w:color="auto" w:fill="FFFFFF"/>
        </w:rPr>
        <w:t xml:space="preserve">jen </w:t>
      </w:r>
      <w:r w:rsidR="00FC0691">
        <w:rPr>
          <w:rFonts w:cs="Arial"/>
          <w:shd w:val="clear" w:color="auto" w:fill="FFFFFF"/>
        </w:rPr>
        <w:t>za poslední hřebík?</w:t>
      </w:r>
      <w:r>
        <w:rPr>
          <w:rFonts w:cs="Arial"/>
          <w:shd w:val="clear" w:color="auto" w:fill="FFFFFF"/>
        </w:rPr>
        <w:t xml:space="preserve"> </w:t>
      </w:r>
    </w:p>
    <w:p w:rsidR="008B4BBE" w:rsidRDefault="008B4BBE" w:rsidP="002A6BCE">
      <w:pPr>
        <w:spacing w:after="0" w:line="480" w:lineRule="auto"/>
      </w:pPr>
    </w:p>
    <w:p w:rsidR="008B4BBE" w:rsidRDefault="00FC0691" w:rsidP="002A6BCE">
      <w:pPr>
        <w:pStyle w:val="Odstavecseseznamem"/>
        <w:numPr>
          <w:ilvl w:val="0"/>
          <w:numId w:val="3"/>
        </w:numPr>
        <w:spacing w:before="0" w:line="276" w:lineRule="auto"/>
        <w:ind w:left="567" w:hanging="283"/>
      </w:pPr>
      <w:r>
        <w:t>Ozdob</w:t>
      </w:r>
      <w:r w:rsidR="00601721">
        <w:t xml:space="preserve">a vytvořená z drátku </w:t>
      </w:r>
      <w:r>
        <w:t>vznikl</w:t>
      </w:r>
      <w:r w:rsidR="00601721">
        <w:t>a</w:t>
      </w:r>
      <w:r>
        <w:t xml:space="preserve"> tak, že do rovnostranného trojúhelníku o straně </w:t>
      </w:r>
      <w:r w:rsidR="008C7687">
        <w:t>5</w:t>
      </w:r>
      <w:r w:rsidR="00383488">
        <w:t>0 cm</w:t>
      </w:r>
      <w:r w:rsidR="008B4BBE">
        <w:t xml:space="preserve"> </w:t>
      </w:r>
      <w:r w:rsidR="00383488">
        <w:t xml:space="preserve">jsou postupně </w:t>
      </w:r>
      <w:r w:rsidR="00601721">
        <w:t>vkládány</w:t>
      </w:r>
      <w:r w:rsidR="00383488">
        <w:t xml:space="preserve"> další trojúhelníky tak, že vrcholy nového trojúhelníku leží ve středech stran předcházejícího trojúhelníku. </w:t>
      </w:r>
      <w:r w:rsidR="00601721">
        <w:t xml:space="preserve">Do původního trojúhelníku bylo takto vloženo </w:t>
      </w:r>
      <w:r w:rsidR="001A6AF2">
        <w:t xml:space="preserve">celkem dalších </w:t>
      </w:r>
      <w:r w:rsidR="008C7687">
        <w:t>sedm</w:t>
      </w:r>
      <w:r w:rsidR="001A6AF2">
        <w:t xml:space="preserve"> trojúhelníků. </w:t>
      </w:r>
      <w:r w:rsidR="008B4BBE">
        <w:t>Určete</w:t>
      </w:r>
      <w:r w:rsidR="00383488">
        <w:t>:</w:t>
      </w:r>
    </w:p>
    <w:p w:rsidR="00542E7B" w:rsidRDefault="00542E7B" w:rsidP="00542E7B">
      <w:pPr>
        <w:pStyle w:val="Odstavecseseznamem"/>
        <w:numPr>
          <w:ilvl w:val="1"/>
          <w:numId w:val="3"/>
        </w:numPr>
        <w:spacing w:line="276" w:lineRule="auto"/>
      </w:pPr>
      <w:r>
        <w:t>obvod šestého vloženého trojúhelníku s přesností na milimetry</w:t>
      </w:r>
      <w:r w:rsidR="00693806">
        <w:t>.</w:t>
      </w:r>
    </w:p>
    <w:p w:rsidR="00542E7B" w:rsidRDefault="00542E7B" w:rsidP="00542E7B">
      <w:pPr>
        <w:pStyle w:val="Odstavecseseznamem"/>
        <w:numPr>
          <w:ilvl w:val="1"/>
          <w:numId w:val="3"/>
        </w:numPr>
      </w:pPr>
      <w:r>
        <w:t>celkovou délku drátku na ozdobě s přesností na metry</w:t>
      </w:r>
      <w:r w:rsidR="00693806">
        <w:t>.</w:t>
      </w:r>
    </w:p>
    <w:p w:rsidR="008B4BBE" w:rsidRDefault="008B4BBE" w:rsidP="008B4BBE">
      <w:pPr>
        <w:pStyle w:val="Odstavecseseznamem"/>
      </w:pPr>
    </w:p>
    <w:p w:rsidR="008B4BBE" w:rsidRDefault="001A6AF2" w:rsidP="008B4BBE"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7F63C" wp14:editId="1ACE1199">
                <wp:simplePos x="0" y="0"/>
                <wp:positionH relativeFrom="column">
                  <wp:posOffset>3099435</wp:posOffset>
                </wp:positionH>
                <wp:positionV relativeFrom="paragraph">
                  <wp:posOffset>212090</wp:posOffset>
                </wp:positionV>
                <wp:extent cx="1295400" cy="2219325"/>
                <wp:effectExtent l="0" t="0" r="19050" b="2857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22193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05pt,16.7pt" to="346.0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" strokecolor="windowText" strokeweight="1.5pt"/>
            </w:pict>
          </mc:Fallback>
        </mc:AlternateContent>
      </w:r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85DE18" wp14:editId="20A62273">
                <wp:simplePos x="0" y="0"/>
                <wp:positionH relativeFrom="column">
                  <wp:posOffset>1813560</wp:posOffset>
                </wp:positionH>
                <wp:positionV relativeFrom="paragraph">
                  <wp:posOffset>212090</wp:posOffset>
                </wp:positionV>
                <wp:extent cx="1285875" cy="2219325"/>
                <wp:effectExtent l="0" t="0" r="28575" b="28575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5875" cy="22193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pt,16.7pt" to="244.0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" strokecolor="windowText" strokeweight="1.5pt"/>
            </w:pict>
          </mc:Fallback>
        </mc:AlternateContent>
      </w:r>
    </w:p>
    <w:p w:rsidR="008B4BBE" w:rsidRDefault="009D38E5" w:rsidP="008B4BBE">
      <w:pPr>
        <w:ind w:left="372" w:firstLine="708"/>
      </w:pPr>
      <w:r>
        <w:t>O</w:t>
      </w:r>
      <w:r w:rsidR="008B4BBE">
        <w:t xml:space="preserve">brázek k příkladu </w:t>
      </w:r>
      <w:r w:rsidR="001A6AF2">
        <w:t>4</w:t>
      </w:r>
      <w:r w:rsidR="008B4BBE">
        <w:t>.</w:t>
      </w:r>
      <w:r w:rsidR="001A6AF2" w:rsidRPr="001A6AF2">
        <w:rPr>
          <w:noProof/>
          <w:color w:val="000000" w:themeColor="text1"/>
          <w:lang w:eastAsia="cs-CZ"/>
        </w:rPr>
        <w:t xml:space="preserve"> </w:t>
      </w:r>
    </w:p>
    <w:p w:rsidR="008B4BBE" w:rsidRPr="005D4579" w:rsidRDefault="008B4BBE" w:rsidP="008B4BBE"/>
    <w:p w:rsidR="008B4BBE" w:rsidRPr="00AA7394" w:rsidRDefault="008B4BBE" w:rsidP="008B4BBE">
      <w:pPr>
        <w:rPr>
          <w:b/>
          <w:sz w:val="24"/>
          <w:szCs w:val="24"/>
        </w:rPr>
      </w:pPr>
    </w:p>
    <w:p w:rsidR="008B4BBE" w:rsidRPr="00AA7394" w:rsidRDefault="008B4BBE" w:rsidP="008B4BBE">
      <w:pPr>
        <w:rPr>
          <w:b/>
          <w:sz w:val="24"/>
          <w:szCs w:val="24"/>
        </w:rPr>
      </w:pPr>
    </w:p>
    <w:p w:rsidR="008B4BBE" w:rsidRDefault="002A6BCE" w:rsidP="008B4BBE">
      <w:pPr>
        <w:rPr>
          <w:b/>
          <w:sz w:val="24"/>
          <w:szCs w:val="24"/>
        </w:rPr>
      </w:pPr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DD11CD" wp14:editId="2400A936">
                <wp:simplePos x="0" y="0"/>
                <wp:positionH relativeFrom="column">
                  <wp:posOffset>3159760</wp:posOffset>
                </wp:positionH>
                <wp:positionV relativeFrom="paragraph">
                  <wp:posOffset>142240</wp:posOffset>
                </wp:positionV>
                <wp:extent cx="628650" cy="1076325"/>
                <wp:effectExtent l="0" t="0" r="19050" b="28575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0763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4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8pt,11.2pt" to="298.3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" strokecolor="windowText" strokeweight="1.5pt"/>
            </w:pict>
          </mc:Fallback>
        </mc:AlternateContent>
      </w:r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67417C" wp14:editId="20482D4E">
                <wp:simplePos x="0" y="0"/>
                <wp:positionH relativeFrom="column">
                  <wp:posOffset>2429510</wp:posOffset>
                </wp:positionH>
                <wp:positionV relativeFrom="paragraph">
                  <wp:posOffset>142240</wp:posOffset>
                </wp:positionV>
                <wp:extent cx="1358900" cy="0"/>
                <wp:effectExtent l="0" t="0" r="12700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89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3pt,11.2pt" to="298.3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" strokecolor="windowText" strokeweight="1.5pt"/>
            </w:pict>
          </mc:Fallback>
        </mc:AlternateContent>
      </w:r>
      <w:r w:rsidR="001A6AF2"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FEDB89" wp14:editId="4B38D436">
                <wp:simplePos x="0" y="0"/>
                <wp:positionH relativeFrom="column">
                  <wp:posOffset>3099435</wp:posOffset>
                </wp:positionH>
                <wp:positionV relativeFrom="paragraph">
                  <wp:posOffset>142240</wp:posOffset>
                </wp:positionV>
                <wp:extent cx="381000" cy="542925"/>
                <wp:effectExtent l="0" t="0" r="19050" b="28575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542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05pt,11.2pt" to="274.0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" strokecolor="windowText" strokeweight="1.5pt"/>
            </w:pict>
          </mc:Fallback>
        </mc:AlternateContent>
      </w:r>
      <w:r w:rsidR="001A6AF2"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31F35B" wp14:editId="3D51DECC">
                <wp:simplePos x="0" y="0"/>
                <wp:positionH relativeFrom="column">
                  <wp:posOffset>2785110</wp:posOffset>
                </wp:positionH>
                <wp:positionV relativeFrom="paragraph">
                  <wp:posOffset>142240</wp:posOffset>
                </wp:positionV>
                <wp:extent cx="314325" cy="542925"/>
                <wp:effectExtent l="0" t="0" r="28575" b="28575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542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5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3pt,11.2pt" to="244.0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" strokecolor="windowText" strokeweight="1.5pt"/>
            </w:pict>
          </mc:Fallback>
        </mc:AlternateContent>
      </w:r>
      <w:r w:rsidR="001A6AF2"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ECF3A2" wp14:editId="0B4B5AF5">
                <wp:simplePos x="0" y="0"/>
                <wp:positionH relativeFrom="column">
                  <wp:posOffset>2423160</wp:posOffset>
                </wp:positionH>
                <wp:positionV relativeFrom="paragraph">
                  <wp:posOffset>142240</wp:posOffset>
                </wp:positionV>
                <wp:extent cx="733425" cy="1076325"/>
                <wp:effectExtent l="0" t="0" r="28575" b="28575"/>
                <wp:wrapNone/>
                <wp:docPr id="13" name="Přímá spojni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10763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8pt,11.2pt" to="248.5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" strokecolor="windowText" strokeweight="1.5pt"/>
            </w:pict>
          </mc:Fallback>
        </mc:AlternateContent>
      </w:r>
    </w:p>
    <w:bookmarkStart w:id="0" w:name="_GoBack"/>
    <w:bookmarkEnd w:id="0"/>
    <w:p w:rsidR="00705A30" w:rsidRPr="005D4579" w:rsidRDefault="001A6AF2" w:rsidP="008B4BBE"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55C3D5" wp14:editId="6B46AE59">
                <wp:simplePos x="0" y="0"/>
                <wp:positionH relativeFrom="column">
                  <wp:posOffset>2785110</wp:posOffset>
                </wp:positionH>
                <wp:positionV relativeFrom="paragraph">
                  <wp:posOffset>433705</wp:posOffset>
                </wp:positionV>
                <wp:extent cx="695325" cy="0"/>
                <wp:effectExtent l="0" t="0" r="9525" b="19050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3pt,34.15pt" to="274.0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" strokecolor="windowText" strokeweight="1.5pt"/>
            </w:pict>
          </mc:Fallback>
        </mc:AlternateContent>
      </w:r>
      <w:r w:rsidRPr="00705A30">
        <w:rPr>
          <w:noProof/>
          <w:color w:val="000000" w:themeColor="text1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B7B46A" wp14:editId="31912C30">
                <wp:simplePos x="0" y="0"/>
                <wp:positionH relativeFrom="column">
                  <wp:posOffset>1813560</wp:posOffset>
                </wp:positionH>
                <wp:positionV relativeFrom="paragraph">
                  <wp:posOffset>967105</wp:posOffset>
                </wp:positionV>
                <wp:extent cx="2581275" cy="0"/>
                <wp:effectExtent l="0" t="0" r="9525" b="19050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pt,76.15pt" to="346.05pt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" strokecolor="windowText" strokeweight="1.5pt"/>
            </w:pict>
          </mc:Fallback>
        </mc:AlternateContent>
      </w:r>
    </w:p>
    <w:sectPr w:rsidR="00705A30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ABC" w:rsidRDefault="00987ABC" w:rsidP="00CA6778">
      <w:pPr>
        <w:spacing w:before="0" w:after="0"/>
      </w:pPr>
      <w:r>
        <w:separator/>
      </w:r>
    </w:p>
  </w:endnote>
  <w:endnote w:type="continuationSeparator" w:id="0">
    <w:p w:rsidR="00987ABC" w:rsidRDefault="00987A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ABC" w:rsidRDefault="00987ABC" w:rsidP="00CA6778">
      <w:pPr>
        <w:spacing w:before="0" w:after="0"/>
      </w:pPr>
      <w:r>
        <w:separator/>
      </w:r>
    </w:p>
  </w:footnote>
  <w:footnote w:type="continuationSeparator" w:id="0">
    <w:p w:rsidR="00987ABC" w:rsidRDefault="00987A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63D4B"/>
    <w:multiLevelType w:val="hybridMultilevel"/>
    <w:tmpl w:val="FD7074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6030F"/>
    <w:multiLevelType w:val="hybridMultilevel"/>
    <w:tmpl w:val="BC883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54B7D"/>
    <w:rsid w:val="000778D2"/>
    <w:rsid w:val="00084AD2"/>
    <w:rsid w:val="000A34D7"/>
    <w:rsid w:val="000F4204"/>
    <w:rsid w:val="0015164B"/>
    <w:rsid w:val="0017080B"/>
    <w:rsid w:val="00182CD5"/>
    <w:rsid w:val="001A6AF2"/>
    <w:rsid w:val="001C0311"/>
    <w:rsid w:val="001D0E7C"/>
    <w:rsid w:val="00212A08"/>
    <w:rsid w:val="00235DCF"/>
    <w:rsid w:val="00247D1D"/>
    <w:rsid w:val="00252D2D"/>
    <w:rsid w:val="00281EB3"/>
    <w:rsid w:val="002A6BCE"/>
    <w:rsid w:val="002E09CD"/>
    <w:rsid w:val="002F316E"/>
    <w:rsid w:val="00375125"/>
    <w:rsid w:val="00383488"/>
    <w:rsid w:val="003C040B"/>
    <w:rsid w:val="003D1D48"/>
    <w:rsid w:val="00441154"/>
    <w:rsid w:val="004513CC"/>
    <w:rsid w:val="00456B1B"/>
    <w:rsid w:val="0048634B"/>
    <w:rsid w:val="004B0AD8"/>
    <w:rsid w:val="00542E7B"/>
    <w:rsid w:val="005510FA"/>
    <w:rsid w:val="005D4579"/>
    <w:rsid w:val="00601721"/>
    <w:rsid w:val="006347FB"/>
    <w:rsid w:val="006515B1"/>
    <w:rsid w:val="006516F6"/>
    <w:rsid w:val="00666590"/>
    <w:rsid w:val="00684206"/>
    <w:rsid w:val="00693806"/>
    <w:rsid w:val="006B39A4"/>
    <w:rsid w:val="006D3D78"/>
    <w:rsid w:val="007042C4"/>
    <w:rsid w:val="00705A30"/>
    <w:rsid w:val="00714333"/>
    <w:rsid w:val="007269D6"/>
    <w:rsid w:val="00780F9F"/>
    <w:rsid w:val="008B4BBE"/>
    <w:rsid w:val="008C7687"/>
    <w:rsid w:val="00947E9C"/>
    <w:rsid w:val="009635DB"/>
    <w:rsid w:val="00987ABC"/>
    <w:rsid w:val="009B4A3B"/>
    <w:rsid w:val="009C77DA"/>
    <w:rsid w:val="009D38E5"/>
    <w:rsid w:val="00AB1B79"/>
    <w:rsid w:val="00AC75F3"/>
    <w:rsid w:val="00AF4362"/>
    <w:rsid w:val="00B92DAB"/>
    <w:rsid w:val="00BA3AFF"/>
    <w:rsid w:val="00BD446E"/>
    <w:rsid w:val="00C50EC7"/>
    <w:rsid w:val="00C85E3B"/>
    <w:rsid w:val="00CA6778"/>
    <w:rsid w:val="00CA68AF"/>
    <w:rsid w:val="00CC03AC"/>
    <w:rsid w:val="00CC7ADA"/>
    <w:rsid w:val="00DA6F21"/>
    <w:rsid w:val="00E718CA"/>
    <w:rsid w:val="00EC110B"/>
    <w:rsid w:val="00F23263"/>
    <w:rsid w:val="00F417B6"/>
    <w:rsid w:val="00F97F5C"/>
    <w:rsid w:val="00FC0691"/>
    <w:rsid w:val="00FC6B31"/>
    <w:rsid w:val="00FD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AAA_bbb-bbb-bbb_zadani_Dd_sablona.dotx</Template>
  <TotalTime>563</TotalTime>
  <Pages>2</Pages>
  <Words>201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18</cp:revision>
  <dcterms:created xsi:type="dcterms:W3CDTF">2012-11-07T20:47:00Z</dcterms:created>
  <dcterms:modified xsi:type="dcterms:W3CDTF">2014-01-09T12:24:00Z</dcterms:modified>
</cp:coreProperties>
</file>