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F0" w:rsidRDefault="00EB3AF0" w:rsidP="00EB3AF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Lexikologie</w:t>
      </w:r>
      <w:r w:rsidR="003A7141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Homonyma, synonyma, antonyma</w:t>
      </w:r>
    </w:p>
    <w:p w:rsidR="00EB3AF0" w:rsidRDefault="00EB3AF0" w:rsidP="00EB3AF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B3AF0" w:rsidRDefault="00EB3AF0" w:rsidP="00EB3AF0">
      <w:pPr>
        <w:pStyle w:val="Odstavecseseznamem"/>
        <w:numPr>
          <w:ilvl w:val="0"/>
          <w:numId w:val="1"/>
        </w:numPr>
        <w:rPr>
          <w:b/>
        </w:rPr>
      </w:pPr>
      <w:r w:rsidRPr="00642116">
        <w:rPr>
          <w:b/>
        </w:rPr>
        <w:lastRenderedPageBreak/>
        <w:t>Přiřaďte definici k vhodnému termínu:</w:t>
      </w:r>
    </w:p>
    <w:p w:rsidR="00EB3AF0" w:rsidRPr="00642116" w:rsidRDefault="00EB3AF0" w:rsidP="00EB3AF0">
      <w:pPr>
        <w:pStyle w:val="Odstavecseseznamem"/>
        <w:rPr>
          <w:b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2289"/>
        <w:gridCol w:w="2278"/>
        <w:gridCol w:w="2290"/>
        <w:gridCol w:w="2277"/>
      </w:tblGrid>
      <w:tr w:rsidR="00EB3AF0" w:rsidTr="006C5897"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HYPERONYMA</w:t>
            </w:r>
          </w:p>
        </w:tc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PARONYMA</w:t>
            </w:r>
          </w:p>
        </w:tc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KOHYPONYMA</w:t>
            </w:r>
          </w:p>
        </w:tc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HYPONYMA</w:t>
            </w:r>
          </w:p>
        </w:tc>
      </w:tr>
      <w:tr w:rsidR="00EB3AF0" w:rsidTr="006C5897"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SYNONYMA</w:t>
            </w:r>
          </w:p>
        </w:tc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ANTONYMA</w:t>
            </w:r>
          </w:p>
        </w:tc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HOMONYMA</w:t>
            </w:r>
          </w:p>
        </w:tc>
        <w:tc>
          <w:tcPr>
            <w:tcW w:w="2303" w:type="dxa"/>
          </w:tcPr>
          <w:p w:rsidR="00EB3AF0" w:rsidRPr="00323101" w:rsidRDefault="00EB3AF0" w:rsidP="006C5897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B3AF0" w:rsidRDefault="00EB3AF0" w:rsidP="00EB3AF0"/>
    <w:p w:rsidR="00EB3AF0" w:rsidRPr="00EB3AF0" w:rsidRDefault="00EB3AF0" w:rsidP="00EB3AF0">
      <w:pPr>
        <w:pStyle w:val="Odstavecseseznamem"/>
        <w:numPr>
          <w:ilvl w:val="0"/>
          <w:numId w:val="2"/>
        </w:numPr>
      </w:pPr>
      <w:r>
        <w:t>Slova podobná na základě zvukové podobnosti</w:t>
      </w:r>
      <w:r w:rsidR="00D00EF1">
        <w:t xml:space="preserve">, ale významově zcela odlišná. </w:t>
      </w:r>
      <w:r w:rsidR="00D00EF1">
        <w:tab/>
      </w:r>
      <w:r w:rsidRPr="00D00EF1">
        <w:rPr>
          <w:b/>
        </w:rPr>
        <w:t>paronyma</w:t>
      </w:r>
    </w:p>
    <w:p w:rsidR="00EB3AF0" w:rsidRPr="00EB3AF0" w:rsidRDefault="00EB3AF0" w:rsidP="00EB3AF0">
      <w:pPr>
        <w:pStyle w:val="Odstavecseseznamem"/>
        <w:numPr>
          <w:ilvl w:val="0"/>
          <w:numId w:val="2"/>
        </w:numPr>
      </w:pPr>
      <w:r w:rsidRPr="00EB3AF0">
        <w:t>Výrazy, které mají stejnou formu, ale rozdílný význam.</w:t>
      </w:r>
      <w:r w:rsidRPr="00EB3AF0">
        <w:tab/>
      </w:r>
      <w:r w:rsidRPr="00EB3AF0">
        <w:tab/>
      </w:r>
      <w:r w:rsidRPr="00EB3AF0">
        <w:tab/>
      </w:r>
      <w:r w:rsidRPr="00EB3AF0">
        <w:tab/>
      </w:r>
      <w:r w:rsidRPr="00D00EF1">
        <w:rPr>
          <w:b/>
        </w:rPr>
        <w:t>homonyma</w:t>
      </w:r>
    </w:p>
    <w:p w:rsidR="00EB3AF0" w:rsidRPr="00EB3AF0" w:rsidRDefault="00EB3AF0" w:rsidP="00EB3AF0">
      <w:pPr>
        <w:pStyle w:val="Odstavecseseznamem"/>
        <w:numPr>
          <w:ilvl w:val="0"/>
          <w:numId w:val="2"/>
        </w:numPr>
      </w:pPr>
      <w:r w:rsidRPr="00EB3AF0">
        <w:t>Slova souznačná, která vyjadřují zcela nebo téměř shodný význam.</w:t>
      </w:r>
      <w:r w:rsidRPr="00EB3AF0">
        <w:tab/>
      </w:r>
      <w:r w:rsidRPr="00EB3AF0">
        <w:tab/>
      </w:r>
      <w:r w:rsidRPr="00EB3AF0">
        <w:tab/>
      </w:r>
      <w:r w:rsidRPr="00D00EF1">
        <w:rPr>
          <w:b/>
        </w:rPr>
        <w:t>synonyma</w:t>
      </w:r>
    </w:p>
    <w:p w:rsidR="00EB3AF0" w:rsidRPr="00EB3AF0" w:rsidRDefault="00EB3AF0" w:rsidP="00EB3AF0">
      <w:pPr>
        <w:pStyle w:val="Odstavecseseznamem"/>
        <w:numPr>
          <w:ilvl w:val="0"/>
          <w:numId w:val="2"/>
        </w:numPr>
      </w:pPr>
      <w:r w:rsidRPr="00EB3AF0">
        <w:t>Slova protikladná označující jevy stejného druhu, ale opačných vlastností.</w:t>
      </w:r>
      <w:r w:rsidRPr="00EB3AF0">
        <w:tab/>
      </w:r>
      <w:r w:rsidRPr="00EB3AF0">
        <w:tab/>
      </w:r>
      <w:r w:rsidRPr="00D00EF1">
        <w:rPr>
          <w:b/>
        </w:rPr>
        <w:t>antonyma</w:t>
      </w:r>
    </w:p>
    <w:p w:rsidR="00EB3AF0" w:rsidRPr="00EB3AF0" w:rsidRDefault="00EB3AF0" w:rsidP="00EB3AF0">
      <w:pPr>
        <w:pStyle w:val="Odstavecseseznamem"/>
        <w:numPr>
          <w:ilvl w:val="0"/>
          <w:numId w:val="2"/>
        </w:numPr>
      </w:pPr>
      <w:r w:rsidRPr="00EB3AF0">
        <w:t>Slova významově podřazená</w:t>
      </w:r>
      <w:r w:rsidR="00F5651E">
        <w:t>.</w:t>
      </w:r>
      <w:r w:rsidRPr="00EB3AF0">
        <w:tab/>
      </w:r>
      <w:r w:rsidRPr="00EB3AF0">
        <w:tab/>
      </w:r>
      <w:r w:rsidRPr="00EB3AF0">
        <w:tab/>
      </w:r>
      <w:r w:rsidRPr="00EB3AF0">
        <w:tab/>
      </w:r>
      <w:r w:rsidRPr="00EB3AF0">
        <w:tab/>
      </w:r>
      <w:r w:rsidRPr="00EB3AF0">
        <w:tab/>
      </w:r>
      <w:r w:rsidRPr="00EB3AF0">
        <w:tab/>
      </w:r>
      <w:r w:rsidRPr="00D00EF1">
        <w:rPr>
          <w:b/>
        </w:rPr>
        <w:t>hyponyma</w:t>
      </w:r>
    </w:p>
    <w:p w:rsidR="00EB3AF0" w:rsidRPr="00EB3AF0" w:rsidRDefault="00EB3AF0" w:rsidP="00EB3AF0">
      <w:pPr>
        <w:pStyle w:val="Odstavecseseznamem"/>
        <w:numPr>
          <w:ilvl w:val="0"/>
          <w:numId w:val="2"/>
        </w:numPr>
      </w:pPr>
      <w:r w:rsidRPr="00EB3AF0">
        <w:t>Slova významově nadřazená</w:t>
      </w:r>
      <w:r w:rsidR="00F5651E">
        <w:t>.</w:t>
      </w:r>
      <w:r w:rsidR="00D00EF1">
        <w:tab/>
      </w:r>
      <w:r w:rsidR="00D00EF1">
        <w:tab/>
      </w:r>
      <w:r w:rsidR="00D00EF1">
        <w:tab/>
      </w:r>
      <w:r w:rsidR="00D00EF1">
        <w:tab/>
      </w:r>
      <w:r w:rsidR="00D00EF1">
        <w:tab/>
      </w:r>
      <w:r w:rsidR="00D00EF1">
        <w:tab/>
        <w:t xml:space="preserve">             </w:t>
      </w:r>
      <w:r w:rsidRPr="00D00EF1">
        <w:rPr>
          <w:b/>
        </w:rPr>
        <w:t>hyperonyma</w:t>
      </w:r>
    </w:p>
    <w:p w:rsidR="00EB3AF0" w:rsidRPr="00EB3AF0" w:rsidRDefault="00EB3AF0" w:rsidP="00EB3AF0">
      <w:pPr>
        <w:pStyle w:val="Odstavecseseznamem"/>
        <w:numPr>
          <w:ilvl w:val="0"/>
          <w:numId w:val="2"/>
        </w:numPr>
      </w:pPr>
      <w:r w:rsidRPr="00EB3AF0">
        <w:t>Slovo významově souřadné s jiným slovem</w:t>
      </w:r>
      <w:r w:rsidR="00F5651E">
        <w:t>.</w:t>
      </w:r>
      <w:r w:rsidRPr="00EB3AF0">
        <w:tab/>
      </w:r>
      <w:r w:rsidRPr="00EB3AF0">
        <w:tab/>
      </w:r>
      <w:r w:rsidRPr="00EB3AF0">
        <w:tab/>
      </w:r>
      <w:r w:rsidRPr="00EB3AF0">
        <w:tab/>
      </w:r>
      <w:r w:rsidRPr="00EB3AF0">
        <w:tab/>
        <w:t xml:space="preserve">             </w:t>
      </w:r>
      <w:r w:rsidRPr="00D00EF1">
        <w:rPr>
          <w:b/>
        </w:rPr>
        <w:t>kohyponyma</w:t>
      </w:r>
    </w:p>
    <w:p w:rsidR="00EB3AF0" w:rsidRDefault="00EB3AF0" w:rsidP="00EB3AF0"/>
    <w:p w:rsidR="00EB3AF0" w:rsidRDefault="00EB3AF0" w:rsidP="00EB3AF0">
      <w:pPr>
        <w:pStyle w:val="Odstavecseseznamem"/>
        <w:numPr>
          <w:ilvl w:val="0"/>
          <w:numId w:val="1"/>
        </w:numPr>
      </w:pPr>
      <w:r>
        <w:t xml:space="preserve">Najděte </w:t>
      </w:r>
      <w:r w:rsidRPr="008C3139">
        <w:rPr>
          <w:u w:val="single"/>
        </w:rPr>
        <w:t>antonymum</w:t>
      </w:r>
      <w:r>
        <w:t xml:space="preserve"> k danému slovu v zadání:</w:t>
      </w:r>
    </w:p>
    <w:p w:rsidR="00EB3AF0" w:rsidRDefault="00EB3AF0" w:rsidP="00EB3AF0">
      <w:pPr>
        <w:pStyle w:val="Odstavecseseznamem"/>
      </w:pPr>
    </w:p>
    <w:p w:rsidR="00EB3AF0" w:rsidRPr="00042046" w:rsidRDefault="00EB3AF0" w:rsidP="00EB3AF0">
      <w:pPr>
        <w:pStyle w:val="Odstavecseseznamem"/>
        <w:numPr>
          <w:ilvl w:val="0"/>
          <w:numId w:val="3"/>
        </w:numPr>
        <w:rPr>
          <w:i/>
        </w:rPr>
      </w:pPr>
      <w:r>
        <w:rPr>
          <w:i/>
        </w:rPr>
        <w:t>v</w:t>
      </w:r>
      <w:r w:rsidRPr="00042046">
        <w:rPr>
          <w:i/>
        </w:rPr>
        <w:t>ýnosný</w:t>
      </w:r>
    </w:p>
    <w:p w:rsidR="00EB3AF0" w:rsidRDefault="00EB3AF0" w:rsidP="00EB3AF0">
      <w:pPr>
        <w:pStyle w:val="Odstavecseseznamem"/>
        <w:numPr>
          <w:ilvl w:val="0"/>
          <w:numId w:val="4"/>
        </w:numPr>
      </w:pPr>
      <w:r>
        <w:t>nákladný</w:t>
      </w:r>
      <w:r>
        <w:tab/>
      </w:r>
      <w:r>
        <w:tab/>
        <w:t>b) zadlužený</w:t>
      </w:r>
      <w:r>
        <w:tab/>
      </w:r>
      <w:r>
        <w:tab/>
        <w:t xml:space="preserve">c) </w:t>
      </w:r>
      <w:r w:rsidRPr="00EB3AF0">
        <w:rPr>
          <w:b/>
        </w:rPr>
        <w:t>prodělečný</w:t>
      </w:r>
    </w:p>
    <w:p w:rsidR="00EB3AF0" w:rsidRPr="00042046" w:rsidRDefault="00EB3AF0" w:rsidP="00EB3AF0">
      <w:pPr>
        <w:pStyle w:val="Odstavecseseznamem"/>
        <w:numPr>
          <w:ilvl w:val="0"/>
          <w:numId w:val="3"/>
        </w:numPr>
        <w:rPr>
          <w:i/>
        </w:rPr>
      </w:pPr>
      <w:r w:rsidRPr="00042046">
        <w:rPr>
          <w:i/>
        </w:rPr>
        <w:t>strmě</w:t>
      </w:r>
    </w:p>
    <w:p w:rsidR="00EB3AF0" w:rsidRDefault="00EB3AF0" w:rsidP="00EB3AF0">
      <w:pPr>
        <w:pStyle w:val="Odstavecseseznamem"/>
        <w:numPr>
          <w:ilvl w:val="0"/>
          <w:numId w:val="5"/>
        </w:numPr>
      </w:pPr>
      <w:r w:rsidRPr="00EB3AF0">
        <w:rPr>
          <w:b/>
        </w:rPr>
        <w:t>pozvolna</w:t>
      </w:r>
      <w:r>
        <w:tab/>
      </w:r>
      <w:r>
        <w:tab/>
        <w:t>b) rychle</w:t>
      </w:r>
      <w:r>
        <w:tab/>
      </w:r>
      <w:r>
        <w:tab/>
        <w:t>c) plynule</w:t>
      </w:r>
    </w:p>
    <w:p w:rsidR="00EB3AF0" w:rsidRPr="00042046" w:rsidRDefault="00EB3AF0" w:rsidP="00EB3AF0">
      <w:pPr>
        <w:pStyle w:val="Odstavecseseznamem"/>
        <w:numPr>
          <w:ilvl w:val="0"/>
          <w:numId w:val="3"/>
        </w:numPr>
        <w:rPr>
          <w:i/>
        </w:rPr>
      </w:pPr>
      <w:r w:rsidRPr="00042046">
        <w:rPr>
          <w:i/>
        </w:rPr>
        <w:t>rozmanitý</w:t>
      </w:r>
    </w:p>
    <w:p w:rsidR="00EB3AF0" w:rsidRDefault="00EB3AF0" w:rsidP="00EB3AF0">
      <w:pPr>
        <w:pStyle w:val="Odstavecseseznamem"/>
        <w:numPr>
          <w:ilvl w:val="0"/>
          <w:numId w:val="6"/>
        </w:numPr>
      </w:pPr>
      <w:r>
        <w:t>nudný</w:t>
      </w:r>
      <w:r>
        <w:tab/>
      </w:r>
      <w:r>
        <w:tab/>
      </w:r>
      <w:r>
        <w:tab/>
        <w:t>b) pestrý</w:t>
      </w:r>
      <w:r>
        <w:tab/>
      </w:r>
      <w:r>
        <w:tab/>
        <w:t>c</w:t>
      </w:r>
      <w:r w:rsidRPr="00EB3AF0">
        <w:rPr>
          <w:b/>
        </w:rPr>
        <w:t>) jednotvárný</w:t>
      </w:r>
    </w:p>
    <w:p w:rsidR="00EB3AF0" w:rsidRPr="00042046" w:rsidRDefault="00EB3AF0" w:rsidP="00EB3AF0">
      <w:pPr>
        <w:pStyle w:val="Odstavecseseznamem"/>
        <w:numPr>
          <w:ilvl w:val="0"/>
          <w:numId w:val="3"/>
        </w:numPr>
        <w:rPr>
          <w:i/>
        </w:rPr>
      </w:pPr>
      <w:r w:rsidRPr="00042046">
        <w:rPr>
          <w:i/>
        </w:rPr>
        <w:t>rozpínat se</w:t>
      </w:r>
    </w:p>
    <w:p w:rsidR="00EB3AF0" w:rsidRDefault="00EB3AF0" w:rsidP="00EB3AF0">
      <w:pPr>
        <w:pStyle w:val="Odstavecseseznamem"/>
        <w:numPr>
          <w:ilvl w:val="0"/>
          <w:numId w:val="7"/>
        </w:numPr>
      </w:pPr>
      <w:r>
        <w:t>redukovat se</w:t>
      </w:r>
      <w:r>
        <w:tab/>
      </w:r>
      <w:r>
        <w:tab/>
        <w:t xml:space="preserve">b) </w:t>
      </w:r>
      <w:r w:rsidRPr="00EB3AF0">
        <w:rPr>
          <w:b/>
        </w:rPr>
        <w:t>smršťovat se</w:t>
      </w:r>
      <w:r>
        <w:tab/>
      </w:r>
      <w:r>
        <w:tab/>
        <w:t>c) srazit se</w:t>
      </w:r>
    </w:p>
    <w:p w:rsidR="00EB3AF0" w:rsidRDefault="00EB3AF0" w:rsidP="00EB3AF0">
      <w:pPr>
        <w:pStyle w:val="Odstavecseseznamem"/>
        <w:ind w:left="1440"/>
      </w:pPr>
    </w:p>
    <w:p w:rsidR="00EB3AF0" w:rsidRDefault="00EB3AF0" w:rsidP="00EB3AF0">
      <w:pPr>
        <w:pStyle w:val="Odstavecseseznamem"/>
        <w:numPr>
          <w:ilvl w:val="0"/>
          <w:numId w:val="1"/>
        </w:numPr>
      </w:pPr>
      <w:r>
        <w:t xml:space="preserve">Najděte </w:t>
      </w:r>
      <w:r w:rsidRPr="008C3139">
        <w:rPr>
          <w:u w:val="single"/>
        </w:rPr>
        <w:t>synonymum</w:t>
      </w:r>
      <w:r>
        <w:t xml:space="preserve"> k danému slovu v zadání:</w:t>
      </w:r>
    </w:p>
    <w:p w:rsidR="00EB3AF0" w:rsidRDefault="00EB3AF0" w:rsidP="00EB3AF0">
      <w:pPr>
        <w:pStyle w:val="Odstavecseseznamem"/>
      </w:pPr>
    </w:p>
    <w:p w:rsidR="00EB3AF0" w:rsidRPr="008C3139" w:rsidRDefault="00EB3AF0" w:rsidP="00EB3AF0">
      <w:pPr>
        <w:pStyle w:val="Odstavecseseznamem"/>
        <w:numPr>
          <w:ilvl w:val="0"/>
          <w:numId w:val="8"/>
        </w:numPr>
        <w:rPr>
          <w:i/>
        </w:rPr>
      </w:pPr>
      <w:r>
        <w:rPr>
          <w:i/>
        </w:rPr>
        <w:t>z</w:t>
      </w:r>
      <w:r w:rsidRPr="008C3139">
        <w:rPr>
          <w:i/>
        </w:rPr>
        <w:t>jevný</w:t>
      </w:r>
    </w:p>
    <w:p w:rsidR="00EB3AF0" w:rsidRDefault="00EB3AF0" w:rsidP="00EB3AF0">
      <w:pPr>
        <w:pStyle w:val="Odstavecseseznamem"/>
        <w:numPr>
          <w:ilvl w:val="0"/>
          <w:numId w:val="9"/>
        </w:numPr>
      </w:pPr>
      <w:r>
        <w:t>tajemný</w:t>
      </w:r>
      <w:r>
        <w:tab/>
      </w:r>
      <w:r>
        <w:tab/>
        <w:t xml:space="preserve">b) </w:t>
      </w:r>
      <w:r w:rsidRPr="00EB3AF0">
        <w:rPr>
          <w:b/>
        </w:rPr>
        <w:t>patrný</w:t>
      </w:r>
      <w:r>
        <w:tab/>
      </w:r>
      <w:r>
        <w:tab/>
        <w:t>c) neznámý</w:t>
      </w:r>
    </w:p>
    <w:p w:rsidR="00EB3AF0" w:rsidRPr="008C3139" w:rsidRDefault="00EB3AF0" w:rsidP="00EB3AF0">
      <w:pPr>
        <w:pStyle w:val="Odstavecseseznamem"/>
        <w:numPr>
          <w:ilvl w:val="0"/>
          <w:numId w:val="8"/>
        </w:numPr>
        <w:rPr>
          <w:i/>
        </w:rPr>
      </w:pPr>
      <w:r>
        <w:rPr>
          <w:i/>
        </w:rPr>
        <w:t>n</w:t>
      </w:r>
      <w:r w:rsidRPr="008C3139">
        <w:rPr>
          <w:i/>
        </w:rPr>
        <w:t>eotřelý</w:t>
      </w:r>
    </w:p>
    <w:p w:rsidR="00EB3AF0" w:rsidRDefault="00EB3AF0" w:rsidP="00EB3AF0">
      <w:pPr>
        <w:pStyle w:val="Odstavecseseznamem"/>
        <w:numPr>
          <w:ilvl w:val="0"/>
          <w:numId w:val="10"/>
        </w:numPr>
      </w:pPr>
      <w:r>
        <w:t>nudný</w:t>
      </w:r>
      <w:r>
        <w:tab/>
      </w:r>
      <w:r>
        <w:tab/>
      </w:r>
      <w:r>
        <w:tab/>
        <w:t xml:space="preserve">b) </w:t>
      </w:r>
      <w:r w:rsidRPr="00EB3AF0">
        <w:rPr>
          <w:b/>
        </w:rPr>
        <w:t>nápaditý</w:t>
      </w:r>
      <w:r>
        <w:tab/>
      </w:r>
      <w:r>
        <w:tab/>
        <w:t>c) okoukaný</w:t>
      </w:r>
    </w:p>
    <w:p w:rsidR="00EB3AF0" w:rsidRPr="008C3139" w:rsidRDefault="00EB3AF0" w:rsidP="00EB3AF0">
      <w:pPr>
        <w:pStyle w:val="Odstavecseseznamem"/>
        <w:numPr>
          <w:ilvl w:val="0"/>
          <w:numId w:val="8"/>
        </w:numPr>
        <w:rPr>
          <w:i/>
        </w:rPr>
      </w:pPr>
      <w:r w:rsidRPr="008C3139">
        <w:rPr>
          <w:i/>
        </w:rPr>
        <w:t>nekonečný</w:t>
      </w:r>
    </w:p>
    <w:p w:rsidR="00EB3AF0" w:rsidRDefault="00EB3AF0" w:rsidP="00EB3AF0">
      <w:pPr>
        <w:pStyle w:val="Odstavecseseznamem"/>
        <w:numPr>
          <w:ilvl w:val="0"/>
          <w:numId w:val="11"/>
        </w:numPr>
      </w:pPr>
      <w:r w:rsidRPr="00EB3AF0">
        <w:rPr>
          <w:b/>
        </w:rPr>
        <w:t>věčný</w:t>
      </w:r>
      <w:r>
        <w:tab/>
      </w:r>
      <w:r>
        <w:tab/>
      </w:r>
      <w:r>
        <w:tab/>
        <w:t>b) omezený</w:t>
      </w:r>
      <w:r>
        <w:tab/>
      </w:r>
      <w:r>
        <w:tab/>
        <w:t>c) blízký</w:t>
      </w:r>
    </w:p>
    <w:p w:rsidR="00EB3AF0" w:rsidRPr="00F5651E" w:rsidRDefault="00EB3AF0" w:rsidP="00EB3AF0">
      <w:pPr>
        <w:pStyle w:val="Odstavecseseznamem"/>
        <w:numPr>
          <w:ilvl w:val="0"/>
          <w:numId w:val="8"/>
        </w:numPr>
        <w:rPr>
          <w:i/>
        </w:rPr>
      </w:pPr>
      <w:r w:rsidRPr="00F5651E">
        <w:rPr>
          <w:i/>
        </w:rPr>
        <w:t>pokrokářský</w:t>
      </w:r>
    </w:p>
    <w:p w:rsidR="00EB3AF0" w:rsidRDefault="00EB3AF0" w:rsidP="00EB3AF0">
      <w:pPr>
        <w:pStyle w:val="Odstavecseseznamem"/>
        <w:numPr>
          <w:ilvl w:val="0"/>
          <w:numId w:val="12"/>
        </w:numPr>
      </w:pPr>
      <w:r>
        <w:t>zastaralý</w:t>
      </w:r>
      <w:r>
        <w:tab/>
      </w:r>
      <w:r>
        <w:tab/>
        <w:t xml:space="preserve">b) </w:t>
      </w:r>
      <w:r w:rsidRPr="00EB3AF0">
        <w:rPr>
          <w:b/>
        </w:rPr>
        <w:t>rozvojový</w:t>
      </w:r>
      <w:r>
        <w:tab/>
      </w:r>
      <w:r>
        <w:tab/>
        <w:t>c) usedlý</w:t>
      </w:r>
    </w:p>
    <w:p w:rsidR="00EB3AF0" w:rsidRDefault="00EB3AF0" w:rsidP="00EB3AF0"/>
    <w:p w:rsidR="00EB3AF0" w:rsidRDefault="00EB3AF0" w:rsidP="00EB3AF0">
      <w:pPr>
        <w:pStyle w:val="Odstavecseseznamem"/>
        <w:numPr>
          <w:ilvl w:val="0"/>
          <w:numId w:val="1"/>
        </w:numPr>
      </w:pPr>
      <w:r>
        <w:lastRenderedPageBreak/>
        <w:t>Vyberte dvojici, která nejlépe vystihuje vztah podobný vztahu v zadání.</w:t>
      </w:r>
    </w:p>
    <w:p w:rsidR="00EB3AF0" w:rsidRDefault="00EB3AF0" w:rsidP="00EB3AF0">
      <w:pPr>
        <w:pStyle w:val="Odstavecseseznamem"/>
      </w:pPr>
    </w:p>
    <w:p w:rsidR="00EB3AF0" w:rsidRPr="00D12A46" w:rsidRDefault="00EB3AF0" w:rsidP="00EB3AF0">
      <w:pPr>
        <w:pStyle w:val="Odstavecseseznamem"/>
        <w:numPr>
          <w:ilvl w:val="0"/>
          <w:numId w:val="13"/>
        </w:numPr>
        <w:rPr>
          <w:i/>
        </w:rPr>
      </w:pPr>
      <w:r w:rsidRPr="00D12A46">
        <w:rPr>
          <w:i/>
        </w:rPr>
        <w:t>mrakodrap – výtah</w:t>
      </w:r>
    </w:p>
    <w:p w:rsidR="00EB3AF0" w:rsidRDefault="00EB3AF0" w:rsidP="00EB3AF0">
      <w:pPr>
        <w:pStyle w:val="Odstavecseseznamem"/>
        <w:numPr>
          <w:ilvl w:val="0"/>
          <w:numId w:val="14"/>
        </w:numPr>
      </w:pPr>
      <w:r>
        <w:t>vlak – koleje</w:t>
      </w:r>
      <w:r>
        <w:tab/>
      </w:r>
      <w:r>
        <w:tab/>
        <w:t xml:space="preserve">b) </w:t>
      </w:r>
      <w:r w:rsidRPr="00EB3AF0">
        <w:rPr>
          <w:b/>
        </w:rPr>
        <w:t>sjezdovka – lanovka</w:t>
      </w:r>
      <w:r>
        <w:tab/>
        <w:t>c) kniha – tisk</w:t>
      </w:r>
    </w:p>
    <w:p w:rsidR="00EB3AF0" w:rsidRPr="00D12A46" w:rsidRDefault="00EB3AF0" w:rsidP="00EB3AF0">
      <w:pPr>
        <w:pStyle w:val="Odstavecseseznamem"/>
        <w:numPr>
          <w:ilvl w:val="0"/>
          <w:numId w:val="13"/>
        </w:numPr>
        <w:rPr>
          <w:i/>
        </w:rPr>
      </w:pPr>
      <w:r w:rsidRPr="00D12A46">
        <w:rPr>
          <w:i/>
        </w:rPr>
        <w:t>vyučování – hodina</w:t>
      </w:r>
    </w:p>
    <w:p w:rsidR="00EB3AF0" w:rsidRPr="00907377" w:rsidRDefault="00EB3AF0" w:rsidP="00EB3AF0">
      <w:pPr>
        <w:pStyle w:val="Odstavecseseznamem"/>
        <w:numPr>
          <w:ilvl w:val="0"/>
          <w:numId w:val="15"/>
        </w:numPr>
      </w:pPr>
      <w:r w:rsidRPr="00907377">
        <w:t xml:space="preserve">divadlo – představení </w:t>
      </w:r>
      <w:r w:rsidRPr="00907377">
        <w:tab/>
        <w:t>b) večeře – předkrm</w:t>
      </w:r>
      <w:r w:rsidRPr="00907377">
        <w:tab/>
        <w:t>c</w:t>
      </w:r>
      <w:r w:rsidRPr="003A7141">
        <w:t>)</w:t>
      </w:r>
      <w:r w:rsidRPr="00EB3AF0">
        <w:rPr>
          <w:b/>
        </w:rPr>
        <w:t xml:space="preserve"> fotbal – poločas</w:t>
      </w:r>
    </w:p>
    <w:p w:rsidR="00EB3AF0" w:rsidRPr="00907377" w:rsidRDefault="00A83465" w:rsidP="00EB3AF0">
      <w:pPr>
        <w:pStyle w:val="Odstavecseseznamem"/>
        <w:numPr>
          <w:ilvl w:val="0"/>
          <w:numId w:val="13"/>
        </w:numPr>
        <w:rPr>
          <w:i/>
        </w:rPr>
      </w:pPr>
      <w:r>
        <w:rPr>
          <w:i/>
        </w:rPr>
        <w:t>načrtnout - narýsovat</w:t>
      </w:r>
    </w:p>
    <w:p w:rsidR="00EB3AF0" w:rsidRDefault="00A83465" w:rsidP="00EB3AF0">
      <w:pPr>
        <w:pStyle w:val="Odstavecseseznamem"/>
        <w:numPr>
          <w:ilvl w:val="0"/>
          <w:numId w:val="16"/>
        </w:numPr>
      </w:pPr>
      <w:r w:rsidRPr="00A83465">
        <w:rPr>
          <w:b/>
        </w:rPr>
        <w:t>broukat – zpívat</w:t>
      </w:r>
      <w:r>
        <w:t xml:space="preserve"> </w:t>
      </w:r>
      <w:r>
        <w:tab/>
        <w:t xml:space="preserve">b) poroučet – naříkat </w:t>
      </w:r>
      <w:r>
        <w:tab/>
        <w:t xml:space="preserve">c) hrabat – zametat </w:t>
      </w:r>
    </w:p>
    <w:p w:rsidR="00EB3AF0" w:rsidRPr="00D12A46" w:rsidRDefault="00EB3AF0" w:rsidP="00EB3AF0">
      <w:pPr>
        <w:pStyle w:val="Odstavecseseznamem"/>
        <w:numPr>
          <w:ilvl w:val="0"/>
          <w:numId w:val="13"/>
        </w:numPr>
        <w:rPr>
          <w:i/>
        </w:rPr>
      </w:pPr>
      <w:r>
        <w:rPr>
          <w:i/>
        </w:rPr>
        <w:t>o</w:t>
      </w:r>
      <w:r w:rsidRPr="00D12A46">
        <w:rPr>
          <w:i/>
        </w:rPr>
        <w:t>bydlí – srub</w:t>
      </w:r>
    </w:p>
    <w:p w:rsidR="00EB3AF0" w:rsidRDefault="00EB3AF0" w:rsidP="00EB3AF0">
      <w:pPr>
        <w:pStyle w:val="Odstavecseseznamem"/>
        <w:numPr>
          <w:ilvl w:val="0"/>
          <w:numId w:val="17"/>
        </w:numPr>
      </w:pPr>
      <w:r>
        <w:t>chata – střecha</w:t>
      </w:r>
      <w:r>
        <w:tab/>
      </w:r>
      <w:r>
        <w:tab/>
        <w:t xml:space="preserve">b) </w:t>
      </w:r>
      <w:r w:rsidRPr="007E33C8">
        <w:rPr>
          <w:b/>
        </w:rPr>
        <w:t>dřevo – borovice</w:t>
      </w:r>
      <w:r>
        <w:tab/>
        <w:t>c) hrad – zámek</w:t>
      </w:r>
    </w:p>
    <w:p w:rsidR="00EB3AF0" w:rsidRDefault="00EB3AF0" w:rsidP="00EB3AF0">
      <w:pPr>
        <w:pStyle w:val="Odstavecseseznamem"/>
        <w:ind w:left="1440"/>
      </w:pPr>
    </w:p>
    <w:p w:rsidR="00EB3AF0" w:rsidRDefault="00EB3AF0" w:rsidP="007E33C8">
      <w:pPr>
        <w:pStyle w:val="Odstavecseseznamem"/>
        <w:numPr>
          <w:ilvl w:val="0"/>
          <w:numId w:val="13"/>
        </w:numPr>
      </w:pPr>
      <w:r>
        <w:t>Dopište do vynechaného místa ve větě slovo, které se významově nejlépe hodí:</w:t>
      </w:r>
    </w:p>
    <w:p w:rsidR="00EB3AF0" w:rsidRDefault="007E33C8" w:rsidP="00EB3AF0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Máme jenom </w:t>
      </w:r>
      <w:r w:rsidRPr="007E33C8">
        <w:rPr>
          <w:rFonts w:asciiTheme="minorHAnsi" w:hAnsiTheme="minorHAnsi"/>
          <w:b/>
        </w:rPr>
        <w:t>skrovné</w:t>
      </w:r>
      <w:r>
        <w:rPr>
          <w:rFonts w:asciiTheme="minorHAnsi" w:hAnsiTheme="minorHAnsi"/>
        </w:rPr>
        <w:t xml:space="preserve"> </w:t>
      </w:r>
      <w:r w:rsidR="00EB3AF0">
        <w:rPr>
          <w:rFonts w:asciiTheme="minorHAnsi" w:hAnsiTheme="minorHAnsi"/>
        </w:rPr>
        <w:t>finanční prostředky, takže si nemůžeme dovolit apartmán u moře.</w:t>
      </w:r>
    </w:p>
    <w:p w:rsidR="00EB3AF0" w:rsidRDefault="00EB3AF0" w:rsidP="00EB3AF0">
      <w:pPr>
        <w:pStyle w:val="Odstavecseseznamem"/>
        <w:numPr>
          <w:ilvl w:val="0"/>
          <w:numId w:val="18"/>
        </w:numPr>
      </w:pPr>
      <w:r>
        <w:t>obyčejné</w:t>
      </w:r>
    </w:p>
    <w:p w:rsidR="00EB3AF0" w:rsidRDefault="00EB3AF0" w:rsidP="00EB3AF0">
      <w:pPr>
        <w:pStyle w:val="Odstavecseseznamem"/>
        <w:numPr>
          <w:ilvl w:val="0"/>
          <w:numId w:val="18"/>
        </w:numPr>
      </w:pPr>
      <w:r>
        <w:t>skrovné</w:t>
      </w:r>
    </w:p>
    <w:p w:rsidR="00EB3AF0" w:rsidRDefault="00EB3AF0" w:rsidP="00EB3AF0">
      <w:pPr>
        <w:pStyle w:val="Odstavecseseznamem"/>
        <w:numPr>
          <w:ilvl w:val="0"/>
          <w:numId w:val="18"/>
        </w:numPr>
      </w:pPr>
      <w:r>
        <w:t>sporé</w:t>
      </w:r>
    </w:p>
    <w:p w:rsidR="00EB3AF0" w:rsidRDefault="00EB3AF0" w:rsidP="00EB3AF0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Dobrá prodejnost výrobku je do zn</w:t>
      </w:r>
      <w:r w:rsidR="007E33C8">
        <w:rPr>
          <w:rFonts w:asciiTheme="minorHAnsi" w:hAnsiTheme="minorHAnsi"/>
        </w:rPr>
        <w:t xml:space="preserve">ačné míry výsledkem jeho </w:t>
      </w:r>
      <w:r w:rsidR="007E33C8" w:rsidRPr="007E33C8">
        <w:rPr>
          <w:rFonts w:asciiTheme="minorHAnsi" w:hAnsiTheme="minorHAnsi"/>
          <w:b/>
        </w:rPr>
        <w:t>propagace</w:t>
      </w:r>
      <w:r w:rsidR="007E33C8">
        <w:rPr>
          <w:rFonts w:asciiTheme="minorHAnsi" w:hAnsiTheme="minorHAnsi"/>
        </w:rPr>
        <w:t>.</w:t>
      </w:r>
    </w:p>
    <w:p w:rsidR="00EB3AF0" w:rsidRDefault="00EB3AF0" w:rsidP="00EB3AF0">
      <w:pPr>
        <w:pStyle w:val="Odstavecseseznamem"/>
        <w:numPr>
          <w:ilvl w:val="0"/>
          <w:numId w:val="19"/>
        </w:numPr>
      </w:pPr>
      <w:r>
        <w:t>propagandy</w:t>
      </w:r>
    </w:p>
    <w:p w:rsidR="00EB3AF0" w:rsidRDefault="00EB3AF0" w:rsidP="00EB3AF0">
      <w:pPr>
        <w:pStyle w:val="Odstavecseseznamem"/>
        <w:numPr>
          <w:ilvl w:val="0"/>
          <w:numId w:val="19"/>
        </w:numPr>
      </w:pPr>
      <w:r>
        <w:t>promoce</w:t>
      </w:r>
    </w:p>
    <w:p w:rsidR="00EB3AF0" w:rsidRDefault="00EB3AF0" w:rsidP="007E33C8">
      <w:pPr>
        <w:pStyle w:val="Odstavecseseznamem"/>
        <w:numPr>
          <w:ilvl w:val="0"/>
          <w:numId w:val="19"/>
        </w:numPr>
      </w:pPr>
      <w:r>
        <w:t>propagace</w:t>
      </w:r>
    </w:p>
    <w:p w:rsidR="007E33C8" w:rsidRDefault="007E33C8" w:rsidP="007E33C8">
      <w:pPr>
        <w:pStyle w:val="Odstavecseseznamem"/>
        <w:ind w:left="1080"/>
      </w:pPr>
    </w:p>
    <w:p w:rsidR="00EB3AF0" w:rsidRDefault="00EB3AF0" w:rsidP="00EB3AF0">
      <w:pPr>
        <w:pStyle w:val="Odstavecseseznamem"/>
        <w:numPr>
          <w:ilvl w:val="0"/>
          <w:numId w:val="13"/>
        </w:numPr>
      </w:pPr>
      <w:r>
        <w:t>Ve které z následujících variant nejsou obsažena antonyma?</w:t>
      </w:r>
    </w:p>
    <w:p w:rsidR="00EB3AF0" w:rsidRDefault="00EB3AF0" w:rsidP="00EB3AF0">
      <w:pPr>
        <w:pStyle w:val="Odstavecseseznamem"/>
        <w:ind w:left="1080"/>
      </w:pPr>
    </w:p>
    <w:p w:rsidR="00EB3AF0" w:rsidRDefault="00EB3AF0" w:rsidP="00EB3AF0">
      <w:pPr>
        <w:pStyle w:val="Odstavecseseznamem"/>
        <w:numPr>
          <w:ilvl w:val="0"/>
          <w:numId w:val="20"/>
        </w:numPr>
      </w:pPr>
      <w:r>
        <w:t>Studenti často nerozliší, zda se jedná o typický, či atypický jev.</w:t>
      </w:r>
    </w:p>
    <w:p w:rsidR="00EB3AF0" w:rsidRDefault="00EB3AF0" w:rsidP="00EB3AF0">
      <w:pPr>
        <w:pStyle w:val="Odstavecseseznamem"/>
        <w:numPr>
          <w:ilvl w:val="0"/>
          <w:numId w:val="20"/>
        </w:numPr>
      </w:pPr>
      <w:r w:rsidRPr="007E33C8">
        <w:rPr>
          <w:b/>
        </w:rPr>
        <w:t>Zítra budu v práci dlouho, pozítří ještě déle</w:t>
      </w:r>
      <w:r>
        <w:t>.</w:t>
      </w:r>
    </w:p>
    <w:p w:rsidR="00EB3AF0" w:rsidRDefault="00EB3AF0" w:rsidP="00EB3AF0">
      <w:pPr>
        <w:pStyle w:val="Odstavecseseznamem"/>
        <w:numPr>
          <w:ilvl w:val="0"/>
          <w:numId w:val="20"/>
        </w:numPr>
      </w:pPr>
      <w:r>
        <w:t xml:space="preserve">Můžeme koupit cenný </w:t>
      </w:r>
      <w:r w:rsidR="007E33C8">
        <w:t>obraz, ale i bezcennou mazaninu.</w:t>
      </w:r>
    </w:p>
    <w:p w:rsidR="007E33C8" w:rsidRDefault="007E33C8" w:rsidP="007E33C8">
      <w:pPr>
        <w:ind w:left="720"/>
      </w:pPr>
    </w:p>
    <w:p w:rsidR="007E33C8" w:rsidRDefault="007E33C8" w:rsidP="007E33C8">
      <w:pPr>
        <w:pStyle w:val="Odstavecseseznamem"/>
        <w:numPr>
          <w:ilvl w:val="0"/>
          <w:numId w:val="13"/>
        </w:numPr>
      </w:pPr>
      <w:r>
        <w:t xml:space="preserve">Kterou z následujících dvojic slov spojuje vztah </w:t>
      </w:r>
      <w:proofErr w:type="spellStart"/>
      <w:r>
        <w:t>paronymie</w:t>
      </w:r>
      <w:proofErr w:type="spellEnd"/>
      <w:r>
        <w:t>?</w:t>
      </w:r>
    </w:p>
    <w:p w:rsidR="007E33C8" w:rsidRDefault="007E33C8" w:rsidP="007E33C8">
      <w:pPr>
        <w:pStyle w:val="Odstavecseseznamem"/>
        <w:ind w:left="1080"/>
      </w:pPr>
    </w:p>
    <w:p w:rsidR="007E33C8" w:rsidRDefault="007E33C8" w:rsidP="007E33C8">
      <w:pPr>
        <w:pStyle w:val="Odstavecseseznamem"/>
        <w:numPr>
          <w:ilvl w:val="0"/>
          <w:numId w:val="21"/>
        </w:numPr>
      </w:pPr>
      <w:r>
        <w:t>zeleninová mísa – mísa plná zeleniny</w:t>
      </w:r>
    </w:p>
    <w:p w:rsidR="007E33C8" w:rsidRDefault="007E33C8" w:rsidP="007E33C8">
      <w:pPr>
        <w:pStyle w:val="Odstavecseseznamem"/>
        <w:numPr>
          <w:ilvl w:val="0"/>
          <w:numId w:val="21"/>
        </w:numPr>
      </w:pPr>
      <w:r>
        <w:t>maso – skopové</w:t>
      </w:r>
    </w:p>
    <w:p w:rsidR="007E33C8" w:rsidRPr="007E33C8" w:rsidRDefault="007E33C8" w:rsidP="007E33C8">
      <w:pPr>
        <w:pStyle w:val="Odstavecseseznamem"/>
        <w:numPr>
          <w:ilvl w:val="0"/>
          <w:numId w:val="21"/>
        </w:numPr>
        <w:rPr>
          <w:b/>
        </w:rPr>
      </w:pPr>
      <w:r w:rsidRPr="003A7141">
        <w:rPr>
          <w:b/>
        </w:rPr>
        <w:t>fyzika - fyziologie</w:t>
      </w:r>
    </w:p>
    <w:sectPr w:rsidR="007E33C8" w:rsidRPr="007E33C8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3EF" w:rsidRDefault="002243EF" w:rsidP="00CA6778">
      <w:pPr>
        <w:spacing w:before="0" w:after="0"/>
      </w:pPr>
      <w:r>
        <w:separator/>
      </w:r>
    </w:p>
  </w:endnote>
  <w:endnote w:type="continuationSeparator" w:id="0">
    <w:p w:rsidR="002243EF" w:rsidRDefault="002243E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EB3AF0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EB3AF0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3EF" w:rsidRDefault="002243EF" w:rsidP="00CA6778">
      <w:pPr>
        <w:spacing w:before="0" w:after="0"/>
      </w:pPr>
      <w:r>
        <w:separator/>
      </w:r>
    </w:p>
  </w:footnote>
  <w:footnote w:type="continuationSeparator" w:id="0">
    <w:p w:rsidR="002243EF" w:rsidRDefault="002243E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74D"/>
    <w:multiLevelType w:val="hybridMultilevel"/>
    <w:tmpl w:val="DD3E5836"/>
    <w:lvl w:ilvl="0" w:tplc="69BE02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BE6E2B"/>
    <w:multiLevelType w:val="hybridMultilevel"/>
    <w:tmpl w:val="52CCC990"/>
    <w:lvl w:ilvl="0" w:tplc="E9D8A14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2424D3"/>
    <w:multiLevelType w:val="hybridMultilevel"/>
    <w:tmpl w:val="7FF2D1D6"/>
    <w:lvl w:ilvl="0" w:tplc="5568D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12271A"/>
    <w:multiLevelType w:val="hybridMultilevel"/>
    <w:tmpl w:val="A6E650F6"/>
    <w:lvl w:ilvl="0" w:tplc="E9C6E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6F4AE6"/>
    <w:multiLevelType w:val="hybridMultilevel"/>
    <w:tmpl w:val="A7BC5F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72E14"/>
    <w:multiLevelType w:val="hybridMultilevel"/>
    <w:tmpl w:val="64B4ECBA"/>
    <w:lvl w:ilvl="0" w:tplc="FCEA3E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0C68A0"/>
    <w:multiLevelType w:val="hybridMultilevel"/>
    <w:tmpl w:val="91C83C18"/>
    <w:lvl w:ilvl="0" w:tplc="3B5E11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4945AC"/>
    <w:multiLevelType w:val="hybridMultilevel"/>
    <w:tmpl w:val="87B4A1B4"/>
    <w:lvl w:ilvl="0" w:tplc="CD0006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664399"/>
    <w:multiLevelType w:val="hybridMultilevel"/>
    <w:tmpl w:val="F8AEE882"/>
    <w:lvl w:ilvl="0" w:tplc="7AA44C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92501A"/>
    <w:multiLevelType w:val="hybridMultilevel"/>
    <w:tmpl w:val="16B46C48"/>
    <w:lvl w:ilvl="0" w:tplc="7E669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19146A"/>
    <w:multiLevelType w:val="hybridMultilevel"/>
    <w:tmpl w:val="F57405C0"/>
    <w:lvl w:ilvl="0" w:tplc="84AA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326452"/>
    <w:multiLevelType w:val="hybridMultilevel"/>
    <w:tmpl w:val="419C5946"/>
    <w:lvl w:ilvl="0" w:tplc="E75E7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726F90"/>
    <w:multiLevelType w:val="hybridMultilevel"/>
    <w:tmpl w:val="7BFE53C2"/>
    <w:lvl w:ilvl="0" w:tplc="1764BF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61A3FCD"/>
    <w:multiLevelType w:val="hybridMultilevel"/>
    <w:tmpl w:val="F45ACCCC"/>
    <w:lvl w:ilvl="0" w:tplc="CBC25B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CFA14AB"/>
    <w:multiLevelType w:val="hybridMultilevel"/>
    <w:tmpl w:val="D00CD8D8"/>
    <w:lvl w:ilvl="0" w:tplc="8E7804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D361BA"/>
    <w:multiLevelType w:val="hybridMultilevel"/>
    <w:tmpl w:val="8BFCAE2C"/>
    <w:lvl w:ilvl="0" w:tplc="824643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EFC7879"/>
    <w:multiLevelType w:val="hybridMultilevel"/>
    <w:tmpl w:val="ECF05A42"/>
    <w:lvl w:ilvl="0" w:tplc="FEC6A9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0676122"/>
    <w:multiLevelType w:val="hybridMultilevel"/>
    <w:tmpl w:val="816A37A4"/>
    <w:lvl w:ilvl="0" w:tplc="7E1A19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1BA2D0C"/>
    <w:multiLevelType w:val="hybridMultilevel"/>
    <w:tmpl w:val="A7225072"/>
    <w:lvl w:ilvl="0" w:tplc="AEF20FB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B926932"/>
    <w:multiLevelType w:val="hybridMultilevel"/>
    <w:tmpl w:val="6292D00E"/>
    <w:lvl w:ilvl="0" w:tplc="8EC805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DD3112"/>
    <w:multiLevelType w:val="hybridMultilevel"/>
    <w:tmpl w:val="6E426DD2"/>
    <w:lvl w:ilvl="0" w:tplc="DD76B4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2"/>
  </w:num>
  <w:num w:numId="5">
    <w:abstractNumId w:val="18"/>
  </w:num>
  <w:num w:numId="6">
    <w:abstractNumId w:val="5"/>
  </w:num>
  <w:num w:numId="7">
    <w:abstractNumId w:val="13"/>
  </w:num>
  <w:num w:numId="8">
    <w:abstractNumId w:val="10"/>
  </w:num>
  <w:num w:numId="9">
    <w:abstractNumId w:val="1"/>
  </w:num>
  <w:num w:numId="10">
    <w:abstractNumId w:val="17"/>
  </w:num>
  <w:num w:numId="11">
    <w:abstractNumId w:val="8"/>
  </w:num>
  <w:num w:numId="12">
    <w:abstractNumId w:val="6"/>
  </w:num>
  <w:num w:numId="13">
    <w:abstractNumId w:val="3"/>
  </w:num>
  <w:num w:numId="14">
    <w:abstractNumId w:val="0"/>
  </w:num>
  <w:num w:numId="15">
    <w:abstractNumId w:val="20"/>
  </w:num>
  <w:num w:numId="16">
    <w:abstractNumId w:val="15"/>
  </w:num>
  <w:num w:numId="17">
    <w:abstractNumId w:val="16"/>
  </w:num>
  <w:num w:numId="18">
    <w:abstractNumId w:val="14"/>
  </w:num>
  <w:num w:numId="19">
    <w:abstractNumId w:val="11"/>
  </w:num>
  <w:num w:numId="20">
    <w:abstractNumId w:val="9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E33C8"/>
    <w:rsid w:val="00084AD2"/>
    <w:rsid w:val="0015164B"/>
    <w:rsid w:val="0017080B"/>
    <w:rsid w:val="002243EF"/>
    <w:rsid w:val="00235DCF"/>
    <w:rsid w:val="00247D1D"/>
    <w:rsid w:val="00252D2D"/>
    <w:rsid w:val="00281EB3"/>
    <w:rsid w:val="00375125"/>
    <w:rsid w:val="003A7141"/>
    <w:rsid w:val="003C040B"/>
    <w:rsid w:val="003D1D48"/>
    <w:rsid w:val="00441154"/>
    <w:rsid w:val="004513CC"/>
    <w:rsid w:val="004B0AD8"/>
    <w:rsid w:val="004D5BF3"/>
    <w:rsid w:val="005D4579"/>
    <w:rsid w:val="006347FB"/>
    <w:rsid w:val="006515B1"/>
    <w:rsid w:val="006516F6"/>
    <w:rsid w:val="00666590"/>
    <w:rsid w:val="00684206"/>
    <w:rsid w:val="007269D6"/>
    <w:rsid w:val="007E33C8"/>
    <w:rsid w:val="00947E9C"/>
    <w:rsid w:val="009A52FB"/>
    <w:rsid w:val="009C0C1F"/>
    <w:rsid w:val="009C77DA"/>
    <w:rsid w:val="00A41C66"/>
    <w:rsid w:val="00A83465"/>
    <w:rsid w:val="00BB5DDA"/>
    <w:rsid w:val="00BD446E"/>
    <w:rsid w:val="00CA6778"/>
    <w:rsid w:val="00CA68AF"/>
    <w:rsid w:val="00CB47E4"/>
    <w:rsid w:val="00D00EF1"/>
    <w:rsid w:val="00EB3AF0"/>
    <w:rsid w:val="00F23263"/>
    <w:rsid w:val="00F5651E"/>
    <w:rsid w:val="00F83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EB3AF0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30</TotalTime>
  <Pages>3</Pages>
  <Words>303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6</cp:revision>
  <dcterms:created xsi:type="dcterms:W3CDTF">2013-11-14T19:14:00Z</dcterms:created>
  <dcterms:modified xsi:type="dcterms:W3CDTF">2013-11-28T22:10:00Z</dcterms:modified>
</cp:coreProperties>
</file>