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A1" w:rsidRDefault="005D4579" w:rsidP="00477EA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EA1"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</w:t>
      </w:r>
      <w:r w:rsidR="00952C1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952C1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77EA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Obrazná </w:t>
      </w:r>
      <w:proofErr w:type="gramStart"/>
      <w:r w:rsidR="00477EA1">
        <w:rPr>
          <w:rFonts w:ascii="Comic Sans MS" w:hAnsi="Comic Sans MS" w:cs="Comic Sans MS"/>
          <w:b/>
          <w:bCs/>
          <w:color w:val="024595"/>
          <w:sz w:val="54"/>
          <w:szCs w:val="54"/>
        </w:rPr>
        <w:t>pojmenování       Expresívní</w:t>
      </w:r>
      <w:proofErr w:type="gramEnd"/>
      <w:r w:rsidR="00477EA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pojmenování</w:t>
      </w:r>
    </w:p>
    <w:p w:rsidR="00477EA1" w:rsidRDefault="00477EA1" w:rsidP="00477EA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F7035" w:rsidRPr="00477EA1" w:rsidRDefault="009F7035" w:rsidP="00477EA1">
      <w:pPr>
        <w:pStyle w:val="Odstavecseseznamem"/>
        <w:numPr>
          <w:ilvl w:val="0"/>
          <w:numId w:val="10"/>
        </w:num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t xml:space="preserve">Přiřaďte jednotlivá </w:t>
      </w:r>
      <w:r w:rsidRPr="00477EA1">
        <w:rPr>
          <w:u w:val="single"/>
        </w:rPr>
        <w:t>nepřímá pojmenování</w:t>
      </w:r>
      <w:r>
        <w:t xml:space="preserve"> ke svým příkladům:</w:t>
      </w:r>
    </w:p>
    <w:p w:rsidR="009F7035" w:rsidRDefault="009F7035" w:rsidP="009F7035">
      <w:pPr>
        <w:pStyle w:val="Odstavecseseznamem"/>
      </w:pPr>
    </w:p>
    <w:p w:rsidR="009F7035" w:rsidRPr="00F15368" w:rsidRDefault="009F7035" w:rsidP="009F7035">
      <w:pPr>
        <w:ind w:left="360"/>
        <w:rPr>
          <w:b/>
          <w:i/>
        </w:rPr>
      </w:pPr>
      <w:r w:rsidRPr="00F15368">
        <w:rPr>
          <w:b/>
          <w:i/>
        </w:rPr>
        <w:t>RČENÍ</w:t>
      </w:r>
      <w:r w:rsidRPr="00F15368">
        <w:rPr>
          <w:b/>
          <w:i/>
        </w:rPr>
        <w:tab/>
      </w:r>
      <w:r w:rsidRPr="00F15368">
        <w:rPr>
          <w:b/>
          <w:i/>
        </w:rPr>
        <w:tab/>
        <w:t xml:space="preserve"> METAFORA</w:t>
      </w:r>
      <w:r w:rsidRPr="00F15368">
        <w:rPr>
          <w:b/>
          <w:i/>
        </w:rPr>
        <w:tab/>
      </w:r>
      <w:r w:rsidRPr="00F15368">
        <w:rPr>
          <w:b/>
          <w:i/>
        </w:rPr>
        <w:tab/>
        <w:t>POŘEKADLO</w:t>
      </w:r>
      <w:r w:rsidRPr="00F15368">
        <w:rPr>
          <w:b/>
          <w:i/>
        </w:rPr>
        <w:tab/>
      </w:r>
      <w:r w:rsidRPr="00F15368">
        <w:rPr>
          <w:b/>
          <w:i/>
        </w:rPr>
        <w:tab/>
        <w:t>METONYMIE</w:t>
      </w:r>
      <w:r w:rsidRPr="00F15368">
        <w:rPr>
          <w:b/>
          <w:i/>
        </w:rPr>
        <w:tab/>
      </w:r>
    </w:p>
    <w:p w:rsidR="00A73CD8" w:rsidRDefault="00477EA1" w:rsidP="009F7035">
      <w:pPr>
        <w:ind w:left="360"/>
        <w:rPr>
          <w:b/>
        </w:rPr>
      </w:pPr>
      <w:r>
        <w:rPr>
          <w:b/>
          <w:i/>
        </w:rPr>
        <w:t xml:space="preserve">PŘÍSLOVÍ         </w:t>
      </w:r>
      <w:r>
        <w:rPr>
          <w:b/>
          <w:i/>
        </w:rPr>
        <w:tab/>
        <w:t xml:space="preserve"> SYNEKDOCHA</w:t>
      </w:r>
      <w:r>
        <w:rPr>
          <w:b/>
          <w:i/>
        </w:rPr>
        <w:tab/>
      </w:r>
      <w:r w:rsidR="009F7035" w:rsidRPr="00F15368">
        <w:rPr>
          <w:b/>
          <w:i/>
        </w:rPr>
        <w:t>PRANOSIKA</w:t>
      </w:r>
      <w:r>
        <w:t xml:space="preserve">    </w:t>
      </w:r>
      <w:r>
        <w:tab/>
      </w:r>
      <w:r w:rsidR="009F7035" w:rsidRPr="00F55565">
        <w:rPr>
          <w:b/>
        </w:rPr>
        <w:t>AFORISMUS</w:t>
      </w:r>
      <w:r w:rsidR="009F7035">
        <w:rPr>
          <w:b/>
        </w:rPr>
        <w:tab/>
        <w:t xml:space="preserve">      </w:t>
      </w:r>
    </w:p>
    <w:p w:rsidR="009F7035" w:rsidRPr="00036BF5" w:rsidRDefault="009F7035" w:rsidP="009F7035">
      <w:pPr>
        <w:ind w:left="360"/>
        <w:rPr>
          <w:b/>
          <w:i/>
        </w:rPr>
      </w:pPr>
      <w:r w:rsidRPr="00036BF5">
        <w:rPr>
          <w:b/>
          <w:i/>
        </w:rPr>
        <w:t>FLOSKULE</w:t>
      </w:r>
      <w:r w:rsidR="00A73CD8">
        <w:rPr>
          <w:b/>
          <w:i/>
        </w:rPr>
        <w:tab/>
        <w:t>KULTURNÍ FRAZÉM</w:t>
      </w:r>
    </w:p>
    <w:p w:rsidR="009F7035" w:rsidRPr="00F33FE9" w:rsidRDefault="009F7035" w:rsidP="00F33FE9">
      <w:pPr>
        <w:ind w:left="6024" w:firstLine="348"/>
        <w:rPr>
          <w:b/>
        </w:rPr>
      </w:pPr>
      <w:r>
        <w:rPr>
          <w:b/>
          <w:i/>
        </w:rPr>
        <w:tab/>
      </w:r>
      <w:r>
        <w:t xml:space="preserve"> </w:t>
      </w:r>
    </w:p>
    <w:p w:rsidR="009F7035" w:rsidRPr="00F55565" w:rsidRDefault="009F7035" w:rsidP="009F7035">
      <w:pPr>
        <w:pStyle w:val="Odstavecseseznamem"/>
        <w:numPr>
          <w:ilvl w:val="0"/>
          <w:numId w:val="2"/>
        </w:numPr>
        <w:rPr>
          <w:b/>
          <w:i/>
        </w:rPr>
      </w:pPr>
      <w:r>
        <w:t>Chyba lávky.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Pr="00E77371" w:rsidRDefault="009F7035" w:rsidP="009F7035">
      <w:pPr>
        <w:pStyle w:val="Odstavecseseznamem"/>
        <w:numPr>
          <w:ilvl w:val="0"/>
          <w:numId w:val="2"/>
        </w:numPr>
      </w:pPr>
      <w:r>
        <w:t xml:space="preserve">Každý z nás má </w:t>
      </w:r>
      <w:r w:rsidRPr="00E77371">
        <w:rPr>
          <w:u w:val="single"/>
        </w:rPr>
        <w:t>moře starostí</w:t>
      </w:r>
      <w:r>
        <w:t>.</w:t>
      </w:r>
      <w:r>
        <w:tab/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2"/>
        </w:numPr>
      </w:pPr>
      <w:r w:rsidRPr="00E77371">
        <w:t>Musíme monitorovat situaci.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2"/>
        </w:numPr>
      </w:pPr>
      <w:r>
        <w:t xml:space="preserve">Pod touto </w:t>
      </w:r>
      <w:r w:rsidRPr="00E77371">
        <w:rPr>
          <w:u w:val="single"/>
        </w:rPr>
        <w:t>střechou</w:t>
      </w:r>
      <w:r>
        <w:t xml:space="preserve"> se žije dobře.</w:t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Pr="00A73CD8" w:rsidRDefault="009F7035" w:rsidP="009F7035">
      <w:pPr>
        <w:pStyle w:val="Odstavecseseznamem"/>
        <w:numPr>
          <w:ilvl w:val="0"/>
          <w:numId w:val="2"/>
        </w:numPr>
      </w:pPr>
      <w:r>
        <w:t>Dvakrát měř a jednou řež.</w:t>
      </w:r>
      <w:r>
        <w:tab/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A73CD8" w:rsidRDefault="00A73CD8" w:rsidP="009F7035">
      <w:pPr>
        <w:pStyle w:val="Odstavecseseznamem"/>
        <w:numPr>
          <w:ilvl w:val="0"/>
          <w:numId w:val="2"/>
        </w:numPr>
      </w:pPr>
      <w:r>
        <w:t>Kostky jsou vrženy.</w:t>
      </w:r>
      <w:r>
        <w:tab/>
      </w:r>
      <w:r>
        <w:tab/>
      </w:r>
      <w:r>
        <w:tab/>
      </w:r>
      <w:r>
        <w:tab/>
      </w:r>
      <w:r>
        <w:tab/>
        <w:t>………………….</w:t>
      </w:r>
    </w:p>
    <w:p w:rsidR="009F7035" w:rsidRDefault="009F7035" w:rsidP="009F7035">
      <w:pPr>
        <w:pStyle w:val="Odstavecseseznamem"/>
        <w:numPr>
          <w:ilvl w:val="0"/>
          <w:numId w:val="2"/>
        </w:numPr>
      </w:pPr>
      <w:r>
        <w:t>Koupil jsem si Havla.</w:t>
      </w:r>
      <w:r>
        <w:tab/>
      </w:r>
      <w:r>
        <w:tab/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2"/>
        </w:numPr>
      </w:pPr>
      <w:r>
        <w:t>Medardova kápě</w:t>
      </w:r>
      <w:r w:rsidR="002268BB">
        <w:t>,</w:t>
      </w:r>
      <w:r>
        <w:t xml:space="preserve"> čtyřicet dní kape.</w:t>
      </w:r>
      <w:r>
        <w:tab/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2"/>
        </w:numPr>
      </w:pPr>
      <w:r>
        <w:t>Kdo druhému jámu kope, sám do ní padá.</w:t>
      </w:r>
      <w:r>
        <w:tab/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9F7035" w:rsidRPr="00F33FE9" w:rsidRDefault="009F7035" w:rsidP="00F33FE9">
      <w:pPr>
        <w:pStyle w:val="Odstavecseseznamem"/>
        <w:numPr>
          <w:ilvl w:val="0"/>
          <w:numId w:val="2"/>
        </w:numPr>
      </w:pPr>
      <w:r>
        <w:t>Život je jen náhoda, jednou jsi dole jednou nahoře.</w:t>
      </w:r>
      <w:r>
        <w:tab/>
      </w:r>
      <w:r w:rsidR="00477EA1">
        <w:rPr>
          <w:b/>
          <w:i/>
        </w:rPr>
        <w:t>……………</w:t>
      </w:r>
      <w:proofErr w:type="gramStart"/>
      <w:r w:rsidR="00477EA1">
        <w:rPr>
          <w:b/>
          <w:i/>
        </w:rPr>
        <w:t>…..</w:t>
      </w:r>
      <w:proofErr w:type="gramEnd"/>
    </w:p>
    <w:p w:rsidR="00F33FE9" w:rsidRDefault="00F33FE9" w:rsidP="00F33FE9">
      <w:pPr>
        <w:pStyle w:val="Odstavecseseznamem"/>
      </w:pPr>
    </w:p>
    <w:p w:rsidR="009F7035" w:rsidRDefault="009F7035" w:rsidP="00F52C75">
      <w:pPr>
        <w:pStyle w:val="Odstavecseseznamem"/>
        <w:numPr>
          <w:ilvl w:val="0"/>
          <w:numId w:val="10"/>
        </w:numPr>
      </w:pPr>
      <w:r>
        <w:t>Doplňte chybějící přívlastek a vysvětlete význam slovního spojení:</w:t>
      </w:r>
    </w:p>
    <w:p w:rsidR="00477EA1" w:rsidRDefault="009F7035" w:rsidP="00F52C75">
      <w:pPr>
        <w:pStyle w:val="Odstavecseseznamem"/>
        <w:ind w:firstLine="360"/>
      </w:pPr>
      <w:r>
        <w:t>(zajíc, medvěd, pes, hroch)</w:t>
      </w:r>
    </w:p>
    <w:p w:rsidR="009F7035" w:rsidRDefault="00477EA1" w:rsidP="009F7035">
      <w:pPr>
        <w:pStyle w:val="Odstavecseseznamem"/>
        <w:numPr>
          <w:ilvl w:val="0"/>
          <w:numId w:val="3"/>
        </w:numPr>
      </w:pPr>
      <w:r>
        <w:rPr>
          <w:b/>
          <w:i/>
        </w:rPr>
        <w:t xml:space="preserve">………. </w:t>
      </w:r>
      <w:proofErr w:type="gramStart"/>
      <w:r w:rsidR="004A57BF">
        <w:t>kůže</w:t>
      </w:r>
      <w:proofErr w:type="gramEnd"/>
      <w:r w:rsidR="004A57BF">
        <w:tab/>
      </w:r>
      <w:r w:rsidR="004A57BF">
        <w:tab/>
      </w:r>
      <w:r w:rsidR="004A57BF">
        <w:tab/>
      </w:r>
      <w:r w:rsidR="004A57BF">
        <w:tab/>
        <w:t>…………………………………………………………………….</w:t>
      </w:r>
    </w:p>
    <w:p w:rsidR="009F7035" w:rsidRDefault="00477EA1" w:rsidP="009F7035">
      <w:pPr>
        <w:pStyle w:val="Odstavecseseznamem"/>
        <w:numPr>
          <w:ilvl w:val="0"/>
          <w:numId w:val="3"/>
        </w:numPr>
      </w:pPr>
      <w:r>
        <w:rPr>
          <w:b/>
          <w:i/>
        </w:rPr>
        <w:t xml:space="preserve">………. </w:t>
      </w:r>
      <w:proofErr w:type="gramStart"/>
      <w:r>
        <w:t>služ</w:t>
      </w:r>
      <w:r w:rsidR="004A57BF">
        <w:t>ba</w:t>
      </w:r>
      <w:proofErr w:type="gramEnd"/>
      <w:r w:rsidR="004A57BF">
        <w:tab/>
      </w:r>
      <w:r w:rsidR="004A57BF">
        <w:tab/>
      </w:r>
      <w:r w:rsidR="004A57BF">
        <w:tab/>
      </w:r>
      <w:r w:rsidR="004A57BF">
        <w:tab/>
        <w:t>…………………………………………………………………….</w:t>
      </w:r>
    </w:p>
    <w:p w:rsidR="009F7035" w:rsidRDefault="00477EA1" w:rsidP="009F7035">
      <w:pPr>
        <w:pStyle w:val="Odstavecseseznamem"/>
        <w:numPr>
          <w:ilvl w:val="0"/>
          <w:numId w:val="3"/>
        </w:numPr>
      </w:pPr>
      <w:r>
        <w:rPr>
          <w:b/>
          <w:i/>
        </w:rPr>
        <w:t xml:space="preserve">………. </w:t>
      </w:r>
      <w:proofErr w:type="gramStart"/>
      <w:r w:rsidR="009F7035">
        <w:t>oči</w:t>
      </w:r>
      <w:proofErr w:type="gramEnd"/>
      <w:r w:rsidR="009F7035">
        <w:tab/>
      </w:r>
      <w:r w:rsidR="009F7035">
        <w:tab/>
      </w:r>
      <w:r w:rsidR="004A57BF">
        <w:tab/>
      </w:r>
      <w:r w:rsidR="004A57BF">
        <w:tab/>
        <w:t>…………………………………………………………………….</w:t>
      </w:r>
    </w:p>
    <w:p w:rsidR="00F33FE9" w:rsidRDefault="00477EA1" w:rsidP="00F33FE9">
      <w:pPr>
        <w:pStyle w:val="Odstavecseseznamem"/>
        <w:numPr>
          <w:ilvl w:val="0"/>
          <w:numId w:val="3"/>
        </w:numPr>
      </w:pPr>
      <w:r>
        <w:rPr>
          <w:b/>
          <w:i/>
        </w:rPr>
        <w:t xml:space="preserve">………. </w:t>
      </w:r>
      <w:proofErr w:type="gramStart"/>
      <w:r w:rsidR="004A57BF">
        <w:t>úmysly</w:t>
      </w:r>
      <w:proofErr w:type="gramEnd"/>
      <w:r w:rsidR="004A57BF">
        <w:tab/>
      </w:r>
      <w:r w:rsidR="004A57BF">
        <w:tab/>
      </w:r>
      <w:r w:rsidR="004A57BF">
        <w:tab/>
      </w:r>
      <w:r w:rsidR="004A57BF">
        <w:tab/>
        <w:t>…………………………………………………………………….</w:t>
      </w:r>
    </w:p>
    <w:p w:rsidR="00F33FE9" w:rsidRDefault="00F33FE9" w:rsidP="00F33FE9">
      <w:pPr>
        <w:pStyle w:val="Odstavecseseznamem"/>
      </w:pPr>
    </w:p>
    <w:p w:rsidR="009F7035" w:rsidRPr="00960535" w:rsidRDefault="009F7035" w:rsidP="00F52C75">
      <w:pPr>
        <w:pStyle w:val="Odstavecseseznamem"/>
        <w:numPr>
          <w:ilvl w:val="0"/>
          <w:numId w:val="10"/>
        </w:numPr>
        <w:rPr>
          <w:u w:val="single"/>
        </w:rPr>
      </w:pPr>
      <w:r>
        <w:t xml:space="preserve">Vysvětlete význam těchto </w:t>
      </w:r>
      <w:r w:rsidRPr="00960535">
        <w:rPr>
          <w:u w:val="single"/>
        </w:rPr>
        <w:t>frazémů:</w:t>
      </w:r>
    </w:p>
    <w:p w:rsidR="009F7035" w:rsidRDefault="009F7035" w:rsidP="009F7035">
      <w:pPr>
        <w:pStyle w:val="Odstavecseseznamem"/>
      </w:pP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zkouška ohněm</w:t>
      </w:r>
      <w:r>
        <w:tab/>
      </w:r>
      <w:r>
        <w:tab/>
      </w:r>
      <w:r>
        <w:tab/>
      </w:r>
      <w:r>
        <w:tab/>
      </w:r>
      <w:r w:rsidR="00477EA1"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prolomit ledy</w:t>
      </w:r>
      <w:r>
        <w:tab/>
      </w:r>
      <w:r>
        <w:tab/>
      </w:r>
      <w:r>
        <w:tab/>
      </w:r>
      <w:r w:rsidR="00477EA1">
        <w:tab/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mít něco za lubem</w:t>
      </w:r>
      <w:r>
        <w:tab/>
      </w:r>
      <w:r>
        <w:tab/>
      </w:r>
      <w:r w:rsidR="00477EA1">
        <w:tab/>
        <w:t>…………………………………………………………………</w:t>
      </w:r>
      <w:proofErr w:type="gramStart"/>
      <w:r w:rsidR="00477EA1">
        <w:t>…...</w:t>
      </w:r>
      <w:proofErr w:type="gramEnd"/>
    </w:p>
    <w:p w:rsidR="009F7035" w:rsidRDefault="00477EA1" w:rsidP="009F7035">
      <w:pPr>
        <w:pStyle w:val="Odstavecseseznamem"/>
        <w:numPr>
          <w:ilvl w:val="0"/>
          <w:numId w:val="4"/>
        </w:numPr>
      </w:pPr>
      <w:r>
        <w:t>kout pikle</w:t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vystrkovat růžky</w:t>
      </w:r>
      <w:r>
        <w:tab/>
      </w:r>
      <w:r w:rsidR="00477EA1">
        <w:tab/>
      </w:r>
      <w:r w:rsidR="00477EA1">
        <w:tab/>
        <w:t>………………………………………………………………………</w:t>
      </w:r>
      <w:r>
        <w:tab/>
      </w:r>
      <w:r w:rsidR="00477EA1">
        <w:tab/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nechat někoho na holičkách</w:t>
      </w:r>
      <w:r>
        <w:tab/>
      </w:r>
      <w:r w:rsidR="00477EA1">
        <w:tab/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pěšky jako za vozem</w:t>
      </w:r>
      <w:r>
        <w:tab/>
      </w:r>
      <w:r>
        <w:tab/>
      </w:r>
      <w:r w:rsidR="00477EA1">
        <w:tab/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dostat čočku</w:t>
      </w:r>
      <w:r>
        <w:tab/>
      </w:r>
      <w:r>
        <w:tab/>
      </w:r>
      <w:r>
        <w:tab/>
      </w:r>
      <w:r w:rsidR="00477EA1">
        <w:tab/>
        <w:t>………………………………………………………………………</w:t>
      </w:r>
    </w:p>
    <w:p w:rsidR="009F7035" w:rsidRDefault="009F7035" w:rsidP="009F7035">
      <w:pPr>
        <w:pStyle w:val="Odstavecseseznamem"/>
        <w:numPr>
          <w:ilvl w:val="0"/>
          <w:numId w:val="4"/>
        </w:numPr>
      </w:pPr>
      <w:r>
        <w:t>ztratit tvář</w:t>
      </w:r>
      <w:r>
        <w:tab/>
      </w:r>
      <w:r>
        <w:tab/>
      </w:r>
      <w:r>
        <w:tab/>
      </w:r>
      <w:r w:rsidR="00477EA1">
        <w:rPr>
          <w:b/>
          <w:i/>
        </w:rPr>
        <w:tab/>
      </w:r>
      <w:r w:rsidR="00477EA1">
        <w:t>………………………………………………………………………</w:t>
      </w:r>
      <w:r>
        <w:tab/>
      </w:r>
    </w:p>
    <w:p w:rsidR="009F7035" w:rsidRDefault="009F7035" w:rsidP="009F7035">
      <w:pPr>
        <w:ind w:left="360"/>
      </w:pPr>
    </w:p>
    <w:p w:rsidR="009F7035" w:rsidRDefault="009F7035" w:rsidP="00F52C75">
      <w:pPr>
        <w:pStyle w:val="Odstavecseseznamem"/>
        <w:numPr>
          <w:ilvl w:val="0"/>
          <w:numId w:val="10"/>
        </w:numPr>
      </w:pPr>
      <w:r>
        <w:t>Doplňte chybějící přídavné jméno ke slovnímu spojení:</w:t>
      </w:r>
    </w:p>
    <w:p w:rsidR="009F7035" w:rsidRDefault="009F7035" w:rsidP="009F7035">
      <w:pPr>
        <w:pStyle w:val="Odstavecseseznamem"/>
      </w:pP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 xml:space="preserve">…………… </w:t>
      </w:r>
      <w:r w:rsidR="009F7035">
        <w:t>znamení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 xml:space="preserve">…………… </w:t>
      </w:r>
      <w:r w:rsidR="009F7035">
        <w:t>vejce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 xml:space="preserve">…………… </w:t>
      </w:r>
      <w:r w:rsidR="009F7035">
        <w:t>meč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 xml:space="preserve">…………… </w:t>
      </w:r>
      <w:r w:rsidR="009F7035">
        <w:t>vítězství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>……………</w:t>
      </w:r>
      <w:r w:rsidR="004A57BF">
        <w:rPr>
          <w:b/>
          <w:i/>
        </w:rPr>
        <w:t xml:space="preserve"> </w:t>
      </w:r>
      <w:r w:rsidR="009F7035">
        <w:t>dar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 xml:space="preserve">…………… </w:t>
      </w:r>
      <w:r w:rsidR="009F7035">
        <w:t>chlév</w:t>
      </w:r>
    </w:p>
    <w:p w:rsidR="009F7035" w:rsidRDefault="00477EA1" w:rsidP="009F7035">
      <w:pPr>
        <w:pStyle w:val="Odstavecseseznamem"/>
        <w:numPr>
          <w:ilvl w:val="0"/>
          <w:numId w:val="5"/>
        </w:numPr>
      </w:pPr>
      <w:r>
        <w:rPr>
          <w:b/>
          <w:i/>
        </w:rPr>
        <w:t>……………</w:t>
      </w:r>
      <w:r w:rsidR="002268BB">
        <w:rPr>
          <w:b/>
          <w:i/>
        </w:rPr>
        <w:t xml:space="preserve"> </w:t>
      </w:r>
      <w:r w:rsidR="009F7035">
        <w:t>rozhodnutí</w:t>
      </w:r>
    </w:p>
    <w:p w:rsidR="009F7035" w:rsidRPr="002268BB" w:rsidRDefault="002268BB" w:rsidP="009F7035">
      <w:pPr>
        <w:pStyle w:val="Odstavecseseznamem"/>
        <w:numPr>
          <w:ilvl w:val="0"/>
          <w:numId w:val="5"/>
        </w:numPr>
      </w:pPr>
      <w:r w:rsidRPr="002268BB">
        <w:t xml:space="preserve">…………… </w:t>
      </w:r>
      <w:r w:rsidR="009F7035" w:rsidRPr="002268BB">
        <w:t>vesnice</w:t>
      </w:r>
    </w:p>
    <w:p w:rsidR="009F7035" w:rsidRDefault="002268BB" w:rsidP="009F7035">
      <w:pPr>
        <w:pStyle w:val="Odstavecseseznamem"/>
        <w:numPr>
          <w:ilvl w:val="0"/>
          <w:numId w:val="5"/>
        </w:numPr>
      </w:pPr>
      <w:r w:rsidRPr="002268BB">
        <w:t>…………….</w:t>
      </w:r>
      <w:r w:rsidR="004A57BF">
        <w:rPr>
          <w:b/>
          <w:i/>
        </w:rPr>
        <w:t xml:space="preserve"> </w:t>
      </w:r>
      <w:proofErr w:type="gramStart"/>
      <w:r w:rsidR="009F7035">
        <w:t>pata</w:t>
      </w:r>
      <w:proofErr w:type="gramEnd"/>
    </w:p>
    <w:p w:rsidR="009F7035" w:rsidRPr="002268BB" w:rsidRDefault="009F7035" w:rsidP="009F7035">
      <w:pPr>
        <w:ind w:left="360"/>
        <w:rPr>
          <w:rFonts w:asciiTheme="minorHAnsi" w:hAnsiTheme="minorHAnsi"/>
        </w:rPr>
      </w:pPr>
      <w:r w:rsidRPr="002268BB">
        <w:rPr>
          <w:rFonts w:asciiTheme="minorHAnsi" w:hAnsiTheme="minorHAnsi"/>
        </w:rPr>
        <w:t xml:space="preserve">Který z těchto </w:t>
      </w:r>
      <w:r w:rsidRPr="002268BB">
        <w:rPr>
          <w:rFonts w:asciiTheme="minorHAnsi" w:hAnsiTheme="minorHAnsi"/>
          <w:u w:val="single"/>
        </w:rPr>
        <w:t>kulturně historických frazémů</w:t>
      </w:r>
      <w:r w:rsidRPr="002268BB">
        <w:rPr>
          <w:rFonts w:asciiTheme="minorHAnsi" w:hAnsiTheme="minorHAnsi"/>
        </w:rPr>
        <w:t xml:space="preserve"> byste vybrali pro pojmenování následující situace?</w:t>
      </w:r>
    </w:p>
    <w:p w:rsidR="009F7035" w:rsidRPr="00034049" w:rsidRDefault="009F7035" w:rsidP="009F7035">
      <w:pPr>
        <w:pStyle w:val="Odstavecseseznamem"/>
        <w:numPr>
          <w:ilvl w:val="0"/>
          <w:numId w:val="6"/>
        </w:numPr>
        <w:rPr>
          <w:b/>
          <w:i/>
        </w:rPr>
      </w:pPr>
      <w:r>
        <w:t>Jediné zranitelné místo našeho týmu bylo podání.</w:t>
      </w:r>
      <w:r>
        <w:tab/>
      </w:r>
      <w:r>
        <w:tab/>
      </w:r>
      <w:r>
        <w:tab/>
      </w:r>
      <w:r w:rsidR="002268BB">
        <w:tab/>
      </w:r>
      <w:r w:rsidR="002268BB" w:rsidRPr="002268BB">
        <w:t>……………</w:t>
      </w:r>
      <w:proofErr w:type="gramStart"/>
      <w:r w:rsidR="002268BB" w:rsidRPr="002268BB"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6"/>
        </w:numPr>
      </w:pPr>
      <w:r>
        <w:t>Tento úspěch byl příliš draze vykoupený.</w:t>
      </w:r>
      <w:r>
        <w:tab/>
      </w:r>
      <w:r>
        <w:tab/>
      </w:r>
      <w:r>
        <w:tab/>
      </w:r>
      <w:r>
        <w:tab/>
      </w:r>
      <w:r w:rsidR="002268BB">
        <w:tab/>
        <w:t>……………</w:t>
      </w:r>
      <w:proofErr w:type="gramStart"/>
      <w:r w:rsidR="002268BB"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6"/>
        </w:numPr>
      </w:pPr>
      <w:r>
        <w:t>Situace se zdála být lepší, než ve skutečnosti bohužel byla.</w:t>
      </w:r>
      <w:r>
        <w:tab/>
      </w:r>
      <w:r>
        <w:tab/>
      </w:r>
      <w:r w:rsidR="002268BB">
        <w:tab/>
        <w:t>……………</w:t>
      </w:r>
      <w:proofErr w:type="gramStart"/>
      <w:r w:rsidR="002268BB"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6"/>
        </w:numPr>
      </w:pPr>
      <w:r>
        <w:t>Je to geniální nápad, na který může přijít každý.</w:t>
      </w:r>
      <w:r>
        <w:tab/>
      </w:r>
      <w:r>
        <w:tab/>
      </w:r>
      <w:r>
        <w:tab/>
      </w:r>
      <w:r>
        <w:tab/>
      </w:r>
      <w:r w:rsidR="002268BB">
        <w:tab/>
        <w:t>……………</w:t>
      </w:r>
      <w:proofErr w:type="gramStart"/>
      <w:r w:rsidR="002268BB">
        <w:t>…..</w:t>
      </w:r>
      <w:proofErr w:type="gramEnd"/>
    </w:p>
    <w:p w:rsidR="009F7035" w:rsidRDefault="009F7035" w:rsidP="009F7035">
      <w:pPr>
        <w:pStyle w:val="Odstavecseseznamem"/>
        <w:numPr>
          <w:ilvl w:val="0"/>
          <w:numId w:val="6"/>
        </w:numPr>
      </w:pPr>
      <w:r>
        <w:t>Zdálo se, že případ nevyřešíme, ale nakonec se našlo moudré rozhodnutí.</w:t>
      </w:r>
      <w:r w:rsidR="002268BB">
        <w:tab/>
        <w:t>……………</w:t>
      </w:r>
      <w:proofErr w:type="gramStart"/>
      <w:r w:rsidR="002268BB">
        <w:t>…..</w:t>
      </w:r>
      <w:proofErr w:type="gramEnd"/>
    </w:p>
    <w:p w:rsidR="009F7035" w:rsidRPr="002268BB" w:rsidRDefault="009F7035" w:rsidP="009F7035">
      <w:pPr>
        <w:ind w:left="5664" w:firstLine="708"/>
        <w:rPr>
          <w:rFonts w:asciiTheme="minorHAnsi" w:hAnsiTheme="minorHAnsi"/>
        </w:rPr>
      </w:pPr>
      <w:r>
        <w:t xml:space="preserve">       </w:t>
      </w:r>
      <w:r w:rsidR="002268BB">
        <w:rPr>
          <w:b/>
          <w:i/>
        </w:rPr>
        <w:t xml:space="preserve"> </w:t>
      </w:r>
      <w:r w:rsidR="002268BB">
        <w:rPr>
          <w:b/>
          <w:i/>
        </w:rPr>
        <w:tab/>
      </w:r>
    </w:p>
    <w:p w:rsidR="009F7035" w:rsidRDefault="009F7035" w:rsidP="00F52C75">
      <w:pPr>
        <w:pStyle w:val="Odstavecseseznamem"/>
        <w:numPr>
          <w:ilvl w:val="0"/>
          <w:numId w:val="10"/>
        </w:numPr>
      </w:pPr>
      <w:r>
        <w:t>Vysvětlete cizí frazémy:</w:t>
      </w:r>
    </w:p>
    <w:p w:rsidR="009F7035" w:rsidRPr="00034049" w:rsidRDefault="00C10089" w:rsidP="009F7035">
      <w:pPr>
        <w:pStyle w:val="Odstavecseseznamem"/>
      </w:pPr>
      <w:r>
        <w:rPr>
          <w:noProof/>
          <w:lang w:eastAsia="cs-CZ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20.65pt;margin-top:3.8pt;width:186.65pt;height:70.8pt;z-index:251661312" adj="-521,22607" fillcolor="white [3201]" strokecolor="#4bacc6 [3208]" strokeweight="2.5pt">
            <v:shadow color="#868686"/>
            <v:textbox>
              <w:txbxContent>
                <w:p w:rsidR="009F7035" w:rsidRPr="00034049" w:rsidRDefault="009F7035" w:rsidP="009F70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Bylo to nepříjemné faux pas pro nás pro všechny.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7" type="#_x0000_t63" style="position:absolute;left:0;text-align:left;margin-left:285.3pt;margin-top:3.8pt;width:165pt;height:60pt;z-index:251662336" adj="-871,17766" fillcolor="white [3201]" strokecolor="#4bacc6 [3208]" strokeweight="2.5pt">
            <v:shadow color="#868686"/>
            <v:textbox>
              <w:txbxContent>
                <w:p w:rsidR="009F7035" w:rsidRPr="00034049" w:rsidRDefault="009F7035" w:rsidP="009F7035">
                  <w:pPr>
                    <w:jc w:val="center"/>
                    <w:rPr>
                      <w:b/>
                    </w:rPr>
                  </w:pPr>
                  <w:r w:rsidRPr="00034049">
                    <w:rPr>
                      <w:b/>
                    </w:rPr>
                    <w:t xml:space="preserve">Případ se vyřešil </w:t>
                  </w:r>
                  <w:proofErr w:type="spellStart"/>
                  <w:r w:rsidRPr="00034049">
                    <w:rPr>
                      <w:b/>
                    </w:rPr>
                    <w:t>lege</w:t>
                  </w:r>
                  <w:proofErr w:type="spellEnd"/>
                  <w:r w:rsidRPr="00034049">
                    <w:rPr>
                      <w:b/>
                    </w:rPr>
                    <w:t xml:space="preserve"> </w:t>
                  </w:r>
                  <w:proofErr w:type="spellStart"/>
                  <w:r w:rsidRPr="00034049">
                    <w:rPr>
                      <w:b/>
                    </w:rPr>
                    <w:t>artis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9F7035" w:rsidRDefault="009F7035" w:rsidP="009F7035">
      <w:pPr>
        <w:ind w:left="360"/>
      </w:pPr>
    </w:p>
    <w:p w:rsidR="009F7035" w:rsidRPr="00034049" w:rsidRDefault="009F7035" w:rsidP="009F7035">
      <w:pPr>
        <w:tabs>
          <w:tab w:val="left" w:pos="5280"/>
        </w:tabs>
      </w:pPr>
      <w:r>
        <w:tab/>
        <w:t xml:space="preserve">2. </w:t>
      </w:r>
    </w:p>
    <w:p w:rsidR="009F7035" w:rsidRDefault="00C10089" w:rsidP="009F7035">
      <w:r>
        <w:rPr>
          <w:noProof/>
          <w:lang w:eastAsia="cs-CZ"/>
        </w:rPr>
        <w:pict>
          <v:shape id="_x0000_s1028" type="#_x0000_t63" style="position:absolute;margin-left:137.65pt;margin-top:6.6pt;width:169.4pt;height:53.6pt;z-index:251663360" adj="-1913,17651" fillcolor="white [3201]" strokecolor="#4bacc6 [3208]" strokeweight="2.5pt">
            <v:shadow color="#868686"/>
            <v:textbox>
              <w:txbxContent>
                <w:p w:rsidR="009F7035" w:rsidRPr="00034049" w:rsidRDefault="009F7035" w:rsidP="009F7035">
                  <w:pPr>
                    <w:jc w:val="center"/>
                    <w:rPr>
                      <w:b/>
                    </w:rPr>
                  </w:pPr>
                  <w:r w:rsidRPr="00034049">
                    <w:rPr>
                      <w:b/>
                    </w:rPr>
                    <w:t xml:space="preserve">Celý život </w:t>
                  </w:r>
                  <w:r>
                    <w:rPr>
                      <w:b/>
                    </w:rPr>
                    <w:t xml:space="preserve">prožil jako </w:t>
                  </w:r>
                  <w:proofErr w:type="spellStart"/>
                  <w:r>
                    <w:rPr>
                      <w:b/>
                    </w:rPr>
                    <w:t>e</w:t>
                  </w:r>
                  <w:r w:rsidRPr="00034049">
                    <w:rPr>
                      <w:b/>
                    </w:rPr>
                    <w:t>nfant</w:t>
                  </w:r>
                  <w:proofErr w:type="spellEnd"/>
                  <w:r w:rsidRPr="00034049">
                    <w:rPr>
                      <w:b/>
                    </w:rPr>
                    <w:t xml:space="preserve"> </w:t>
                  </w:r>
                  <w:proofErr w:type="spellStart"/>
                  <w:r w:rsidRPr="00034049">
                    <w:rPr>
                      <w:b/>
                    </w:rPr>
                    <w:t>terrible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9F7035">
        <w:t>1.</w:t>
      </w:r>
    </w:p>
    <w:p w:rsidR="009F7035" w:rsidRDefault="00C10089" w:rsidP="009F7035">
      <w:pPr>
        <w:pStyle w:val="Odstavecseseznamem"/>
        <w:ind w:left="1068"/>
      </w:pPr>
      <w:r>
        <w:rPr>
          <w:noProof/>
          <w:lang w:eastAsia="cs-CZ"/>
        </w:rPr>
        <w:pict>
          <v:shape id="_x0000_s1030" type="#_x0000_t63" style="position:absolute;left:0;text-align:left;margin-left:300.4pt;margin-top:10.8pt;width:200.9pt;height:60.4pt;z-index:251665408" adj="1113,24139" fillcolor="white [3201]" strokecolor="#4bacc6 [3208]" strokeweight="2.5pt">
            <v:shadow color="#868686"/>
            <v:textbox>
              <w:txbxContent>
                <w:p w:rsidR="009F7035" w:rsidRPr="00545875" w:rsidRDefault="009F7035" w:rsidP="009F7035">
                  <w:pPr>
                    <w:jc w:val="center"/>
                    <w:rPr>
                      <w:b/>
                    </w:rPr>
                  </w:pPr>
                  <w:r w:rsidRPr="00545875">
                    <w:rPr>
                      <w:b/>
                    </w:rPr>
                    <w:t>Vysvětlení celé situace bylo dodáno ex post.</w:t>
                  </w:r>
                </w:p>
              </w:txbxContent>
            </v:textbox>
          </v:shape>
        </w:pict>
      </w:r>
    </w:p>
    <w:p w:rsidR="009F7035" w:rsidRDefault="009F7035" w:rsidP="009F7035">
      <w:pPr>
        <w:tabs>
          <w:tab w:val="left" w:pos="2130"/>
          <w:tab w:val="left" w:pos="2970"/>
        </w:tabs>
      </w:pPr>
      <w:r>
        <w:tab/>
        <w:t xml:space="preserve">3. </w:t>
      </w:r>
      <w:r>
        <w:tab/>
        <w:t xml:space="preserve"> </w:t>
      </w:r>
    </w:p>
    <w:p w:rsidR="009F7035" w:rsidRPr="00292899" w:rsidRDefault="00C10089" w:rsidP="009F7035">
      <w:pPr>
        <w:tabs>
          <w:tab w:val="left" w:pos="5895"/>
        </w:tabs>
      </w:pPr>
      <w:r>
        <w:rPr>
          <w:noProof/>
          <w:lang w:eastAsia="cs-CZ"/>
        </w:rPr>
        <w:pict>
          <v:shape id="_x0000_s1029" type="#_x0000_t63" style="position:absolute;margin-left:60.3pt;margin-top:3.85pt;width:204.75pt;height:60pt;z-index:251664384" adj="-2938,13860" fillcolor="white [3201]" strokecolor="#4bacc6 [3208]" strokeweight="2.5pt">
            <v:shadow color="#868686"/>
            <v:textbox>
              <w:txbxContent>
                <w:p w:rsidR="009F7035" w:rsidRPr="00292899" w:rsidRDefault="009F7035" w:rsidP="009F70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Autor popisuje ve svém románu</w:t>
                  </w:r>
                  <w:r w:rsidRPr="00292899">
                    <w:rPr>
                      <w:b/>
                    </w:rPr>
                    <w:t xml:space="preserve"> své alter ego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9F7035">
        <w:tab/>
      </w:r>
    </w:p>
    <w:p w:rsidR="009F7035" w:rsidRDefault="009F7035" w:rsidP="009F7035">
      <w:pPr>
        <w:tabs>
          <w:tab w:val="left" w:pos="5895"/>
        </w:tabs>
      </w:pPr>
      <w:r>
        <w:tab/>
        <w:t>5.</w:t>
      </w:r>
    </w:p>
    <w:p w:rsidR="009F7035" w:rsidRDefault="009F7035" w:rsidP="009F7035">
      <w:r>
        <w:t>4.</w:t>
      </w:r>
    </w:p>
    <w:p w:rsidR="009F7035" w:rsidRDefault="009F7035" w:rsidP="009F7035"/>
    <w:p w:rsidR="009F7035" w:rsidRDefault="004A57BF" w:rsidP="009F7035">
      <w:pPr>
        <w:pStyle w:val="Odstavecseseznamem"/>
        <w:numPr>
          <w:ilvl w:val="0"/>
          <w:numId w:val="7"/>
        </w:numPr>
      </w:pPr>
      <w:r>
        <w:t>……………………………………………………………………………………………………………………………………………….</w:t>
      </w:r>
    </w:p>
    <w:p w:rsidR="009F7035" w:rsidRDefault="004A57BF" w:rsidP="009F7035">
      <w:pPr>
        <w:pStyle w:val="Odstavecseseznamem"/>
        <w:numPr>
          <w:ilvl w:val="0"/>
          <w:numId w:val="7"/>
        </w:numPr>
      </w:pPr>
      <w:r>
        <w:t>……………………………………………………………………………………………………………………………………………….</w:t>
      </w:r>
    </w:p>
    <w:p w:rsidR="009F7035" w:rsidRDefault="004A57BF" w:rsidP="009F7035">
      <w:pPr>
        <w:pStyle w:val="Odstavecseseznamem"/>
        <w:numPr>
          <w:ilvl w:val="0"/>
          <w:numId w:val="7"/>
        </w:numPr>
      </w:pPr>
      <w:r>
        <w:t>……………………………………………………………………………………………………………………………………………….</w:t>
      </w:r>
    </w:p>
    <w:p w:rsidR="009F7035" w:rsidRDefault="004A57BF" w:rsidP="009F7035">
      <w:pPr>
        <w:pStyle w:val="Odstavecseseznamem"/>
        <w:numPr>
          <w:ilvl w:val="0"/>
          <w:numId w:val="7"/>
        </w:numPr>
      </w:pPr>
      <w:r>
        <w:t>……………………………………………………………………………………………………………………………………………….</w:t>
      </w:r>
    </w:p>
    <w:p w:rsidR="009F7035" w:rsidRDefault="004A57BF" w:rsidP="009F7035">
      <w:pPr>
        <w:pStyle w:val="Odstavecseseznamem"/>
        <w:numPr>
          <w:ilvl w:val="0"/>
          <w:numId w:val="7"/>
        </w:numPr>
      </w:pPr>
      <w:r>
        <w:t>……………………………………………………………………………………………………………………………………………….</w:t>
      </w:r>
    </w:p>
    <w:p w:rsidR="009F7035" w:rsidRDefault="009F7035" w:rsidP="009F7035">
      <w:pPr>
        <w:pStyle w:val="Odstavecseseznamem"/>
        <w:numPr>
          <w:ilvl w:val="0"/>
          <w:numId w:val="7"/>
        </w:numPr>
      </w:pPr>
      <w:r>
        <w:lastRenderedPageBreak/>
        <w:t xml:space="preserve">Na základě </w:t>
      </w:r>
      <w:proofErr w:type="spellStart"/>
      <w:r>
        <w:t>osmisměrky</w:t>
      </w:r>
      <w:proofErr w:type="spellEnd"/>
      <w:r>
        <w:t xml:space="preserve"> správně doplňte </w:t>
      </w:r>
      <w:r w:rsidRPr="00545875">
        <w:rPr>
          <w:u w:val="single"/>
        </w:rPr>
        <w:t>pranostiky</w:t>
      </w:r>
      <w:r w:rsidR="00F33FE9">
        <w:t>, které se vážou k různým ročním obdobím:</w:t>
      </w:r>
    </w:p>
    <w:p w:rsidR="009F7035" w:rsidRDefault="009F7035" w:rsidP="009F7035">
      <w:pPr>
        <w:pStyle w:val="Odstavecseseznamem"/>
      </w:pP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Tancují-li v lednu </w:t>
      </w:r>
      <w:r w:rsidR="002268BB">
        <w:rPr>
          <w:b/>
          <w:i/>
        </w:rPr>
        <w:t>……….</w:t>
      </w:r>
      <w:r>
        <w:t>, ať se sedlák po píci ohlíží.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Jestli únor honí mraky, březen staví </w:t>
      </w:r>
      <w:r w:rsidR="002268BB">
        <w:rPr>
          <w:b/>
          <w:i/>
        </w:rPr>
        <w:t>……</w:t>
      </w:r>
      <w:proofErr w:type="gramStart"/>
      <w:r w:rsidR="002268BB">
        <w:rPr>
          <w:b/>
          <w:i/>
        </w:rPr>
        <w:t>…. .</w:t>
      </w:r>
      <w:proofErr w:type="gramEnd"/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Panská láska, ženská chuť a březnové </w:t>
      </w:r>
      <w:r w:rsidR="002268BB">
        <w:rPr>
          <w:b/>
          <w:i/>
        </w:rPr>
        <w:t xml:space="preserve">………. </w:t>
      </w:r>
      <w:proofErr w:type="gramStart"/>
      <w:r>
        <w:t>není</w:t>
      </w:r>
      <w:proofErr w:type="gramEnd"/>
      <w:r>
        <w:t xml:space="preserve"> stálé.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Hodně-li v dubnu vítr duje, </w:t>
      </w:r>
      <w:r w:rsidR="002268BB">
        <w:rPr>
          <w:b/>
          <w:i/>
        </w:rPr>
        <w:t>……….</w:t>
      </w:r>
      <w:r>
        <w:t xml:space="preserve"> </w:t>
      </w:r>
      <w:proofErr w:type="gramStart"/>
      <w:r>
        <w:t>se</w:t>
      </w:r>
      <w:proofErr w:type="gramEnd"/>
      <w:r>
        <w:t xml:space="preserve"> naplňuje.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Májová vlažička – naroste travička, májový deštíček – poroste </w:t>
      </w:r>
      <w:r w:rsidR="002268BB">
        <w:rPr>
          <w:b/>
          <w:i/>
        </w:rPr>
        <w:t>……</w:t>
      </w:r>
      <w:proofErr w:type="gramStart"/>
      <w:r w:rsidR="002268BB">
        <w:rPr>
          <w:b/>
          <w:i/>
        </w:rPr>
        <w:t>….</w:t>
      </w:r>
      <w:r>
        <w:t>.</w:t>
      </w:r>
      <w:proofErr w:type="gramEnd"/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Červnové večerní </w:t>
      </w:r>
      <w:r w:rsidR="002268BB">
        <w:rPr>
          <w:b/>
          <w:i/>
        </w:rPr>
        <w:t xml:space="preserve">………. </w:t>
      </w:r>
      <w:r>
        <w:t>– ryb a raků nadělení.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Červenec nese parna, </w:t>
      </w:r>
      <w:r w:rsidR="002268BB">
        <w:rPr>
          <w:b/>
          <w:i/>
        </w:rPr>
        <w:t>……</w:t>
      </w:r>
      <w:proofErr w:type="gramStart"/>
      <w:r w:rsidR="002268BB">
        <w:rPr>
          <w:b/>
          <w:i/>
        </w:rPr>
        <w:t xml:space="preserve">…. </w:t>
      </w:r>
      <w:r>
        <w:t>a medovice</w:t>
      </w:r>
      <w:proofErr w:type="gramEnd"/>
      <w:r>
        <w:t>, jestli hojný na bouřky a vichřice.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Když fouká v srpnu </w:t>
      </w:r>
      <w:r w:rsidR="002268BB">
        <w:rPr>
          <w:b/>
          <w:i/>
        </w:rPr>
        <w:t>……….</w:t>
      </w:r>
      <w:r>
        <w:t>, bude dlouho pěkně pak.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Když křížový </w:t>
      </w:r>
      <w:r w:rsidR="002268BB">
        <w:rPr>
          <w:b/>
          <w:i/>
        </w:rPr>
        <w:t>……….</w:t>
      </w:r>
      <w:r w:rsidR="004A57BF">
        <w:rPr>
          <w:b/>
          <w:i/>
        </w:rPr>
        <w:t xml:space="preserve"> </w:t>
      </w:r>
      <w:proofErr w:type="gramStart"/>
      <w:r>
        <w:t>se</w:t>
      </w:r>
      <w:proofErr w:type="gramEnd"/>
      <w:r>
        <w:t xml:space="preserve"> v říjnu ukrývá a nevylézá, není daleko od sněhu.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Jestliže sníh listopadový dlouho zůstane, víc než </w:t>
      </w:r>
      <w:r w:rsidR="002268BB">
        <w:rPr>
          <w:b/>
          <w:i/>
        </w:rPr>
        <w:t>……….</w:t>
      </w:r>
      <w:r w:rsidR="004A57BF">
        <w:rPr>
          <w:b/>
          <w:i/>
        </w:rPr>
        <w:t xml:space="preserve"> </w:t>
      </w:r>
      <w:proofErr w:type="gramStart"/>
      <w:r>
        <w:t>polím</w:t>
      </w:r>
      <w:proofErr w:type="gramEnd"/>
      <w:r>
        <w:t xml:space="preserve"> prospěje.</w:t>
      </w:r>
    </w:p>
    <w:p w:rsidR="009F7035" w:rsidRDefault="009F7035" w:rsidP="009F7035">
      <w:pPr>
        <w:pStyle w:val="Odstavecseseznamem"/>
        <w:numPr>
          <w:ilvl w:val="0"/>
          <w:numId w:val="8"/>
        </w:numPr>
      </w:pPr>
      <w:r>
        <w:t xml:space="preserve">Prosinec, když mu je zima, halí se v bílý </w:t>
      </w:r>
      <w:r w:rsidR="002268BB">
        <w:rPr>
          <w:b/>
          <w:i/>
        </w:rPr>
        <w:t>……</w:t>
      </w:r>
      <w:proofErr w:type="gramStart"/>
      <w:r w:rsidR="002268BB">
        <w:rPr>
          <w:b/>
          <w:i/>
        </w:rPr>
        <w:t>….</w:t>
      </w:r>
      <w:r>
        <w:t>.</w:t>
      </w:r>
      <w:proofErr w:type="gramEnd"/>
    </w:p>
    <w:p w:rsidR="009F7035" w:rsidRDefault="009F7035" w:rsidP="009F7035"/>
    <w:tbl>
      <w:tblPr>
        <w:tblW w:w="3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5"/>
        <w:gridCol w:w="393"/>
        <w:gridCol w:w="375"/>
        <w:gridCol w:w="378"/>
        <w:gridCol w:w="376"/>
        <w:gridCol w:w="378"/>
        <w:gridCol w:w="376"/>
        <w:gridCol w:w="393"/>
        <w:gridCol w:w="376"/>
      </w:tblGrid>
      <w:tr w:rsidR="009F7035" w:rsidRPr="001A7095" w:rsidTr="00C528CD">
        <w:trPr>
          <w:trHeight w:val="282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N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FC0414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Ů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J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Ř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K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Ě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Z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Ě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J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CH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R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CH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J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Ř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I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C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C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O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F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B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C</w:t>
            </w:r>
          </w:p>
        </w:tc>
      </w:tr>
      <w:tr w:rsidR="009F7035" w:rsidRPr="001A7095" w:rsidTr="00C528CD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i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7035" w:rsidRPr="002268BB" w:rsidRDefault="009F7035" w:rsidP="00C528CD">
            <w:pPr>
              <w:spacing w:before="0" w:after="0"/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</w:pPr>
            <w:r w:rsidRPr="002268BB">
              <w:rPr>
                <w:rFonts w:ascii="Calibri" w:eastAsia="Times New Roman" w:hAnsi="Calibri" w:cs="Times New Roman"/>
                <w:bCs/>
                <w:i/>
                <w:color w:val="000000"/>
                <w:lang w:eastAsia="cs-CZ"/>
              </w:rPr>
              <w:t>Í</w:t>
            </w:r>
          </w:p>
        </w:tc>
      </w:tr>
    </w:tbl>
    <w:p w:rsidR="009F7035" w:rsidRDefault="009F7035" w:rsidP="009F7035">
      <w:r>
        <w:t xml:space="preserve">  </w:t>
      </w:r>
    </w:p>
    <w:p w:rsidR="009F7035" w:rsidRDefault="009F7035" w:rsidP="009F7035">
      <w:pPr>
        <w:pStyle w:val="Odstavecseseznamem"/>
        <w:numPr>
          <w:ilvl w:val="0"/>
          <w:numId w:val="7"/>
        </w:numPr>
      </w:pPr>
      <w:r>
        <w:t xml:space="preserve">Která </w:t>
      </w:r>
      <w:r w:rsidRPr="008C01DD">
        <w:rPr>
          <w:u w:val="single"/>
        </w:rPr>
        <w:t>pranostika</w:t>
      </w:r>
      <w:r w:rsidR="00796ED8">
        <w:t xml:space="preserve"> by se mohla vázat k následujícímu</w:t>
      </w:r>
      <w:r>
        <w:t xml:space="preserve"> datu?</w:t>
      </w:r>
    </w:p>
    <w:p w:rsidR="009F7035" w:rsidRDefault="009F7035" w:rsidP="009F7035">
      <w:pPr>
        <w:pStyle w:val="Odstavecseseznamem"/>
      </w:pPr>
    </w:p>
    <w:p w:rsidR="009F7035" w:rsidRPr="008C01DD" w:rsidRDefault="009F7035" w:rsidP="009F7035">
      <w:pPr>
        <w:pStyle w:val="Odstavecseseznamem"/>
        <w:numPr>
          <w:ilvl w:val="0"/>
          <w:numId w:val="9"/>
        </w:numPr>
        <w:rPr>
          <w:b/>
          <w:i/>
        </w:rPr>
      </w:pPr>
      <w:r>
        <w:t>19. 1</w:t>
      </w:r>
      <w:r w:rsidR="00ED5AB2">
        <w:t>1</w:t>
      </w:r>
      <w:r>
        <w:t xml:space="preserve">. </w:t>
      </w:r>
      <w:r>
        <w:tab/>
      </w:r>
      <w:r>
        <w:tab/>
      </w:r>
      <w:r w:rsidR="002268BB">
        <w:rPr>
          <w:b/>
          <w:i/>
        </w:rPr>
        <w:t>-</w:t>
      </w:r>
    </w:p>
    <w:p w:rsidR="009F7035" w:rsidRDefault="009F7035" w:rsidP="009F7035">
      <w:pPr>
        <w:pStyle w:val="Odstavecseseznamem"/>
        <w:numPr>
          <w:ilvl w:val="0"/>
          <w:numId w:val="9"/>
        </w:numPr>
      </w:pPr>
      <w:r>
        <w:t xml:space="preserve">7. 3. </w:t>
      </w:r>
      <w:r>
        <w:tab/>
      </w:r>
      <w:r>
        <w:tab/>
      </w:r>
      <w:r w:rsidR="002268BB">
        <w:rPr>
          <w:b/>
          <w:i/>
        </w:rPr>
        <w:t>-</w:t>
      </w:r>
    </w:p>
    <w:p w:rsidR="009F7035" w:rsidRDefault="009F7035" w:rsidP="009F7035">
      <w:pPr>
        <w:pStyle w:val="Odstavecseseznamem"/>
        <w:numPr>
          <w:ilvl w:val="0"/>
          <w:numId w:val="9"/>
        </w:numPr>
      </w:pPr>
      <w:r>
        <w:t xml:space="preserve">19. 3. </w:t>
      </w:r>
      <w:r>
        <w:tab/>
      </w:r>
      <w:r>
        <w:tab/>
      </w:r>
      <w:r w:rsidR="002268BB">
        <w:rPr>
          <w:b/>
          <w:i/>
        </w:rPr>
        <w:t>-</w:t>
      </w:r>
    </w:p>
    <w:p w:rsidR="009F7035" w:rsidRDefault="002268BB" w:rsidP="009F7035">
      <w:pPr>
        <w:pStyle w:val="Odstavecseseznamem"/>
        <w:numPr>
          <w:ilvl w:val="0"/>
          <w:numId w:val="9"/>
        </w:numPr>
      </w:pPr>
      <w:r>
        <w:t xml:space="preserve">8. 6. </w:t>
      </w:r>
      <w:r>
        <w:tab/>
      </w:r>
      <w:r>
        <w:tab/>
        <w:t>-</w:t>
      </w:r>
    </w:p>
    <w:p w:rsidR="009F7035" w:rsidRPr="008C01DD" w:rsidRDefault="009F7035" w:rsidP="009F7035">
      <w:pPr>
        <w:pStyle w:val="Odstavecseseznamem"/>
        <w:numPr>
          <w:ilvl w:val="0"/>
          <w:numId w:val="9"/>
        </w:numPr>
      </w:pPr>
      <w:r>
        <w:t xml:space="preserve">11. 11. </w:t>
      </w:r>
      <w:r>
        <w:tab/>
      </w:r>
      <w:r>
        <w:tab/>
      </w:r>
      <w:r w:rsidR="002268BB">
        <w:rPr>
          <w:b/>
          <w:i/>
        </w:rPr>
        <w:t>-</w:t>
      </w:r>
    </w:p>
    <w:p w:rsidR="009F7035" w:rsidRDefault="009F7035" w:rsidP="009F7035">
      <w:pPr>
        <w:pStyle w:val="Odstavecseseznamem"/>
        <w:rPr>
          <w:b/>
          <w:i/>
        </w:rPr>
      </w:pPr>
    </w:p>
    <w:p w:rsidR="009F7035" w:rsidRPr="008C01DD" w:rsidRDefault="009F7035" w:rsidP="009F7035">
      <w:pPr>
        <w:pStyle w:val="Odstavecseseznamem"/>
        <w:ind w:left="5664"/>
      </w:pPr>
      <w:r>
        <w:t>(otevřená úloha)</w:t>
      </w:r>
    </w:p>
    <w:sectPr w:rsidR="009F7035" w:rsidRPr="008C01D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B8" w:rsidRDefault="00176DB8" w:rsidP="00CA6778">
      <w:pPr>
        <w:spacing w:before="0" w:after="0"/>
      </w:pPr>
      <w:r>
        <w:separator/>
      </w:r>
    </w:p>
  </w:endnote>
  <w:endnote w:type="continuationSeparator" w:id="0">
    <w:p w:rsidR="00176DB8" w:rsidRDefault="00176DB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</w:t>
    </w:r>
    <w:r w:rsidR="00477EA1">
      <w:rPr>
        <w:color w:val="808080" w:themeColor="background1" w:themeShade="80"/>
      </w:rPr>
      <w:t>eno jinak, je Mgr</w:t>
    </w:r>
    <w:r w:rsidRPr="0015164B">
      <w:rPr>
        <w:color w:val="808080" w:themeColor="background1" w:themeShade="80"/>
      </w:rPr>
      <w:t>.</w:t>
    </w:r>
    <w:r w:rsidR="00477EA1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B8" w:rsidRDefault="00176DB8" w:rsidP="00CA6778">
      <w:pPr>
        <w:spacing w:before="0" w:after="0"/>
      </w:pPr>
      <w:r>
        <w:separator/>
      </w:r>
    </w:p>
  </w:footnote>
  <w:footnote w:type="continuationSeparator" w:id="0">
    <w:p w:rsidR="00176DB8" w:rsidRDefault="00176DB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D79"/>
    <w:multiLevelType w:val="hybridMultilevel"/>
    <w:tmpl w:val="AB28B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043E5"/>
    <w:multiLevelType w:val="hybridMultilevel"/>
    <w:tmpl w:val="74020B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168DE"/>
    <w:multiLevelType w:val="hybridMultilevel"/>
    <w:tmpl w:val="C186A6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265E5"/>
    <w:multiLevelType w:val="hybridMultilevel"/>
    <w:tmpl w:val="FDC061B4"/>
    <w:lvl w:ilvl="0" w:tplc="C6FEB6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121F6"/>
    <w:multiLevelType w:val="hybridMultilevel"/>
    <w:tmpl w:val="39EC62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15A4E"/>
    <w:multiLevelType w:val="hybridMultilevel"/>
    <w:tmpl w:val="4B58C3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6630D"/>
    <w:multiLevelType w:val="hybridMultilevel"/>
    <w:tmpl w:val="076E6CA4"/>
    <w:lvl w:ilvl="0" w:tplc="4E50BC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C4D3A"/>
    <w:multiLevelType w:val="hybridMultilevel"/>
    <w:tmpl w:val="3C9C88F2"/>
    <w:lvl w:ilvl="0" w:tplc="C012EF0C">
      <w:start w:val="1"/>
      <w:numFmt w:val="decimal"/>
      <w:lvlText w:val="%1."/>
      <w:lvlJc w:val="left"/>
      <w:pPr>
        <w:ind w:left="1080" w:hanging="720"/>
      </w:pPr>
      <w:rPr>
        <w:rFonts w:ascii="Arial" w:hAnsi="Arial" w:cstheme="minorBidi" w:hint="default"/>
        <w:b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357C6"/>
    <w:multiLevelType w:val="hybridMultilevel"/>
    <w:tmpl w:val="9F4CC5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236D1"/>
    <w:multiLevelType w:val="hybridMultilevel"/>
    <w:tmpl w:val="EF52CC96"/>
    <w:lvl w:ilvl="0" w:tplc="1F4C239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65CF3"/>
    <w:rsid w:val="0003513F"/>
    <w:rsid w:val="00084AD2"/>
    <w:rsid w:val="000D6BAC"/>
    <w:rsid w:val="0015164B"/>
    <w:rsid w:val="0017080B"/>
    <w:rsid w:val="00176DB8"/>
    <w:rsid w:val="002268BB"/>
    <w:rsid w:val="00235DCF"/>
    <w:rsid w:val="00247D1D"/>
    <w:rsid w:val="00252D2D"/>
    <w:rsid w:val="00266793"/>
    <w:rsid w:val="00281EB3"/>
    <w:rsid w:val="00375125"/>
    <w:rsid w:val="003C040B"/>
    <w:rsid w:val="003D1D48"/>
    <w:rsid w:val="00441154"/>
    <w:rsid w:val="004513CC"/>
    <w:rsid w:val="00477EA1"/>
    <w:rsid w:val="004A57BF"/>
    <w:rsid w:val="004B0AD8"/>
    <w:rsid w:val="004E43C3"/>
    <w:rsid w:val="00560C43"/>
    <w:rsid w:val="005D4579"/>
    <w:rsid w:val="006347FB"/>
    <w:rsid w:val="00650E7D"/>
    <w:rsid w:val="006515B1"/>
    <w:rsid w:val="006516F6"/>
    <w:rsid w:val="00666590"/>
    <w:rsid w:val="00684206"/>
    <w:rsid w:val="007269D6"/>
    <w:rsid w:val="00796ED8"/>
    <w:rsid w:val="007C0EFE"/>
    <w:rsid w:val="00833AA2"/>
    <w:rsid w:val="008813B0"/>
    <w:rsid w:val="008E0AE0"/>
    <w:rsid w:val="00947E9C"/>
    <w:rsid w:val="00952C14"/>
    <w:rsid w:val="009676D3"/>
    <w:rsid w:val="009C77DA"/>
    <w:rsid w:val="009F7035"/>
    <w:rsid w:val="00A73CD8"/>
    <w:rsid w:val="00B82AAC"/>
    <w:rsid w:val="00BD446E"/>
    <w:rsid w:val="00C10089"/>
    <w:rsid w:val="00CA6778"/>
    <w:rsid w:val="00CA68AF"/>
    <w:rsid w:val="00E149CB"/>
    <w:rsid w:val="00E63C84"/>
    <w:rsid w:val="00ED5AB2"/>
    <w:rsid w:val="00F23263"/>
    <w:rsid w:val="00F33FE9"/>
    <w:rsid w:val="00F52C75"/>
    <w:rsid w:val="00F65CF3"/>
    <w:rsid w:val="00F670D0"/>
    <w:rsid w:val="00FC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9F703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42</TotalTime>
  <Pages>4</Pages>
  <Words>498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14</cp:revision>
  <cp:lastPrinted>2013-11-27T20:54:00Z</cp:lastPrinted>
  <dcterms:created xsi:type="dcterms:W3CDTF">2013-11-16T15:51:00Z</dcterms:created>
  <dcterms:modified xsi:type="dcterms:W3CDTF">2013-11-27T20:55:00Z</dcterms:modified>
</cp:coreProperties>
</file>