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F2" w:rsidRDefault="003E2EF2" w:rsidP="003E2EF2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FE108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E1088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Styl administrativní I</w:t>
      </w:r>
    </w:p>
    <w:p w:rsidR="003E2EF2" w:rsidRDefault="003E2EF2" w:rsidP="003E2EF2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E2EF2" w:rsidRPr="00FD2F4F" w:rsidRDefault="003E2EF2" w:rsidP="003E2E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lastRenderedPageBreak/>
        <w:t>ACL a.s</w:t>
      </w:r>
    </w:p>
    <w:p w:rsidR="003E2EF2" w:rsidRPr="00FD2F4F" w:rsidRDefault="003E2EF2" w:rsidP="003E2E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Olomoucká 52</w:t>
      </w:r>
    </w:p>
    <w:p w:rsidR="003E2EF2" w:rsidRPr="00FD2F4F" w:rsidRDefault="003E2EF2" w:rsidP="003E2E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618 00 Brno</w:t>
      </w:r>
    </w:p>
    <w:p w:rsidR="003E2EF2" w:rsidRPr="00FD2F4F" w:rsidRDefault="003E2EF2" w:rsidP="003E2E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E2EF2" w:rsidRPr="00FD2F4F" w:rsidRDefault="003E2EF2" w:rsidP="00743DD0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Vážená paní, vážený pane,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reaguji na Vaši nabídku práce asistenta personálního ředitele zveřejněnou dne </w:t>
      </w:r>
      <w:proofErr w:type="gram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11.11.2011</w:t>
      </w:r>
      <w:proofErr w:type="gram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FE108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na serveru www.jobs.cz. Jak můžete vidět v přiloženém životopise, splňuji klíčové požadavky na tuto pozici. Vystudoval jsem lidské zdroje a psychologii na fakultě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psychosocilálních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studií Masarykovy univerzity v Brně a mluvím plynně anglicky a španělsky.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S personalistikou mám zkušenosti, protože jsem na obdobné pozici pracoval rok během studia. Vyhodnocoval jsem psychodiagnostické testy, participoval na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Assessment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</w:t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Develepment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centrech</w:t>
      </w:r>
      <w:r w:rsidR="00FE108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připravoval podklady pro ředitele personální agentury. Absolvoval jsem mnoho vzdělávacích kurzů z oblasti lidských zdrojů a jsem velmi motivován své znalosti prohlubovat a využít je v praxi. 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Pokud Vás můj životopis zaujme, rád se dostavím na osobní pohovor.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S pozdravem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Jan Horský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</w:r>
      <w:proofErr w:type="spellStart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Charbulova</w:t>
      </w:r>
      <w:proofErr w:type="spellEnd"/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14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618 0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0 Brno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 xml:space="preserve">tel: 601 111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111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br/>
        <w:t>e-mail:</w:t>
      </w:r>
      <w:r w:rsidRPr="00FD2F4F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jan.kalia@poslat.cz</w:t>
      </w:r>
    </w:p>
    <w:p w:rsidR="003E2EF2" w:rsidRDefault="003E2EF2" w:rsidP="003E2EF2">
      <w:pPr>
        <w:ind w:left="2832" w:firstLine="708"/>
      </w:pPr>
      <w:r>
        <w:t>(Vzhledem k povaze úloh není uveden zdroj.)</w:t>
      </w:r>
    </w:p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lastRenderedPageBreak/>
        <w:t>Jaké funkce tento text převážně plní?</w:t>
      </w:r>
    </w:p>
    <w:p w:rsidR="003E2EF2" w:rsidRPr="003E2EF2" w:rsidRDefault="003E2EF2" w:rsidP="003E2EF2">
      <w:pPr>
        <w:pStyle w:val="Odstavecseseznamem"/>
        <w:numPr>
          <w:ilvl w:val="0"/>
          <w:numId w:val="2"/>
        </w:numPr>
      </w:pPr>
      <w:r w:rsidRPr="003E2EF2">
        <w:t>sdělná a získávací</w:t>
      </w:r>
    </w:p>
    <w:p w:rsidR="003E2EF2" w:rsidRDefault="003E2EF2" w:rsidP="003E2EF2">
      <w:pPr>
        <w:pStyle w:val="Odstavecseseznamem"/>
        <w:numPr>
          <w:ilvl w:val="0"/>
          <w:numId w:val="2"/>
        </w:numPr>
      </w:pPr>
      <w:r>
        <w:t>sdělná a estetická</w:t>
      </w:r>
    </w:p>
    <w:p w:rsidR="003E2EF2" w:rsidRDefault="003E2EF2" w:rsidP="003E2EF2">
      <w:pPr>
        <w:pStyle w:val="Odstavecseseznamem"/>
        <w:numPr>
          <w:ilvl w:val="0"/>
          <w:numId w:val="2"/>
        </w:numPr>
      </w:pPr>
      <w:r>
        <w:t>řídící a informační</w:t>
      </w:r>
    </w:p>
    <w:p w:rsidR="003E2EF2" w:rsidRDefault="003E2EF2" w:rsidP="003E2EF2">
      <w:pPr>
        <w:pStyle w:val="Odstavecseseznamem"/>
        <w:numPr>
          <w:ilvl w:val="0"/>
          <w:numId w:val="2"/>
        </w:numPr>
      </w:pPr>
      <w:r>
        <w:t>sdělná a správní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t>Kdo je účastník komunikace ve výchozím textu?</w:t>
      </w:r>
    </w:p>
    <w:p w:rsidR="003E2EF2" w:rsidRDefault="003E2EF2" w:rsidP="003E2EF2">
      <w:pPr>
        <w:pStyle w:val="Odstavecseseznamem"/>
        <w:numPr>
          <w:ilvl w:val="0"/>
          <w:numId w:val="3"/>
        </w:numPr>
      </w:pPr>
      <w:r>
        <w:t>dva zástupci instituce</w:t>
      </w:r>
    </w:p>
    <w:p w:rsidR="003E2EF2" w:rsidRPr="003E2EF2" w:rsidRDefault="003E2EF2" w:rsidP="003E2EF2">
      <w:pPr>
        <w:pStyle w:val="Odstavecseseznamem"/>
        <w:numPr>
          <w:ilvl w:val="0"/>
          <w:numId w:val="3"/>
        </w:numPr>
      </w:pPr>
      <w:r w:rsidRPr="003E2EF2">
        <w:t>zástupce instituce a soukromá osoba</w:t>
      </w:r>
    </w:p>
    <w:p w:rsidR="003E2EF2" w:rsidRDefault="003E2EF2" w:rsidP="003E2EF2">
      <w:pPr>
        <w:pStyle w:val="Odstavecseseznamem"/>
        <w:numPr>
          <w:ilvl w:val="0"/>
          <w:numId w:val="3"/>
        </w:numPr>
      </w:pPr>
      <w:r>
        <w:t>dvě soukromé osoby</w:t>
      </w:r>
    </w:p>
    <w:p w:rsidR="003E2EF2" w:rsidRPr="00761B3B" w:rsidRDefault="003E2EF2" w:rsidP="003E2EF2">
      <w:pPr>
        <w:pStyle w:val="Odstavecseseznamem"/>
        <w:numPr>
          <w:ilvl w:val="0"/>
          <w:numId w:val="3"/>
        </w:numPr>
      </w:pPr>
      <w:r w:rsidRPr="00761B3B">
        <w:t>soukromá osoba a hromadný příjemce</w:t>
      </w:r>
    </w:p>
    <w:p w:rsidR="003E2EF2" w:rsidRDefault="003E2EF2" w:rsidP="003E2EF2">
      <w:pPr>
        <w:rPr>
          <w:b/>
        </w:rPr>
      </w:pPr>
    </w:p>
    <w:p w:rsidR="003E2EF2" w:rsidRDefault="003E2EF2" w:rsidP="003E2EF2">
      <w:pPr>
        <w:pStyle w:val="Odstavecseseznamem"/>
        <w:numPr>
          <w:ilvl w:val="0"/>
          <w:numId w:val="1"/>
        </w:numPr>
      </w:pPr>
      <w:r w:rsidRPr="000217B9">
        <w:t>S jakým záměrem byl tento text pravděpodobně napsán?</w:t>
      </w:r>
    </w:p>
    <w:p w:rsidR="003E2EF2" w:rsidRPr="003E2EF2" w:rsidRDefault="003E2EF2" w:rsidP="003E2EF2">
      <w:pPr>
        <w:pStyle w:val="Odstavecseseznamem"/>
        <w:numPr>
          <w:ilvl w:val="0"/>
          <w:numId w:val="4"/>
        </w:numPr>
      </w:pPr>
      <w:r w:rsidRPr="003E2EF2">
        <w:t>Pisatel projevuje zájem o nabízenou práci.</w:t>
      </w:r>
    </w:p>
    <w:p w:rsidR="003E2EF2" w:rsidRDefault="003E2EF2" w:rsidP="003E2EF2">
      <w:pPr>
        <w:pStyle w:val="Odstavecseseznamem"/>
        <w:numPr>
          <w:ilvl w:val="0"/>
          <w:numId w:val="4"/>
        </w:numPr>
      </w:pPr>
      <w:r>
        <w:t>Pisatel si stěžuje u dané společnosti.</w:t>
      </w:r>
    </w:p>
    <w:p w:rsidR="003E2EF2" w:rsidRDefault="003E2EF2" w:rsidP="003E2EF2">
      <w:pPr>
        <w:pStyle w:val="Odstavecseseznamem"/>
        <w:numPr>
          <w:ilvl w:val="0"/>
          <w:numId w:val="4"/>
        </w:numPr>
      </w:pPr>
      <w:r>
        <w:t>Pisatel kontaktuje danou společnost, aby si objednal jejich služby.</w:t>
      </w:r>
    </w:p>
    <w:p w:rsidR="003E2EF2" w:rsidRDefault="003E2EF2" w:rsidP="003E2EF2">
      <w:pPr>
        <w:pStyle w:val="Odstavecseseznamem"/>
        <w:numPr>
          <w:ilvl w:val="0"/>
          <w:numId w:val="4"/>
        </w:numPr>
      </w:pPr>
      <w:r>
        <w:t>Pisatel by rád v dané firmě uskutečnil přednášku na téma Lidské zdroje.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t>Určete slohový postup, který byl uplatněn při výstavbě daného textu.</w:t>
      </w:r>
    </w:p>
    <w:p w:rsidR="003E2EF2" w:rsidRDefault="003E2EF2" w:rsidP="003E2EF2">
      <w:pPr>
        <w:pStyle w:val="Odstavecseseznamem"/>
        <w:numPr>
          <w:ilvl w:val="0"/>
          <w:numId w:val="5"/>
        </w:numPr>
      </w:pPr>
      <w:r>
        <w:t>vyprávěcí</w:t>
      </w:r>
    </w:p>
    <w:p w:rsidR="003E2EF2" w:rsidRDefault="003E2EF2" w:rsidP="003E2EF2">
      <w:pPr>
        <w:pStyle w:val="Odstavecseseznamem"/>
        <w:numPr>
          <w:ilvl w:val="0"/>
          <w:numId w:val="5"/>
        </w:numPr>
      </w:pPr>
      <w:r>
        <w:t>úvahový</w:t>
      </w:r>
    </w:p>
    <w:p w:rsidR="003E2EF2" w:rsidRDefault="003E2EF2" w:rsidP="003E2EF2">
      <w:pPr>
        <w:pStyle w:val="Odstavecseseznamem"/>
        <w:numPr>
          <w:ilvl w:val="0"/>
          <w:numId w:val="5"/>
        </w:numPr>
      </w:pPr>
      <w:r>
        <w:t>výkladový</w:t>
      </w:r>
    </w:p>
    <w:p w:rsidR="003E2EF2" w:rsidRPr="003E2EF2" w:rsidRDefault="003E2EF2" w:rsidP="003E2EF2">
      <w:pPr>
        <w:pStyle w:val="Odstavecseseznamem"/>
        <w:numPr>
          <w:ilvl w:val="0"/>
          <w:numId w:val="5"/>
        </w:numPr>
      </w:pPr>
      <w:r w:rsidRPr="003E2EF2">
        <w:t>popisný</w:t>
      </w:r>
    </w:p>
    <w:p w:rsidR="003E2EF2" w:rsidRDefault="003E2EF2" w:rsidP="003E2EF2">
      <w:pPr>
        <w:rPr>
          <w:b/>
        </w:rPr>
      </w:pPr>
    </w:p>
    <w:p w:rsidR="003E2EF2" w:rsidRDefault="003E2EF2" w:rsidP="003E2EF2">
      <w:pPr>
        <w:pStyle w:val="Odstavecseseznamem"/>
        <w:numPr>
          <w:ilvl w:val="0"/>
          <w:numId w:val="1"/>
        </w:numPr>
      </w:pPr>
      <w:r w:rsidRPr="000217B9">
        <w:t>Ke kterému slohovému útvaru daný text přiřadíte?</w:t>
      </w:r>
    </w:p>
    <w:p w:rsidR="003E2EF2" w:rsidRDefault="003E2EF2" w:rsidP="003E2EF2">
      <w:pPr>
        <w:pStyle w:val="Odstavecseseznamem"/>
        <w:numPr>
          <w:ilvl w:val="0"/>
          <w:numId w:val="6"/>
        </w:numPr>
      </w:pPr>
      <w:r>
        <w:t>životopis</w:t>
      </w:r>
    </w:p>
    <w:p w:rsidR="003E2EF2" w:rsidRDefault="003E2EF2" w:rsidP="003E2EF2">
      <w:pPr>
        <w:pStyle w:val="Odstavecseseznamem"/>
        <w:numPr>
          <w:ilvl w:val="0"/>
          <w:numId w:val="6"/>
        </w:numPr>
      </w:pPr>
      <w:r>
        <w:t>posudek</w:t>
      </w:r>
    </w:p>
    <w:p w:rsidR="003E2EF2" w:rsidRPr="003E2EF2" w:rsidRDefault="003E2EF2" w:rsidP="003E2EF2">
      <w:pPr>
        <w:pStyle w:val="Odstavecseseznamem"/>
        <w:numPr>
          <w:ilvl w:val="0"/>
          <w:numId w:val="6"/>
        </w:numPr>
      </w:pPr>
      <w:r w:rsidRPr="003E2EF2">
        <w:t>motivační dopis</w:t>
      </w:r>
    </w:p>
    <w:p w:rsidR="003E2EF2" w:rsidRDefault="003E2EF2" w:rsidP="003E2EF2">
      <w:pPr>
        <w:pStyle w:val="Odstavecseseznamem"/>
        <w:numPr>
          <w:ilvl w:val="0"/>
          <w:numId w:val="6"/>
        </w:numPr>
      </w:pPr>
      <w:r>
        <w:t>plná moc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t>Kterou část v záhlaví dopisu pisatel zapomněl uvést?</w:t>
      </w:r>
    </w:p>
    <w:p w:rsidR="003E2EF2" w:rsidRDefault="003E2EF2" w:rsidP="003E2EF2">
      <w:pPr>
        <w:pStyle w:val="Odstavecseseznamem"/>
        <w:numPr>
          <w:ilvl w:val="0"/>
          <w:numId w:val="7"/>
        </w:numPr>
      </w:pPr>
      <w:r>
        <w:t>adresu příjemce</w:t>
      </w:r>
    </w:p>
    <w:p w:rsidR="003E2EF2" w:rsidRPr="003E2EF2" w:rsidRDefault="003E2EF2" w:rsidP="003E2EF2">
      <w:pPr>
        <w:pStyle w:val="Odstavecseseznamem"/>
        <w:numPr>
          <w:ilvl w:val="0"/>
          <w:numId w:val="7"/>
        </w:numPr>
      </w:pPr>
      <w:r w:rsidRPr="003E2EF2">
        <w:t>místo a datum</w:t>
      </w:r>
    </w:p>
    <w:p w:rsidR="003E2EF2" w:rsidRDefault="003E2EF2" w:rsidP="003E2EF2">
      <w:pPr>
        <w:pStyle w:val="Odstavecseseznamem"/>
        <w:numPr>
          <w:ilvl w:val="0"/>
          <w:numId w:val="7"/>
        </w:numPr>
      </w:pPr>
      <w:r>
        <w:t>číslo jednací</w:t>
      </w:r>
    </w:p>
    <w:p w:rsidR="003E2EF2" w:rsidRDefault="003E2EF2" w:rsidP="003E2EF2">
      <w:pPr>
        <w:pStyle w:val="Odstavecseseznamem"/>
        <w:numPr>
          <w:ilvl w:val="0"/>
          <w:numId w:val="7"/>
        </w:numPr>
      </w:pPr>
      <w:r>
        <w:t>oslovení</w:t>
      </w:r>
    </w:p>
    <w:p w:rsidR="003E2EF2" w:rsidRDefault="00FE1088" w:rsidP="003E2EF2">
      <w:pPr>
        <w:pStyle w:val="Odstavecseseznamem"/>
        <w:ind w:left="1080"/>
      </w:pPr>
      <w:r>
        <w:br/>
      </w:r>
    </w:p>
    <w:p w:rsidR="003E2EF2" w:rsidRDefault="003E2EF2" w:rsidP="003E2EF2">
      <w:pPr>
        <w:pStyle w:val="Odstavecseseznamem"/>
        <w:numPr>
          <w:ilvl w:val="0"/>
          <w:numId w:val="1"/>
        </w:numPr>
      </w:pPr>
      <w:r>
        <w:t>Který požadavek nesplňuje psaní úředního dopisu?</w:t>
      </w:r>
    </w:p>
    <w:p w:rsidR="003E2EF2" w:rsidRDefault="003E2EF2" w:rsidP="003E2EF2">
      <w:pPr>
        <w:pStyle w:val="Odstavecseseznamem"/>
        <w:numPr>
          <w:ilvl w:val="0"/>
          <w:numId w:val="8"/>
        </w:numPr>
      </w:pPr>
      <w:r>
        <w:t>věcná výstižnost</w:t>
      </w:r>
    </w:p>
    <w:p w:rsidR="003E2EF2" w:rsidRDefault="003E2EF2" w:rsidP="003E2EF2">
      <w:pPr>
        <w:pStyle w:val="Odstavecseseznamem"/>
        <w:numPr>
          <w:ilvl w:val="0"/>
          <w:numId w:val="8"/>
        </w:numPr>
      </w:pPr>
      <w:r>
        <w:t>srozumitelnost</w:t>
      </w:r>
    </w:p>
    <w:p w:rsidR="003E2EF2" w:rsidRPr="003E2EF2" w:rsidRDefault="003E2EF2" w:rsidP="003E2EF2">
      <w:pPr>
        <w:pStyle w:val="Odstavecseseznamem"/>
        <w:numPr>
          <w:ilvl w:val="0"/>
          <w:numId w:val="8"/>
        </w:numPr>
      </w:pPr>
      <w:r w:rsidRPr="003E2EF2">
        <w:t>subjektivnost</w:t>
      </w:r>
    </w:p>
    <w:p w:rsidR="003E2EF2" w:rsidRDefault="003E2EF2" w:rsidP="003E2EF2">
      <w:pPr>
        <w:pStyle w:val="Odstavecseseznamem"/>
        <w:numPr>
          <w:ilvl w:val="0"/>
          <w:numId w:val="8"/>
        </w:numPr>
      </w:pPr>
      <w:r>
        <w:t>standardizace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lastRenderedPageBreak/>
        <w:t>Který z následujících jazykových prostředků se neuplatňuje v textu?</w:t>
      </w:r>
    </w:p>
    <w:p w:rsidR="003E2EF2" w:rsidRDefault="003E2EF2" w:rsidP="003E2EF2">
      <w:pPr>
        <w:pStyle w:val="Odstavecseseznamem"/>
        <w:numPr>
          <w:ilvl w:val="0"/>
          <w:numId w:val="9"/>
        </w:numPr>
      </w:pPr>
      <w:r>
        <w:t>termíny</w:t>
      </w:r>
    </w:p>
    <w:p w:rsidR="003E2EF2" w:rsidRPr="003E2EF2" w:rsidRDefault="003E2EF2" w:rsidP="003E2EF2">
      <w:pPr>
        <w:pStyle w:val="Odstavecseseznamem"/>
        <w:numPr>
          <w:ilvl w:val="0"/>
          <w:numId w:val="9"/>
        </w:numPr>
      </w:pPr>
      <w:r w:rsidRPr="003E2EF2">
        <w:t>slangová slova</w:t>
      </w:r>
    </w:p>
    <w:p w:rsidR="003E2EF2" w:rsidRDefault="003E2EF2" w:rsidP="003E2EF2">
      <w:pPr>
        <w:pStyle w:val="Odstavecseseznamem"/>
        <w:numPr>
          <w:ilvl w:val="0"/>
          <w:numId w:val="9"/>
        </w:numPr>
      </w:pPr>
      <w:r>
        <w:t>ustálené formulace</w:t>
      </w:r>
    </w:p>
    <w:p w:rsidR="003E2EF2" w:rsidRDefault="003E2EF2" w:rsidP="003E2EF2">
      <w:pPr>
        <w:pStyle w:val="Odstavecseseznamem"/>
        <w:numPr>
          <w:ilvl w:val="0"/>
          <w:numId w:val="9"/>
        </w:numPr>
      </w:pPr>
      <w:r>
        <w:t>slova cizího původu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t>Které z následujících vyjádření platí o komunikaci v administrativním stylu?</w:t>
      </w:r>
    </w:p>
    <w:p w:rsidR="003E2EF2" w:rsidRDefault="003E2EF2" w:rsidP="003E2EF2">
      <w:pPr>
        <w:pStyle w:val="Odstavecseseznamem"/>
        <w:numPr>
          <w:ilvl w:val="0"/>
          <w:numId w:val="10"/>
        </w:numPr>
      </w:pPr>
      <w:r>
        <w:t>Má formální ráz a je vždy soukromá.</w:t>
      </w:r>
    </w:p>
    <w:p w:rsidR="003E2EF2" w:rsidRDefault="003E2EF2" w:rsidP="003E2EF2">
      <w:pPr>
        <w:pStyle w:val="Odstavecseseznamem"/>
        <w:numPr>
          <w:ilvl w:val="0"/>
          <w:numId w:val="10"/>
        </w:numPr>
      </w:pPr>
      <w:r>
        <w:t>Má neformální ráz a je vždy veřejná.</w:t>
      </w:r>
    </w:p>
    <w:p w:rsidR="003E2EF2" w:rsidRPr="003E2EF2" w:rsidRDefault="003E2EF2" w:rsidP="003E2EF2">
      <w:pPr>
        <w:pStyle w:val="Odstavecseseznamem"/>
        <w:numPr>
          <w:ilvl w:val="0"/>
          <w:numId w:val="10"/>
        </w:numPr>
      </w:pPr>
      <w:r w:rsidRPr="003E2EF2">
        <w:t>Má formální ráz a je v mnoha případech veřejná.</w:t>
      </w:r>
    </w:p>
    <w:p w:rsidR="003E2EF2" w:rsidRDefault="003E2EF2" w:rsidP="003E2EF2">
      <w:pPr>
        <w:pStyle w:val="Odstavecseseznamem"/>
        <w:numPr>
          <w:ilvl w:val="0"/>
          <w:numId w:val="10"/>
        </w:numPr>
      </w:pPr>
      <w:r>
        <w:t>Má neformální ráz a je výhradně soukromá.</w:t>
      </w:r>
    </w:p>
    <w:p w:rsidR="003E2EF2" w:rsidRDefault="003E2EF2" w:rsidP="003E2EF2"/>
    <w:p w:rsidR="003E2EF2" w:rsidRDefault="003E2EF2" w:rsidP="003E2EF2">
      <w:pPr>
        <w:pStyle w:val="Odstavecseseznamem"/>
        <w:numPr>
          <w:ilvl w:val="0"/>
          <w:numId w:val="1"/>
        </w:numPr>
      </w:pPr>
      <w:r>
        <w:t>Pro který slohový útvar se používá zkratka CV?</w:t>
      </w:r>
    </w:p>
    <w:p w:rsidR="003E2EF2" w:rsidRDefault="003E2EF2" w:rsidP="003E2EF2">
      <w:pPr>
        <w:pStyle w:val="Odstavecseseznamem"/>
        <w:numPr>
          <w:ilvl w:val="0"/>
          <w:numId w:val="11"/>
        </w:numPr>
      </w:pPr>
      <w:r>
        <w:t>pro pracovní smlouvu</w:t>
      </w:r>
    </w:p>
    <w:p w:rsidR="003E2EF2" w:rsidRDefault="003E2EF2" w:rsidP="003E2EF2">
      <w:pPr>
        <w:pStyle w:val="Odstavecseseznamem"/>
        <w:numPr>
          <w:ilvl w:val="0"/>
          <w:numId w:val="11"/>
        </w:numPr>
      </w:pPr>
      <w:r>
        <w:t>pro pracovní inzerát</w:t>
      </w:r>
    </w:p>
    <w:p w:rsidR="003E2EF2" w:rsidRDefault="003E2EF2" w:rsidP="003E2EF2">
      <w:pPr>
        <w:pStyle w:val="Odstavecseseznamem"/>
        <w:numPr>
          <w:ilvl w:val="0"/>
          <w:numId w:val="11"/>
        </w:numPr>
      </w:pPr>
      <w:r>
        <w:t>pro profesní posudek</w:t>
      </w:r>
    </w:p>
    <w:p w:rsidR="003E2EF2" w:rsidRPr="003E2EF2" w:rsidRDefault="003E2EF2" w:rsidP="003E2EF2">
      <w:pPr>
        <w:pStyle w:val="Odstavecseseznamem"/>
        <w:numPr>
          <w:ilvl w:val="0"/>
          <w:numId w:val="11"/>
        </w:numPr>
      </w:pPr>
      <w:r w:rsidRPr="003E2EF2">
        <w:t>pro profesní životopis</w:t>
      </w:r>
    </w:p>
    <w:p w:rsidR="003E2EF2" w:rsidRDefault="003E2EF2" w:rsidP="003E2EF2">
      <w:pPr>
        <w:rPr>
          <w:b/>
        </w:rPr>
      </w:pPr>
    </w:p>
    <w:p w:rsidR="003E2EF2" w:rsidRDefault="003E2EF2" w:rsidP="003E2EF2">
      <w:pPr>
        <w:pStyle w:val="Odstavecseseznamem"/>
        <w:numPr>
          <w:ilvl w:val="0"/>
          <w:numId w:val="1"/>
        </w:numPr>
      </w:pPr>
      <w:r w:rsidRPr="00FE4FFE">
        <w:t>Které administrativní texty nebý</w:t>
      </w:r>
      <w:r>
        <w:t>vají určeny hromadnému adresátu?</w:t>
      </w:r>
    </w:p>
    <w:p w:rsidR="003E2EF2" w:rsidRDefault="003E2EF2" w:rsidP="003E2EF2">
      <w:pPr>
        <w:pStyle w:val="Odstavecseseznamem"/>
        <w:numPr>
          <w:ilvl w:val="0"/>
          <w:numId w:val="12"/>
        </w:numPr>
      </w:pPr>
      <w:r>
        <w:t>vyhlášky a nařízení</w:t>
      </w:r>
    </w:p>
    <w:p w:rsidR="003E2EF2" w:rsidRDefault="003E2EF2" w:rsidP="003E2EF2">
      <w:pPr>
        <w:pStyle w:val="Odstavecseseznamem"/>
        <w:numPr>
          <w:ilvl w:val="0"/>
          <w:numId w:val="12"/>
        </w:numPr>
      </w:pPr>
      <w:r>
        <w:t>zákony</w:t>
      </w:r>
    </w:p>
    <w:p w:rsidR="003E2EF2" w:rsidRPr="003E2EF2" w:rsidRDefault="003E2EF2" w:rsidP="003E2EF2">
      <w:pPr>
        <w:pStyle w:val="Odstavecseseznamem"/>
        <w:numPr>
          <w:ilvl w:val="0"/>
          <w:numId w:val="12"/>
        </w:numPr>
      </w:pPr>
      <w:r w:rsidRPr="003E2EF2">
        <w:t>pracovní smlouvy</w:t>
      </w:r>
    </w:p>
    <w:p w:rsidR="003E2EF2" w:rsidRDefault="003E2EF2" w:rsidP="003E2EF2">
      <w:pPr>
        <w:pStyle w:val="Odstavecseseznamem"/>
        <w:numPr>
          <w:ilvl w:val="0"/>
          <w:numId w:val="12"/>
        </w:numPr>
      </w:pPr>
      <w:r>
        <w:t>protokoly z jednání</w:t>
      </w:r>
    </w:p>
    <w:p w:rsidR="003E2EF2" w:rsidRDefault="003E2EF2" w:rsidP="003E2EF2"/>
    <w:p w:rsidR="003E2EF2" w:rsidRPr="00FE4FFE" w:rsidRDefault="003E2EF2" w:rsidP="003E2EF2">
      <w:pPr>
        <w:pStyle w:val="Odstavecseseznamem"/>
        <w:numPr>
          <w:ilvl w:val="0"/>
          <w:numId w:val="1"/>
        </w:numPr>
        <w:rPr>
          <w:b/>
          <w:i/>
        </w:rPr>
      </w:pPr>
      <w:r>
        <w:t xml:space="preserve">Které slovo synonymicky neodpovídá slovu </w:t>
      </w:r>
      <w:r w:rsidRPr="00FE4FFE">
        <w:rPr>
          <w:b/>
          <w:i/>
        </w:rPr>
        <w:t>participovat</w:t>
      </w:r>
      <w:r>
        <w:t>?</w:t>
      </w:r>
    </w:p>
    <w:p w:rsidR="003E2EF2" w:rsidRDefault="003E2EF2" w:rsidP="003E2EF2">
      <w:pPr>
        <w:pStyle w:val="Odstavecseseznamem"/>
        <w:numPr>
          <w:ilvl w:val="0"/>
          <w:numId w:val="13"/>
        </w:numPr>
      </w:pPr>
      <w:r>
        <w:t>účastnit se</w:t>
      </w:r>
    </w:p>
    <w:p w:rsidR="003E2EF2" w:rsidRDefault="003E2EF2" w:rsidP="003E2EF2">
      <w:pPr>
        <w:pStyle w:val="Odstavecseseznamem"/>
        <w:numPr>
          <w:ilvl w:val="0"/>
          <w:numId w:val="13"/>
        </w:numPr>
      </w:pPr>
      <w:r>
        <w:t>podílet se</w:t>
      </w:r>
    </w:p>
    <w:p w:rsidR="003E2EF2" w:rsidRDefault="003E2EF2" w:rsidP="003E2EF2">
      <w:pPr>
        <w:pStyle w:val="Odstavecseseznamem"/>
        <w:numPr>
          <w:ilvl w:val="0"/>
          <w:numId w:val="13"/>
        </w:numPr>
      </w:pPr>
      <w:r>
        <w:t>spolupracovat</w:t>
      </w:r>
    </w:p>
    <w:p w:rsidR="003E2EF2" w:rsidRPr="003E2EF2" w:rsidRDefault="003E2EF2" w:rsidP="003E2EF2">
      <w:pPr>
        <w:pStyle w:val="Odstavecseseznamem"/>
        <w:numPr>
          <w:ilvl w:val="0"/>
          <w:numId w:val="13"/>
        </w:numPr>
      </w:pPr>
      <w:r w:rsidRPr="003E2EF2">
        <w:t>podporovat</w:t>
      </w:r>
    </w:p>
    <w:p w:rsidR="003E2EF2" w:rsidRDefault="003E2EF2" w:rsidP="003E2EF2">
      <w:pPr>
        <w:rPr>
          <w:b/>
        </w:rPr>
      </w:pPr>
    </w:p>
    <w:p w:rsidR="003E2EF2" w:rsidRDefault="003E2EF2" w:rsidP="003E2EF2">
      <w:pPr>
        <w:pStyle w:val="Odstavecseseznamem"/>
        <w:numPr>
          <w:ilvl w:val="0"/>
          <w:numId w:val="1"/>
        </w:numPr>
      </w:pPr>
      <w:r w:rsidRPr="00046121">
        <w:t>Španělský jazyk patří</w:t>
      </w:r>
    </w:p>
    <w:p w:rsidR="003E2EF2" w:rsidRDefault="003E2EF2" w:rsidP="003E2EF2">
      <w:pPr>
        <w:pStyle w:val="Odstavecseseznamem"/>
        <w:numPr>
          <w:ilvl w:val="0"/>
          <w:numId w:val="14"/>
        </w:numPr>
      </w:pPr>
      <w:r>
        <w:t>do stejné skupiny jako angličtina, a to do germánské</w:t>
      </w:r>
    </w:p>
    <w:p w:rsidR="003E2EF2" w:rsidRPr="003E2EF2" w:rsidRDefault="003E2EF2" w:rsidP="003E2EF2">
      <w:pPr>
        <w:pStyle w:val="Odstavecseseznamem"/>
        <w:numPr>
          <w:ilvl w:val="0"/>
          <w:numId w:val="14"/>
        </w:numPr>
      </w:pPr>
      <w:r w:rsidRPr="003E2EF2">
        <w:t>do jiné skupiny než angličtina, a to do románské</w:t>
      </w:r>
    </w:p>
    <w:p w:rsidR="003E2EF2" w:rsidRDefault="003E2EF2" w:rsidP="003E2EF2">
      <w:pPr>
        <w:pStyle w:val="Odstavecseseznamem"/>
        <w:numPr>
          <w:ilvl w:val="0"/>
          <w:numId w:val="14"/>
        </w:numPr>
      </w:pPr>
      <w:r>
        <w:t>do jiné skupiny než angličtina, a to do slovanské</w:t>
      </w:r>
    </w:p>
    <w:p w:rsidR="005D4579" w:rsidRPr="00E273B2" w:rsidRDefault="003E2EF2" w:rsidP="00E273B2">
      <w:pPr>
        <w:pStyle w:val="Odstavecseseznamem"/>
        <w:numPr>
          <w:ilvl w:val="0"/>
          <w:numId w:val="14"/>
        </w:numPr>
      </w:pPr>
      <w:r>
        <w:t>do stejné skupiny jako angličtina, a to do anglosask</w:t>
      </w:r>
      <w:r w:rsidR="00E273B2">
        <w:t>é</w:t>
      </w: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392" w:rsidRDefault="00DA7392" w:rsidP="00CA6778">
      <w:pPr>
        <w:spacing w:before="0" w:after="0"/>
      </w:pPr>
      <w:r>
        <w:separator/>
      </w:r>
    </w:p>
  </w:endnote>
  <w:endnote w:type="continuationSeparator" w:id="0">
    <w:p w:rsidR="00DA7392" w:rsidRDefault="00DA739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3E2EF2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3E2EF2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392" w:rsidRDefault="00DA7392" w:rsidP="00CA6778">
      <w:pPr>
        <w:spacing w:before="0" w:after="0"/>
      </w:pPr>
      <w:r>
        <w:separator/>
      </w:r>
    </w:p>
  </w:footnote>
  <w:footnote w:type="continuationSeparator" w:id="0">
    <w:p w:rsidR="00DA7392" w:rsidRDefault="00DA739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57E8"/>
    <w:multiLevelType w:val="hybridMultilevel"/>
    <w:tmpl w:val="C6C0295A"/>
    <w:lvl w:ilvl="0" w:tplc="3B582F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654BB0"/>
    <w:multiLevelType w:val="hybridMultilevel"/>
    <w:tmpl w:val="A178E450"/>
    <w:lvl w:ilvl="0" w:tplc="843693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B82D90"/>
    <w:multiLevelType w:val="hybridMultilevel"/>
    <w:tmpl w:val="2E1C34C0"/>
    <w:lvl w:ilvl="0" w:tplc="EED648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F56DA0"/>
    <w:multiLevelType w:val="hybridMultilevel"/>
    <w:tmpl w:val="2C1A48A2"/>
    <w:lvl w:ilvl="0" w:tplc="C4A81C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4C3C75"/>
    <w:multiLevelType w:val="hybridMultilevel"/>
    <w:tmpl w:val="C6900D8E"/>
    <w:lvl w:ilvl="0" w:tplc="855E0C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E4BDF"/>
    <w:multiLevelType w:val="hybridMultilevel"/>
    <w:tmpl w:val="E23481FC"/>
    <w:lvl w:ilvl="0" w:tplc="C922A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91498A"/>
    <w:multiLevelType w:val="hybridMultilevel"/>
    <w:tmpl w:val="64BC1518"/>
    <w:lvl w:ilvl="0" w:tplc="4EAEF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940F98"/>
    <w:multiLevelType w:val="hybridMultilevel"/>
    <w:tmpl w:val="81343D72"/>
    <w:lvl w:ilvl="0" w:tplc="266658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E73055"/>
    <w:multiLevelType w:val="hybridMultilevel"/>
    <w:tmpl w:val="1A406124"/>
    <w:lvl w:ilvl="0" w:tplc="7E064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1A2B8A"/>
    <w:multiLevelType w:val="hybridMultilevel"/>
    <w:tmpl w:val="D3F2725C"/>
    <w:lvl w:ilvl="0" w:tplc="295CF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21564D"/>
    <w:multiLevelType w:val="hybridMultilevel"/>
    <w:tmpl w:val="2C4A9C34"/>
    <w:lvl w:ilvl="0" w:tplc="BEC2C5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680DC6"/>
    <w:multiLevelType w:val="hybridMultilevel"/>
    <w:tmpl w:val="ACA0E8C6"/>
    <w:lvl w:ilvl="0" w:tplc="F6C46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70440C"/>
    <w:multiLevelType w:val="hybridMultilevel"/>
    <w:tmpl w:val="3A867638"/>
    <w:lvl w:ilvl="0" w:tplc="B87A98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C27E22"/>
    <w:multiLevelType w:val="hybridMultilevel"/>
    <w:tmpl w:val="E28E2022"/>
    <w:lvl w:ilvl="0" w:tplc="E62A5A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3"/>
  </w:num>
  <w:num w:numId="12">
    <w:abstractNumId w:val="1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A4691"/>
    <w:rsid w:val="00084AD2"/>
    <w:rsid w:val="0015164B"/>
    <w:rsid w:val="0017080B"/>
    <w:rsid w:val="00235DCF"/>
    <w:rsid w:val="00247D1D"/>
    <w:rsid w:val="00252D2D"/>
    <w:rsid w:val="00281EB3"/>
    <w:rsid w:val="002A0E39"/>
    <w:rsid w:val="002D44C1"/>
    <w:rsid w:val="00375125"/>
    <w:rsid w:val="003C040B"/>
    <w:rsid w:val="003D1D48"/>
    <w:rsid w:val="003E2EF2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43DD0"/>
    <w:rsid w:val="00781B38"/>
    <w:rsid w:val="00947E9C"/>
    <w:rsid w:val="009C77DA"/>
    <w:rsid w:val="009F40D6"/>
    <w:rsid w:val="00BA4691"/>
    <w:rsid w:val="00BD446E"/>
    <w:rsid w:val="00CA6778"/>
    <w:rsid w:val="00CA68AF"/>
    <w:rsid w:val="00DA7392"/>
    <w:rsid w:val="00E273B2"/>
    <w:rsid w:val="00F23263"/>
    <w:rsid w:val="00F61302"/>
    <w:rsid w:val="00F8708D"/>
    <w:rsid w:val="00FE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3E2E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4</Pages>
  <Words>434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6</cp:revision>
  <dcterms:created xsi:type="dcterms:W3CDTF">2014-02-08T17:18:00Z</dcterms:created>
  <dcterms:modified xsi:type="dcterms:W3CDTF">2014-02-24T15:54:00Z</dcterms:modified>
</cp:coreProperties>
</file>