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24E">
        <w:rPr>
          <w:rFonts w:ascii="Comic Sans MS" w:hAnsi="Comic Sans MS" w:cs="Comic Sans MS"/>
          <w:b/>
          <w:bCs/>
          <w:color w:val="024595"/>
          <w:sz w:val="54"/>
          <w:szCs w:val="54"/>
        </w:rPr>
        <w:t>Práce s neuměleckým textem</w:t>
      </w:r>
      <w:r w:rsidR="00C61EB3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C61EB3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41024E">
        <w:rPr>
          <w:rFonts w:ascii="Comic Sans MS" w:hAnsi="Comic Sans MS" w:cs="Comic Sans MS"/>
          <w:b/>
          <w:bCs/>
          <w:color w:val="024595"/>
          <w:sz w:val="54"/>
          <w:szCs w:val="54"/>
        </w:rPr>
        <w:t>Styl řečnický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1024E" w:rsidRDefault="0041024E" w:rsidP="0041024E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  <w:r w:rsidRPr="007D1CBA">
        <w:rPr>
          <w:rFonts w:ascii="Arial" w:hAnsi="Arial" w:cs="Arial"/>
          <w:sz w:val="22"/>
          <w:szCs w:val="22"/>
        </w:rPr>
        <w:lastRenderedPageBreak/>
        <w:t>Vážený pane řediteli, vážené paní profesorky a páni profesoři, vážené dámy a pánové, vážení hosté.</w:t>
      </w:r>
    </w:p>
    <w:p w:rsidR="0041024E" w:rsidRPr="007D1CBA" w:rsidRDefault="0041024E" w:rsidP="0041024E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</w:p>
    <w:p w:rsidR="0041024E" w:rsidRPr="007D1CBA" w:rsidRDefault="0041024E" w:rsidP="0041024E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  <w:r w:rsidRPr="007D1CBA">
        <w:rPr>
          <w:rFonts w:ascii="Arial" w:hAnsi="Arial" w:cs="Arial"/>
          <w:sz w:val="22"/>
          <w:szCs w:val="22"/>
        </w:rPr>
        <w:t>Dovolte mi, abych Vás j</w:t>
      </w:r>
      <w:r>
        <w:rPr>
          <w:rFonts w:ascii="Arial" w:hAnsi="Arial" w:cs="Arial"/>
          <w:sz w:val="22"/>
          <w:szCs w:val="22"/>
        </w:rPr>
        <w:t xml:space="preserve">ménem všech maturantů třídy 4. C </w:t>
      </w:r>
      <w:r w:rsidRPr="007D1CBA">
        <w:rPr>
          <w:rFonts w:ascii="Arial" w:hAnsi="Arial" w:cs="Arial"/>
          <w:sz w:val="22"/>
          <w:szCs w:val="22"/>
        </w:rPr>
        <w:t>co nejsrdečněji přivítala na maturitním plese Obchodní akademie v Olomouci.</w:t>
      </w:r>
    </w:p>
    <w:p w:rsidR="0041024E" w:rsidRPr="007D1CBA" w:rsidRDefault="0041024E" w:rsidP="0041024E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  <w:r w:rsidRPr="007D1CBA">
        <w:rPr>
          <w:rFonts w:ascii="Arial" w:hAnsi="Arial" w:cs="Arial"/>
          <w:sz w:val="22"/>
          <w:szCs w:val="22"/>
        </w:rPr>
        <w:t>My všichni, kteří zde za chvíli budeme dekorováni, jsme na této škole strávili celé 4 roky. Potýkali jsme se s jazyky cizími i s tím mateřským, se zákony právními, účetními a s pojmy ekonomickými, s našimi profesory i spolužáky.</w:t>
      </w:r>
    </w:p>
    <w:p w:rsidR="0041024E" w:rsidRPr="007D1CBA" w:rsidRDefault="0041024E" w:rsidP="0041024E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  <w:r w:rsidRPr="007D1CBA">
        <w:rPr>
          <w:rFonts w:ascii="Arial" w:hAnsi="Arial" w:cs="Arial"/>
          <w:sz w:val="22"/>
          <w:szCs w:val="22"/>
        </w:rPr>
        <w:t>Nejeden z nás si možná vzpomene na 1. září roku 2000, kdy si pomyslel, že se v budově našeho ústav</w:t>
      </w:r>
      <w:r w:rsidR="00D46DAE">
        <w:rPr>
          <w:rFonts w:ascii="Arial" w:hAnsi="Arial" w:cs="Arial"/>
          <w:sz w:val="22"/>
          <w:szCs w:val="22"/>
        </w:rPr>
        <w:t>u nejméně ztratí a že následné</w:t>
      </w:r>
      <w:r w:rsidRPr="007D1CBA">
        <w:rPr>
          <w:rFonts w:ascii="Arial" w:hAnsi="Arial" w:cs="Arial"/>
          <w:sz w:val="22"/>
          <w:szCs w:val="22"/>
        </w:rPr>
        <w:t xml:space="preserve"> roky studia budou nekonečnou cestou. </w:t>
      </w:r>
    </w:p>
    <w:p w:rsidR="0041024E" w:rsidRDefault="0041024E" w:rsidP="0041024E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  <w:r w:rsidRPr="007D1CBA">
        <w:rPr>
          <w:rFonts w:ascii="Arial" w:hAnsi="Arial" w:cs="Arial"/>
          <w:sz w:val="22"/>
          <w:szCs w:val="22"/>
        </w:rPr>
        <w:t xml:space="preserve">Již záhy jsme poznali, že cesta za poznáním a vědomostmi není snadná. Často jsme měli </w:t>
      </w:r>
    </w:p>
    <w:p w:rsidR="0041024E" w:rsidRPr="007D1CBA" w:rsidRDefault="0041024E" w:rsidP="0041024E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  <w:r w:rsidRPr="007D1CBA">
        <w:rPr>
          <w:rFonts w:ascii="Arial" w:hAnsi="Arial" w:cs="Arial"/>
          <w:sz w:val="22"/>
          <w:szCs w:val="22"/>
        </w:rPr>
        <w:t>(a někdy ještě máme</w:t>
      </w:r>
      <w:r w:rsidR="00D46DAE">
        <w:rPr>
          <w:rFonts w:ascii="Arial" w:hAnsi="Arial" w:cs="Arial"/>
          <w:sz w:val="22"/>
          <w:szCs w:val="22"/>
        </w:rPr>
        <w:t xml:space="preserve">) pocit, že se na nás vše valí, že </w:t>
      </w:r>
      <w:r w:rsidRPr="007D1CBA">
        <w:rPr>
          <w:rFonts w:ascii="Arial" w:hAnsi="Arial" w:cs="Arial"/>
          <w:sz w:val="22"/>
          <w:szCs w:val="22"/>
        </w:rPr>
        <w:t>naděj</w:t>
      </w:r>
      <w:r w:rsidR="00D46DAE">
        <w:rPr>
          <w:rFonts w:ascii="Arial" w:hAnsi="Arial" w:cs="Arial"/>
          <w:sz w:val="22"/>
          <w:szCs w:val="22"/>
        </w:rPr>
        <w:t>e do nás vložené přijdou vniveč</w:t>
      </w:r>
      <w:r w:rsidRPr="007D1CBA">
        <w:rPr>
          <w:rFonts w:ascii="Arial" w:hAnsi="Arial" w:cs="Arial"/>
          <w:sz w:val="22"/>
          <w:szCs w:val="22"/>
        </w:rPr>
        <w:t xml:space="preserve"> a že úspěšné zakončení středoškolského studia je pro nás nedosažitelná meta.</w:t>
      </w:r>
    </w:p>
    <w:p w:rsidR="0041024E" w:rsidRPr="007D1CBA" w:rsidRDefault="0041024E" w:rsidP="0041024E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  <w:r w:rsidRPr="007D1CBA">
        <w:rPr>
          <w:rFonts w:ascii="Arial" w:hAnsi="Arial" w:cs="Arial"/>
          <w:sz w:val="22"/>
          <w:szCs w:val="22"/>
        </w:rPr>
        <w:t xml:space="preserve">Avšak díky snaze naší a snaze všech našich profesorek i profesorů jsme překonali i ty nejtěžší překážky. Děkujeme jim, že svojí vytrvalostí a trpělivostí nám pomohli pochopit, že vzdělání má trpké kořeny, ale sladké plody. Víme, že studiu nedáváme tolik, kolik si zaslouží, že naše docházka má stále ještě rezervy a že jsme našemu třídnímu profesorovi připravili nejednu těžkou chvíli. </w:t>
      </w:r>
    </w:p>
    <w:p w:rsidR="0041024E" w:rsidRPr="007D1CBA" w:rsidRDefault="0041024E" w:rsidP="0041024E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  <w:r w:rsidRPr="007D1CBA">
        <w:rPr>
          <w:rFonts w:ascii="Arial" w:hAnsi="Arial" w:cs="Arial"/>
          <w:sz w:val="22"/>
          <w:szCs w:val="22"/>
        </w:rPr>
        <w:t>Nesmíme</w:t>
      </w:r>
      <w:r w:rsidR="00D46DAE">
        <w:rPr>
          <w:rFonts w:ascii="Arial" w:hAnsi="Arial" w:cs="Arial"/>
          <w:sz w:val="22"/>
          <w:szCs w:val="22"/>
        </w:rPr>
        <w:t>,</w:t>
      </w:r>
      <w:r w:rsidRPr="007D1CBA">
        <w:rPr>
          <w:rFonts w:ascii="Arial" w:hAnsi="Arial" w:cs="Arial"/>
          <w:sz w:val="22"/>
          <w:szCs w:val="22"/>
        </w:rPr>
        <w:t xml:space="preserve"> a</w:t>
      </w:r>
      <w:r w:rsidR="00D46DAE">
        <w:rPr>
          <w:rFonts w:ascii="Arial" w:hAnsi="Arial" w:cs="Arial"/>
          <w:sz w:val="22"/>
          <w:szCs w:val="22"/>
        </w:rPr>
        <w:t>le</w:t>
      </w:r>
      <w:r w:rsidRPr="007D1CBA">
        <w:rPr>
          <w:rFonts w:ascii="Arial" w:hAnsi="Arial" w:cs="Arial"/>
          <w:sz w:val="22"/>
          <w:szCs w:val="22"/>
        </w:rPr>
        <w:t xml:space="preserve"> ani nechceme zapomenout na naše kamarády a přátele, kteří nás vždy na poslední chvíli dokázali zachránit od toho, abychom se z množství učiva nezbláznili. Opomenout nesmíme ani naše minulé a současné lásky, naše ostatní přátele či nepřátele a vůbec všechny ty, na které bylo zapomenuto.</w:t>
      </w:r>
    </w:p>
    <w:p w:rsidR="0041024E" w:rsidRPr="007D1CBA" w:rsidRDefault="0041024E" w:rsidP="0041024E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  <w:r w:rsidRPr="007D1CBA">
        <w:rPr>
          <w:rFonts w:ascii="Arial" w:hAnsi="Arial" w:cs="Arial"/>
          <w:sz w:val="22"/>
          <w:szCs w:val="22"/>
        </w:rPr>
        <w:t>Teď jsme tady - v posledním a rozhodujícím ročníku. V květnu nás čeká maturita – zkouška, která znamená vstup do světa dospělých. A právě v květnu se ukáže, jak jsme si Vaše dobře míněné rady vzali k srdci.</w:t>
      </w:r>
    </w:p>
    <w:p w:rsidR="0041024E" w:rsidRPr="007D1CBA" w:rsidRDefault="0041024E" w:rsidP="0041024E">
      <w:pPr>
        <w:pStyle w:val="Normlnweb"/>
        <w:contextualSpacing/>
        <w:jc w:val="both"/>
        <w:rPr>
          <w:rFonts w:ascii="Arial" w:hAnsi="Arial" w:cs="Arial"/>
          <w:sz w:val="22"/>
          <w:szCs w:val="22"/>
        </w:rPr>
      </w:pPr>
      <w:r w:rsidRPr="007D1CBA">
        <w:rPr>
          <w:rFonts w:ascii="Arial" w:hAnsi="Arial" w:cs="Arial"/>
          <w:sz w:val="22"/>
          <w:szCs w:val="22"/>
        </w:rPr>
        <w:t xml:space="preserve">Vám všem bychom chtěli vyjádřit náš upřímný obdiv a uznání za to, že jste to s námi, ale i my </w:t>
      </w:r>
      <w:r w:rsidR="00C61EB3">
        <w:rPr>
          <w:rFonts w:ascii="Arial" w:hAnsi="Arial" w:cs="Arial"/>
          <w:sz w:val="22"/>
          <w:szCs w:val="22"/>
        </w:rPr>
        <w:br/>
      </w:r>
      <w:r w:rsidRPr="007D1CBA">
        <w:rPr>
          <w:rFonts w:ascii="Arial" w:hAnsi="Arial" w:cs="Arial"/>
          <w:sz w:val="22"/>
          <w:szCs w:val="22"/>
        </w:rPr>
        <w:t>s vámi, ve zdraví přežili. Vydržte s námi až do konce, držte nám palce a vězte, že úspěšně složená maturitní zkouška bude našim největším díkem Vám všem.</w:t>
      </w:r>
    </w:p>
    <w:p w:rsidR="007F42B6" w:rsidRDefault="007F42B6" w:rsidP="005D4579"/>
    <w:p w:rsidR="007F42B6" w:rsidRDefault="007F42B6" w:rsidP="005D4579"/>
    <w:p w:rsidR="007F42B6" w:rsidRDefault="007F42B6" w:rsidP="005D4579"/>
    <w:p w:rsidR="007F42B6" w:rsidRDefault="007F42B6" w:rsidP="005D4579"/>
    <w:p w:rsidR="007F42B6" w:rsidRDefault="007F42B6" w:rsidP="005D4579"/>
    <w:p w:rsidR="007F42B6" w:rsidRDefault="007F42B6" w:rsidP="005D4579"/>
    <w:p w:rsidR="007F42B6" w:rsidRDefault="007F42B6" w:rsidP="005D4579"/>
    <w:p w:rsidR="0041024E" w:rsidRDefault="007F42B6" w:rsidP="007F42B6">
      <w:pPr>
        <w:ind w:left="2832" w:firstLine="708"/>
      </w:pPr>
      <w:r>
        <w:t>(Vzhledem k povaze úloh není uveden zdroj výchozího textu.)</w:t>
      </w:r>
    </w:p>
    <w:p w:rsidR="0041024E" w:rsidRDefault="0041024E" w:rsidP="005D4579"/>
    <w:p w:rsidR="0041024E" w:rsidRDefault="0041024E" w:rsidP="005D4579"/>
    <w:p w:rsidR="0041024E" w:rsidRDefault="0041024E" w:rsidP="005D4579"/>
    <w:p w:rsidR="0041024E" w:rsidRDefault="0041024E" w:rsidP="005D4579"/>
    <w:p w:rsidR="0041024E" w:rsidRDefault="0041024E" w:rsidP="005D4579"/>
    <w:p w:rsidR="0041024E" w:rsidRDefault="0041024E" w:rsidP="005D4579"/>
    <w:p w:rsidR="0041024E" w:rsidRDefault="0041024E" w:rsidP="0041024E">
      <w:pPr>
        <w:pStyle w:val="Odstavecseseznamem"/>
        <w:numPr>
          <w:ilvl w:val="0"/>
          <w:numId w:val="1"/>
        </w:numPr>
      </w:pPr>
      <w:r>
        <w:lastRenderedPageBreak/>
        <w:t>Uveďte, jaká je funkce daného neuměleckého textu.</w:t>
      </w: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41024E" w:rsidRDefault="0041024E" w:rsidP="0041024E">
      <w:pPr>
        <w:pStyle w:val="Odstavecseseznamem"/>
        <w:numPr>
          <w:ilvl w:val="0"/>
          <w:numId w:val="1"/>
        </w:numPr>
      </w:pPr>
      <w:r>
        <w:t>Určete funkční styl textu a připomeňte jeho charakteristické rysy</w:t>
      </w:r>
      <w:r w:rsidR="001E0DD6">
        <w:t>.</w:t>
      </w: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41024E" w:rsidRDefault="0041024E" w:rsidP="0041024E">
      <w:pPr>
        <w:pStyle w:val="Odstavecseseznamem"/>
        <w:numPr>
          <w:ilvl w:val="0"/>
          <w:numId w:val="1"/>
        </w:numPr>
      </w:pPr>
      <w:r>
        <w:t>Který slohový postup se v daném textu uplatňuje?</w:t>
      </w: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D46DAE" w:rsidRDefault="00D46DAE" w:rsidP="007F42B6">
      <w:pPr>
        <w:pStyle w:val="Odstavecseseznamem"/>
      </w:pPr>
    </w:p>
    <w:p w:rsidR="00D46DAE" w:rsidRDefault="00D46DAE" w:rsidP="007F42B6">
      <w:pPr>
        <w:pStyle w:val="Odstavecseseznamem"/>
      </w:pPr>
    </w:p>
    <w:p w:rsidR="00D46DAE" w:rsidRDefault="00D46DAE" w:rsidP="007F42B6">
      <w:pPr>
        <w:pStyle w:val="Odstavecseseznamem"/>
      </w:pPr>
    </w:p>
    <w:p w:rsidR="00D46DAE" w:rsidRDefault="00D46DAE" w:rsidP="007F42B6">
      <w:pPr>
        <w:pStyle w:val="Odstavecseseznamem"/>
      </w:pPr>
    </w:p>
    <w:p w:rsidR="00D46DAE" w:rsidRDefault="00D46DAE" w:rsidP="007F42B6">
      <w:pPr>
        <w:pStyle w:val="Odstavecseseznamem"/>
      </w:pPr>
    </w:p>
    <w:p w:rsidR="00D46DAE" w:rsidRDefault="00D46DAE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41024E" w:rsidRDefault="0041024E" w:rsidP="0041024E">
      <w:pPr>
        <w:pStyle w:val="Odstavecseseznamem"/>
        <w:numPr>
          <w:ilvl w:val="0"/>
          <w:numId w:val="1"/>
        </w:numPr>
      </w:pPr>
      <w:r>
        <w:t>Pojmenujte slohový útvar daného textu a doložte jeho charakteristické rysy.</w:t>
      </w: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D46DAE" w:rsidRDefault="00D46DAE" w:rsidP="007F42B6">
      <w:pPr>
        <w:pStyle w:val="Odstavecseseznamem"/>
      </w:pPr>
    </w:p>
    <w:p w:rsidR="00D46DAE" w:rsidRDefault="00D46DAE" w:rsidP="007F42B6">
      <w:pPr>
        <w:pStyle w:val="Odstavecseseznamem"/>
      </w:pPr>
    </w:p>
    <w:p w:rsidR="00D46DAE" w:rsidRDefault="00D46DAE" w:rsidP="007F42B6">
      <w:pPr>
        <w:pStyle w:val="Odstavecseseznamem"/>
      </w:pPr>
    </w:p>
    <w:p w:rsidR="0041024E" w:rsidRDefault="0041024E" w:rsidP="0041024E">
      <w:pPr>
        <w:pStyle w:val="Odstavecseseznamem"/>
        <w:numPr>
          <w:ilvl w:val="0"/>
          <w:numId w:val="1"/>
        </w:numPr>
      </w:pPr>
      <w:r>
        <w:t>Jmenujte další útvary tohoto stylu.</w:t>
      </w: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41024E" w:rsidRDefault="00C61EB3" w:rsidP="0041024E">
      <w:pPr>
        <w:pStyle w:val="Odstavecseseznamem"/>
        <w:numPr>
          <w:ilvl w:val="0"/>
          <w:numId w:val="1"/>
        </w:numPr>
      </w:pPr>
      <w:r>
        <w:lastRenderedPageBreak/>
        <w:t>K</w:t>
      </w:r>
      <w:r w:rsidR="0041024E">
        <w:t>teré jazykové prostředky jsou typické pro daný styl. Doložte z textu.</w:t>
      </w: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7F42B6" w:rsidRDefault="007F42B6" w:rsidP="007F42B6">
      <w:pPr>
        <w:pStyle w:val="Odstavecseseznamem"/>
      </w:pPr>
    </w:p>
    <w:p w:rsidR="004A6D49" w:rsidRDefault="004A6D49" w:rsidP="004A6D49">
      <w:pPr>
        <w:pStyle w:val="Odstavecseseznamem"/>
        <w:numPr>
          <w:ilvl w:val="0"/>
          <w:numId w:val="1"/>
        </w:numPr>
      </w:pPr>
      <w:r>
        <w:t>Doplňte chybějící informace o stylu.</w:t>
      </w:r>
    </w:p>
    <w:p w:rsidR="004A6D49" w:rsidRDefault="004A6D49" w:rsidP="004A6D49">
      <w:pPr>
        <w:pStyle w:val="Odstavecseseznamem"/>
      </w:pPr>
    </w:p>
    <w:p w:rsidR="004A6D49" w:rsidRDefault="004A6D49" w:rsidP="004A6D49">
      <w:pPr>
        <w:pStyle w:val="Odstavecseseznamem"/>
        <w:jc w:val="both"/>
      </w:pPr>
      <w:r>
        <w:t>Rétorika oz</w:t>
      </w:r>
      <w:r w:rsidR="00D46DAE">
        <w:t>načuje jednak nauku o ……………</w:t>
      </w:r>
      <w:proofErr w:type="gramStart"/>
      <w:r w:rsidR="00D46DAE">
        <w:t xml:space="preserve">….., </w:t>
      </w:r>
      <w:r>
        <w:t>ale</w:t>
      </w:r>
      <w:proofErr w:type="gramEnd"/>
      <w:r>
        <w:t xml:space="preserve"> také individuální komunikační schopnosti a dovednosti mluvčího. Zakladatelem</w:t>
      </w:r>
      <w:r w:rsidR="00D46DAE">
        <w:t xml:space="preserve"> rétoriky je považován …………</w:t>
      </w:r>
      <w:proofErr w:type="gramStart"/>
      <w:r w:rsidR="00D46DAE">
        <w:t xml:space="preserve">….., </w:t>
      </w:r>
      <w:r>
        <w:t>řecký</w:t>
      </w:r>
      <w:proofErr w:type="gramEnd"/>
      <w:r>
        <w:t xml:space="preserve"> filozof a všestranný vědec. Ve svém díle ……………</w:t>
      </w:r>
      <w:proofErr w:type="gramStart"/>
      <w:r>
        <w:t>….. zdůrazňuje</w:t>
      </w:r>
      <w:proofErr w:type="gramEnd"/>
      <w:r>
        <w:t xml:space="preserve"> význam tohoto u</w:t>
      </w:r>
      <w:r w:rsidR="00D46DAE">
        <w:t xml:space="preserve">mění </w:t>
      </w:r>
      <w:r w:rsidR="00C61EB3">
        <w:br/>
      </w:r>
      <w:r w:rsidR="00D46DAE">
        <w:t>a uvádí způsoby, jak o ústní</w:t>
      </w:r>
      <w:r>
        <w:t xml:space="preserve"> projev pečovat. Vrchol řečnické praxe dosáhl římský řečník      </w:t>
      </w:r>
    </w:p>
    <w:p w:rsidR="004A6D49" w:rsidRDefault="004A6D49" w:rsidP="004A6D49">
      <w:pPr>
        <w:pStyle w:val="Odstavecseseznamem"/>
        <w:jc w:val="both"/>
      </w:pPr>
      <w:r>
        <w:t>……………</w:t>
      </w:r>
      <w:proofErr w:type="gramStart"/>
      <w:r>
        <w:t>….. se</w:t>
      </w:r>
      <w:proofErr w:type="gramEnd"/>
      <w:r>
        <w:t xml:space="preserve"> svými rozmanitými a působivými proslovy.</w:t>
      </w:r>
    </w:p>
    <w:p w:rsidR="004A6D49" w:rsidRDefault="004A6D49" w:rsidP="004A6D49">
      <w:pPr>
        <w:pStyle w:val="Odstavecseseznamem"/>
        <w:jc w:val="both"/>
      </w:pPr>
    </w:p>
    <w:p w:rsidR="004A6D49" w:rsidRDefault="004A6D49" w:rsidP="004A6D49">
      <w:pPr>
        <w:pStyle w:val="Odstavecseseznamem"/>
      </w:pPr>
    </w:p>
    <w:p w:rsidR="0041024E" w:rsidRDefault="0041024E" w:rsidP="005D4579"/>
    <w:p w:rsidR="0041024E" w:rsidRDefault="0041024E" w:rsidP="005D4579"/>
    <w:p w:rsidR="0041024E" w:rsidRDefault="0041024E" w:rsidP="005D4579"/>
    <w:p w:rsidR="0041024E" w:rsidRPr="005D4579" w:rsidRDefault="0041024E" w:rsidP="005D4579"/>
    <w:sectPr w:rsidR="0041024E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2D9" w:rsidRDefault="008B02D9" w:rsidP="00CA6778">
      <w:pPr>
        <w:spacing w:before="0" w:after="0"/>
      </w:pPr>
      <w:r>
        <w:separator/>
      </w:r>
    </w:p>
  </w:endnote>
  <w:endnote w:type="continuationSeparator" w:id="0">
    <w:p w:rsidR="008B02D9" w:rsidRDefault="008B02D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</w:t>
    </w:r>
    <w:r w:rsidR="0041024E">
      <w:rPr>
        <w:color w:val="808080" w:themeColor="background1" w:themeShade="80"/>
      </w:rPr>
      <w:t>ak, je Mgr</w:t>
    </w:r>
    <w:r w:rsidRPr="0015164B">
      <w:rPr>
        <w:color w:val="808080" w:themeColor="background1" w:themeShade="80"/>
      </w:rPr>
      <w:t>.</w:t>
    </w:r>
    <w:r w:rsidR="0041024E">
      <w:rPr>
        <w:color w:val="808080" w:themeColor="background1" w:themeShade="80"/>
      </w:rPr>
      <w:t xml:space="preserve">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2D9" w:rsidRDefault="008B02D9" w:rsidP="00CA6778">
      <w:pPr>
        <w:spacing w:before="0" w:after="0"/>
      </w:pPr>
      <w:r>
        <w:separator/>
      </w:r>
    </w:p>
  </w:footnote>
  <w:footnote w:type="continuationSeparator" w:id="0">
    <w:p w:rsidR="008B02D9" w:rsidRDefault="008B02D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82FF2"/>
    <w:multiLevelType w:val="hybridMultilevel"/>
    <w:tmpl w:val="9D2657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A9060F"/>
    <w:rsid w:val="00084AD2"/>
    <w:rsid w:val="0015164B"/>
    <w:rsid w:val="0017080B"/>
    <w:rsid w:val="001B445B"/>
    <w:rsid w:val="001E0DD6"/>
    <w:rsid w:val="00235DCF"/>
    <w:rsid w:val="00247D1D"/>
    <w:rsid w:val="00252D2D"/>
    <w:rsid w:val="00281EB3"/>
    <w:rsid w:val="00375125"/>
    <w:rsid w:val="003C040B"/>
    <w:rsid w:val="003D1D48"/>
    <w:rsid w:val="0041024E"/>
    <w:rsid w:val="00441154"/>
    <w:rsid w:val="004513CC"/>
    <w:rsid w:val="004A3B66"/>
    <w:rsid w:val="004A6D49"/>
    <w:rsid w:val="004B0AD8"/>
    <w:rsid w:val="005D4579"/>
    <w:rsid w:val="006347FB"/>
    <w:rsid w:val="006515B1"/>
    <w:rsid w:val="006516F6"/>
    <w:rsid w:val="00665F98"/>
    <w:rsid w:val="00666590"/>
    <w:rsid w:val="00684206"/>
    <w:rsid w:val="007269D6"/>
    <w:rsid w:val="00760084"/>
    <w:rsid w:val="0078589E"/>
    <w:rsid w:val="007F42B6"/>
    <w:rsid w:val="0081457A"/>
    <w:rsid w:val="008B02D9"/>
    <w:rsid w:val="00947E9C"/>
    <w:rsid w:val="00957FB6"/>
    <w:rsid w:val="009C77DA"/>
    <w:rsid w:val="009D4F96"/>
    <w:rsid w:val="00A86A91"/>
    <w:rsid w:val="00A9060F"/>
    <w:rsid w:val="00AC7E86"/>
    <w:rsid w:val="00B41151"/>
    <w:rsid w:val="00BC156B"/>
    <w:rsid w:val="00BD446E"/>
    <w:rsid w:val="00C377DB"/>
    <w:rsid w:val="00C61EB3"/>
    <w:rsid w:val="00CA6778"/>
    <w:rsid w:val="00CA68AF"/>
    <w:rsid w:val="00D46DAE"/>
    <w:rsid w:val="00D64482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locked/>
    <w:rsid w:val="0041024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locked/>
    <w:rsid w:val="004102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29</TotalTime>
  <Pages>4</Pages>
  <Words>432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11</cp:revision>
  <cp:lastPrinted>2014-02-20T15:54:00Z</cp:lastPrinted>
  <dcterms:created xsi:type="dcterms:W3CDTF">2014-02-15T10:21:00Z</dcterms:created>
  <dcterms:modified xsi:type="dcterms:W3CDTF">2014-02-26T18:43:00Z</dcterms:modified>
</cp:coreProperties>
</file>