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2C1D">
        <w:rPr>
          <w:rFonts w:ascii="Comic Sans MS" w:hAnsi="Comic Sans MS" w:cs="Comic Sans MS"/>
          <w:b/>
          <w:bCs/>
          <w:color w:val="024595"/>
          <w:sz w:val="54"/>
          <w:szCs w:val="54"/>
        </w:rPr>
        <w:t>Slovanské jazyky</w:t>
      </w:r>
    </w:p>
    <w:p w:rsidR="00982C1D" w:rsidRDefault="005D4579" w:rsidP="00982C1D">
      <w:pPr>
        <w:pStyle w:val="Odstavecseseznamem"/>
        <w:numPr>
          <w:ilvl w:val="0"/>
          <w:numId w:val="1"/>
        </w:numPr>
        <w:ind w:left="714" w:hanging="357"/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982C1D">
        <w:lastRenderedPageBreak/>
        <w:t>Které větve slovanských jazyků se vyčlenily podle shod a rozdílů?</w:t>
      </w:r>
    </w:p>
    <w:p w:rsidR="00982C1D" w:rsidRDefault="00982C1D" w:rsidP="00982C1D">
      <w:pPr>
        <w:pStyle w:val="Odstavecseseznamem"/>
        <w:numPr>
          <w:ilvl w:val="0"/>
          <w:numId w:val="2"/>
        </w:numPr>
      </w:pPr>
      <w:r>
        <w:t>………………..</w:t>
      </w:r>
    </w:p>
    <w:p w:rsidR="00982C1D" w:rsidRDefault="00982C1D" w:rsidP="00982C1D">
      <w:pPr>
        <w:pStyle w:val="Odstavecseseznamem"/>
        <w:numPr>
          <w:ilvl w:val="0"/>
          <w:numId w:val="2"/>
        </w:numPr>
      </w:pPr>
      <w:r>
        <w:t>………………..</w:t>
      </w:r>
    </w:p>
    <w:p w:rsidR="00982C1D" w:rsidRDefault="00982C1D" w:rsidP="00982C1D">
      <w:pPr>
        <w:pStyle w:val="Odstavecseseznamem"/>
        <w:numPr>
          <w:ilvl w:val="0"/>
          <w:numId w:val="2"/>
        </w:numPr>
      </w:pPr>
      <w:r>
        <w:t>………………..</w:t>
      </w:r>
    </w:p>
    <w:p w:rsidR="00982C1D" w:rsidRDefault="00982C1D" w:rsidP="00982C1D">
      <w:pPr>
        <w:pStyle w:val="Odstavecseseznamem"/>
        <w:ind w:left="717"/>
      </w:pPr>
    </w:p>
    <w:p w:rsidR="00982C1D" w:rsidRDefault="00982C1D" w:rsidP="00982C1D">
      <w:pPr>
        <w:pStyle w:val="Odstavecseseznamem"/>
        <w:numPr>
          <w:ilvl w:val="0"/>
          <w:numId w:val="1"/>
        </w:numPr>
      </w:pPr>
      <w:r>
        <w:t>Vyberte, které z následujících jazyků nepatří do společné větvě?</w:t>
      </w:r>
    </w:p>
    <w:p w:rsidR="00982C1D" w:rsidRDefault="00982C1D" w:rsidP="00982C1D">
      <w:pPr>
        <w:pStyle w:val="Odstavecseseznamem"/>
        <w:numPr>
          <w:ilvl w:val="0"/>
          <w:numId w:val="3"/>
        </w:numPr>
      </w:pPr>
      <w:r>
        <w:t>polština, slovenština, lužická srbština, slovinština</w:t>
      </w:r>
    </w:p>
    <w:p w:rsidR="00982C1D" w:rsidRDefault="00982C1D" w:rsidP="00982C1D">
      <w:pPr>
        <w:pStyle w:val="Odstavecseseznamem"/>
        <w:numPr>
          <w:ilvl w:val="0"/>
          <w:numId w:val="3"/>
        </w:numPr>
      </w:pPr>
      <w:r>
        <w:t>chorvatština, makedonština, albánština, bulharština</w:t>
      </w:r>
    </w:p>
    <w:p w:rsidR="00982C1D" w:rsidRDefault="00982C1D" w:rsidP="00982C1D">
      <w:pPr>
        <w:pStyle w:val="Odstavecseseznamem"/>
        <w:numPr>
          <w:ilvl w:val="0"/>
          <w:numId w:val="3"/>
        </w:numPr>
      </w:pPr>
      <w:r>
        <w:t>běloruština, litevština, ruština, ukrajinština</w:t>
      </w:r>
    </w:p>
    <w:p w:rsidR="00982C1D" w:rsidRDefault="00982C1D" w:rsidP="00982C1D">
      <w:pPr>
        <w:pStyle w:val="Odstavecseseznamem"/>
        <w:numPr>
          <w:ilvl w:val="0"/>
          <w:numId w:val="3"/>
        </w:numPr>
      </w:pPr>
      <w:r>
        <w:t>čeština, slovenština, polština, romština</w:t>
      </w:r>
    </w:p>
    <w:p w:rsidR="00982C1D" w:rsidRDefault="00982C1D" w:rsidP="00982C1D">
      <w:pPr>
        <w:pStyle w:val="Odstavecseseznamem"/>
      </w:pPr>
    </w:p>
    <w:p w:rsidR="00982C1D" w:rsidRDefault="00982C1D" w:rsidP="00982C1D">
      <w:pPr>
        <w:pStyle w:val="Odstavecseseznamem"/>
        <w:numPr>
          <w:ilvl w:val="0"/>
          <w:numId w:val="1"/>
        </w:numPr>
      </w:pPr>
      <w:r>
        <w:t>Kterým slovanským jazykem se mluví v následujícím hlavním městě?</w:t>
      </w:r>
    </w:p>
    <w:p w:rsidR="00982C1D" w:rsidRDefault="00982C1D" w:rsidP="00982C1D">
      <w:pPr>
        <w:pStyle w:val="Odstavecseseznamem"/>
        <w:numPr>
          <w:ilvl w:val="0"/>
          <w:numId w:val="5"/>
        </w:numPr>
      </w:pPr>
      <w:r>
        <w:t>Minsk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………………………………………………………………………</w:t>
      </w:r>
    </w:p>
    <w:p w:rsidR="00982C1D" w:rsidRDefault="00982C1D" w:rsidP="00982C1D">
      <w:pPr>
        <w:pStyle w:val="Odstavecseseznamem"/>
        <w:numPr>
          <w:ilvl w:val="0"/>
          <w:numId w:val="5"/>
        </w:numPr>
      </w:pPr>
      <w:r>
        <w:t>Bělehrad</w:t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………………………………………………………………………</w:t>
      </w:r>
    </w:p>
    <w:p w:rsidR="00982C1D" w:rsidRDefault="00982C1D" w:rsidP="00982C1D">
      <w:pPr>
        <w:pStyle w:val="Odstavecseseznamem"/>
        <w:numPr>
          <w:ilvl w:val="0"/>
          <w:numId w:val="5"/>
        </w:numPr>
      </w:pPr>
      <w:r>
        <w:t>Skopje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………………………………………………………………………</w:t>
      </w:r>
    </w:p>
    <w:p w:rsidR="00982C1D" w:rsidRDefault="00982C1D" w:rsidP="00982C1D">
      <w:pPr>
        <w:pStyle w:val="Odstavecseseznamem"/>
        <w:numPr>
          <w:ilvl w:val="0"/>
          <w:numId w:val="5"/>
        </w:numPr>
      </w:pPr>
      <w:r>
        <w:t>Záhřeb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………………………………………………………………………</w:t>
      </w:r>
    </w:p>
    <w:p w:rsidR="00763B6C" w:rsidRDefault="00763B6C" w:rsidP="00982C1D">
      <w:pPr>
        <w:pStyle w:val="Odstavecseseznamem"/>
        <w:numPr>
          <w:ilvl w:val="0"/>
          <w:numId w:val="5"/>
        </w:numPr>
      </w:pPr>
      <w:r>
        <w:t>Lublaň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………………………………………………………………………</w:t>
      </w:r>
    </w:p>
    <w:p w:rsidR="00982C1D" w:rsidRDefault="00982C1D" w:rsidP="00982C1D">
      <w:pPr>
        <w:pStyle w:val="Odstavecseseznamem"/>
      </w:pPr>
    </w:p>
    <w:p w:rsidR="00982C1D" w:rsidRDefault="00982C1D" w:rsidP="00982C1D">
      <w:pPr>
        <w:pStyle w:val="Odstavecseseznamem"/>
        <w:numPr>
          <w:ilvl w:val="0"/>
          <w:numId w:val="1"/>
        </w:numPr>
      </w:pPr>
      <w:r>
        <w:t>Jak se nazývá nejstarší slovanské písmo?</w:t>
      </w:r>
      <w:r>
        <w:tab/>
        <w:t>………………………………………………………………………</w:t>
      </w:r>
    </w:p>
    <w:p w:rsidR="00763B6C" w:rsidRDefault="00763B6C" w:rsidP="00982C1D">
      <w:pPr>
        <w:pStyle w:val="Odstavecseseznamem"/>
        <w:numPr>
          <w:ilvl w:val="0"/>
          <w:numId w:val="1"/>
        </w:numPr>
      </w:pPr>
      <w:r>
        <w:t>Zjednodušením jakého jazyka vznikla azbuka?</w:t>
      </w:r>
      <w:r>
        <w:tab/>
        <w:t>………………………………………………………………………</w:t>
      </w:r>
    </w:p>
    <w:p w:rsidR="00982C1D" w:rsidRDefault="00982C1D" w:rsidP="00982C1D">
      <w:pPr>
        <w:pStyle w:val="Odstavecseseznamem"/>
        <w:numPr>
          <w:ilvl w:val="0"/>
          <w:numId w:val="1"/>
        </w:numPr>
      </w:pPr>
      <w:r>
        <w:t>Které jazyky používají azbuku?</w:t>
      </w:r>
      <w:r>
        <w:tab/>
      </w:r>
      <w:r>
        <w:tab/>
      </w:r>
      <w:r>
        <w:tab/>
        <w:t>………………………………………………………………………</w:t>
      </w:r>
    </w:p>
    <w:p w:rsidR="00982C1D" w:rsidRDefault="00982C1D" w:rsidP="00982C1D">
      <w:pPr>
        <w:pStyle w:val="Odstavecseseznamem"/>
        <w:numPr>
          <w:ilvl w:val="0"/>
          <w:numId w:val="1"/>
        </w:numPr>
      </w:pPr>
      <w:r>
        <w:t>Jak se nazývá písmo, které používá čeština?</w:t>
      </w:r>
      <w:r>
        <w:tab/>
        <w:t>………………………………………………………………………</w:t>
      </w:r>
    </w:p>
    <w:p w:rsidR="00982C1D" w:rsidRDefault="00982C1D" w:rsidP="00982C1D">
      <w:pPr>
        <w:pStyle w:val="Odstavecseseznamem"/>
      </w:pPr>
    </w:p>
    <w:p w:rsidR="00982C1D" w:rsidRDefault="00982C1D" w:rsidP="00982C1D">
      <w:pPr>
        <w:pStyle w:val="Odstavecseseznamem"/>
        <w:numPr>
          <w:ilvl w:val="0"/>
          <w:numId w:val="1"/>
        </w:numPr>
      </w:pPr>
      <w:r>
        <w:t>Rozhodni, zda je tvrzení správné či nesprávné:</w:t>
      </w:r>
    </w:p>
    <w:p w:rsidR="00982C1D" w:rsidRDefault="00982C1D" w:rsidP="00982C1D">
      <w:pPr>
        <w:pStyle w:val="Odstavecseseznamem"/>
      </w:pPr>
    </w:p>
    <w:p w:rsidR="00982C1D" w:rsidRDefault="00982C1D" w:rsidP="00982C1D">
      <w:pPr>
        <w:pStyle w:val="Odstavecseseznamem"/>
        <w:numPr>
          <w:ilvl w:val="0"/>
          <w:numId w:val="4"/>
        </w:numPr>
      </w:pPr>
      <w:r>
        <w:t>Společným jazykem Slovanů byla praslovanština.</w:t>
      </w:r>
      <w:r>
        <w:tab/>
      </w:r>
      <w:r>
        <w:tab/>
      </w:r>
      <w:r>
        <w:tab/>
      </w:r>
      <w:r>
        <w:tab/>
        <w:t xml:space="preserve">          ANO/NE</w:t>
      </w:r>
    </w:p>
    <w:p w:rsidR="00982C1D" w:rsidRDefault="00982C1D" w:rsidP="00982C1D">
      <w:pPr>
        <w:pStyle w:val="Odstavecseseznamem"/>
        <w:numPr>
          <w:ilvl w:val="0"/>
          <w:numId w:val="4"/>
        </w:numPr>
      </w:pPr>
      <w:r>
        <w:t>Nejstarším dochovaným spisovným slovansk</w:t>
      </w:r>
      <w:r w:rsidR="00763B6C">
        <w:t>ým jazykem byla staroslove</w:t>
      </w:r>
      <w:r>
        <w:t>nština.</w:t>
      </w:r>
      <w:r>
        <w:tab/>
        <w:t xml:space="preserve">          ANO/NE</w:t>
      </w:r>
    </w:p>
    <w:p w:rsidR="00982C1D" w:rsidRDefault="00982C1D" w:rsidP="00982C1D">
      <w:pPr>
        <w:pStyle w:val="Odstavecseseznamem"/>
        <w:numPr>
          <w:ilvl w:val="0"/>
          <w:numId w:val="4"/>
        </w:numPr>
      </w:pPr>
      <w:r>
        <w:t>Slovanské jazyky jsou flexivní – dají se skloňovat a časovat.</w:t>
      </w:r>
      <w:r>
        <w:tab/>
      </w:r>
      <w:r>
        <w:tab/>
      </w:r>
      <w:r>
        <w:tab/>
        <w:t xml:space="preserve">          ANO/NE</w:t>
      </w:r>
    </w:p>
    <w:p w:rsidR="00982C1D" w:rsidRDefault="00982C1D" w:rsidP="00982C1D">
      <w:pPr>
        <w:pStyle w:val="Odstavecseseznamem"/>
        <w:numPr>
          <w:ilvl w:val="0"/>
          <w:numId w:val="4"/>
        </w:numPr>
      </w:pPr>
      <w:r>
        <w:t>Nosové hlásky a jery nebyly pro slovanské jazyky nikdy typické.</w:t>
      </w:r>
      <w:r>
        <w:tab/>
      </w:r>
      <w:r>
        <w:tab/>
      </w:r>
      <w:r>
        <w:tab/>
        <w:t xml:space="preserve">          ANO/NE</w:t>
      </w:r>
    </w:p>
    <w:p w:rsidR="00982C1D" w:rsidRDefault="00982C1D" w:rsidP="00982C1D">
      <w:pPr>
        <w:pStyle w:val="Odstavecseseznamem"/>
        <w:numPr>
          <w:ilvl w:val="0"/>
          <w:numId w:val="4"/>
        </w:numPr>
      </w:pPr>
      <w:r>
        <w:t>Základem staroslověnštiny byl srbochorvatský dialekt.</w:t>
      </w:r>
      <w:r>
        <w:tab/>
      </w:r>
      <w:r>
        <w:tab/>
      </w:r>
      <w:r>
        <w:tab/>
      </w:r>
      <w:r>
        <w:tab/>
        <w:t xml:space="preserve">          ANO/NE</w:t>
      </w:r>
    </w:p>
    <w:p w:rsidR="00982C1D" w:rsidRDefault="00982C1D" w:rsidP="00982C1D">
      <w:pPr>
        <w:pStyle w:val="Odstavecseseznamem"/>
        <w:numPr>
          <w:ilvl w:val="0"/>
          <w:numId w:val="4"/>
        </w:numPr>
      </w:pPr>
      <w:r>
        <w:t>Hlaholice vznikla na základě malých písmen řecké abecedy.</w:t>
      </w:r>
      <w:r>
        <w:tab/>
      </w:r>
      <w:r>
        <w:tab/>
      </w:r>
      <w:r>
        <w:tab/>
        <w:t xml:space="preserve">          ANO/NE</w:t>
      </w:r>
    </w:p>
    <w:p w:rsidR="00982C1D" w:rsidRDefault="00982C1D" w:rsidP="00982C1D">
      <w:pPr>
        <w:pStyle w:val="Odstavecseseznamem"/>
        <w:numPr>
          <w:ilvl w:val="0"/>
          <w:numId w:val="4"/>
        </w:numPr>
      </w:pPr>
      <w:r>
        <w:t>Staroslověnské písemné texty vznikaly v polovině 8. století.</w:t>
      </w:r>
      <w:r>
        <w:tab/>
      </w:r>
      <w:r>
        <w:tab/>
      </w:r>
      <w:r>
        <w:tab/>
        <w:t xml:space="preserve">          ANO/NE</w:t>
      </w:r>
    </w:p>
    <w:p w:rsidR="00982C1D" w:rsidRDefault="00982C1D" w:rsidP="00982C1D">
      <w:pPr>
        <w:pStyle w:val="Odstavecseseznamem"/>
        <w:numPr>
          <w:ilvl w:val="0"/>
          <w:numId w:val="4"/>
        </w:numPr>
      </w:pPr>
      <w:r>
        <w:t>Do dnešní češtiny se dochovaly zbytky duálu např. ve tvarech číslovek (dva)</w:t>
      </w:r>
      <w:r>
        <w:tab/>
        <w:t xml:space="preserve">          ANO/NE</w:t>
      </w:r>
      <w:r>
        <w:tab/>
      </w:r>
    </w:p>
    <w:p w:rsidR="0017080B" w:rsidRPr="00982C1D" w:rsidRDefault="0017080B" w:rsidP="00982C1D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sectPr w:rsidR="0017080B" w:rsidRPr="00982C1D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293F" w:rsidRDefault="00B4293F" w:rsidP="00CA6778">
      <w:pPr>
        <w:spacing w:before="0" w:after="0"/>
      </w:pPr>
      <w:r>
        <w:separator/>
      </w:r>
    </w:p>
  </w:endnote>
  <w:endnote w:type="continuationSeparator" w:id="0">
    <w:p w:rsidR="00B4293F" w:rsidRDefault="00B4293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982C1D">
      <w:rPr>
        <w:color w:val="808080" w:themeColor="background1" w:themeShade="80"/>
      </w:rPr>
      <w:t>nak, je Mgr. Kateřina Francová.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293F" w:rsidRDefault="00B4293F" w:rsidP="00CA6778">
      <w:pPr>
        <w:spacing w:before="0" w:after="0"/>
      </w:pPr>
      <w:r>
        <w:separator/>
      </w:r>
    </w:p>
  </w:footnote>
  <w:footnote w:type="continuationSeparator" w:id="0">
    <w:p w:rsidR="00B4293F" w:rsidRDefault="00B4293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52E69"/>
    <w:multiLevelType w:val="hybridMultilevel"/>
    <w:tmpl w:val="E9F2941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85E8F"/>
    <w:multiLevelType w:val="hybridMultilevel"/>
    <w:tmpl w:val="B9CAFC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2487C"/>
    <w:multiLevelType w:val="hybridMultilevel"/>
    <w:tmpl w:val="AA4A58DE"/>
    <w:lvl w:ilvl="0" w:tplc="040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1B139D7"/>
    <w:multiLevelType w:val="hybridMultilevel"/>
    <w:tmpl w:val="B35A106A"/>
    <w:lvl w:ilvl="0" w:tplc="521C64A6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64525CC1"/>
    <w:multiLevelType w:val="hybridMultilevel"/>
    <w:tmpl w:val="8F5E95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5F26B5"/>
    <w:rsid w:val="00084AD2"/>
    <w:rsid w:val="00086CEB"/>
    <w:rsid w:val="0015164B"/>
    <w:rsid w:val="0017080B"/>
    <w:rsid w:val="00235DCF"/>
    <w:rsid w:val="00247D1D"/>
    <w:rsid w:val="00252D2D"/>
    <w:rsid w:val="00281EB3"/>
    <w:rsid w:val="00375125"/>
    <w:rsid w:val="003C040B"/>
    <w:rsid w:val="003D1D48"/>
    <w:rsid w:val="00441154"/>
    <w:rsid w:val="004513CC"/>
    <w:rsid w:val="004B0AD8"/>
    <w:rsid w:val="005D4579"/>
    <w:rsid w:val="005F26B5"/>
    <w:rsid w:val="006347FB"/>
    <w:rsid w:val="006515B1"/>
    <w:rsid w:val="006516F6"/>
    <w:rsid w:val="00666590"/>
    <w:rsid w:val="00684206"/>
    <w:rsid w:val="007269D6"/>
    <w:rsid w:val="00763B6C"/>
    <w:rsid w:val="00947E9C"/>
    <w:rsid w:val="00982C1D"/>
    <w:rsid w:val="009C77DA"/>
    <w:rsid w:val="00B4293F"/>
    <w:rsid w:val="00BD446E"/>
    <w:rsid w:val="00CA6778"/>
    <w:rsid w:val="00CA68AF"/>
    <w:rsid w:val="00D729CE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982C1D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</TotalTime>
  <Pages>1</Pages>
  <Words>233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lenovo</cp:lastModifiedBy>
  <cp:revision>3</cp:revision>
  <dcterms:created xsi:type="dcterms:W3CDTF">2013-11-13T17:00:00Z</dcterms:created>
  <dcterms:modified xsi:type="dcterms:W3CDTF">2013-11-14T17:58:00Z</dcterms:modified>
</cp:coreProperties>
</file>