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DA" w:rsidRDefault="008C766E" w:rsidP="00453CDA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6E5BF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6E5BFC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Řeč přímá, nepřímá, nevlastní </w:t>
      </w:r>
      <w:proofErr w:type="gramStart"/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přímá,  polopřímá</w:t>
      </w:r>
      <w:proofErr w:type="gramEnd"/>
    </w:p>
    <w:p w:rsidR="00453CDA" w:rsidRDefault="00453CDA" w:rsidP="00453CDA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8C766E" w:rsidRDefault="008C766E" w:rsidP="008C766E">
      <w:pPr>
        <w:pStyle w:val="Odstavecseseznamem"/>
        <w:numPr>
          <w:ilvl w:val="0"/>
          <w:numId w:val="1"/>
        </w:numPr>
      </w:pPr>
      <w:r>
        <w:t>Doplňte správně interpunkci ve větách.</w:t>
      </w:r>
    </w:p>
    <w:p w:rsidR="008C766E" w:rsidRDefault="008C766E" w:rsidP="008C766E">
      <w:pPr>
        <w:pStyle w:val="Odstavecseseznamem"/>
      </w:pPr>
    </w:p>
    <w:p w:rsidR="008C766E" w:rsidRDefault="008C766E" w:rsidP="008C766E">
      <w:pPr>
        <w:pStyle w:val="Odstavecseseznamem"/>
      </w:pPr>
      <w:r>
        <w:t>Hanka nám navrhla</w:t>
      </w:r>
      <w:r w:rsidRPr="008C766E">
        <w:rPr>
          <w:b/>
        </w:rPr>
        <w:t>:</w:t>
      </w:r>
      <w:r>
        <w:t xml:space="preserve"> </w:t>
      </w:r>
      <w:r w:rsidRPr="008C766E">
        <w:rPr>
          <w:b/>
        </w:rPr>
        <w:t>„</w:t>
      </w:r>
      <w:r>
        <w:t>Zítra vás vezmu s sebou.</w:t>
      </w:r>
      <w:r w:rsidRPr="008C766E">
        <w:rPr>
          <w:b/>
        </w:rPr>
        <w:t>“</w:t>
      </w:r>
    </w:p>
    <w:p w:rsidR="008C766E" w:rsidRDefault="008C766E" w:rsidP="008C766E">
      <w:pPr>
        <w:pStyle w:val="Odstavecseseznamem"/>
      </w:pPr>
      <w:r w:rsidRPr="008C766E">
        <w:rPr>
          <w:b/>
        </w:rPr>
        <w:t>„</w:t>
      </w:r>
      <w:r>
        <w:t>Zítra vás vezmu s sebou</w:t>
      </w:r>
      <w:r w:rsidRPr="008C766E">
        <w:rPr>
          <w:b/>
        </w:rPr>
        <w:t>,“</w:t>
      </w:r>
      <w:r>
        <w:t>navrhla nám Hanka.</w:t>
      </w:r>
    </w:p>
    <w:p w:rsidR="008C766E" w:rsidRPr="008C766E" w:rsidRDefault="008C766E" w:rsidP="008C766E">
      <w:pPr>
        <w:pStyle w:val="Odstavecseseznamem"/>
        <w:rPr>
          <w:b/>
        </w:rPr>
      </w:pPr>
      <w:r w:rsidRPr="008C766E">
        <w:rPr>
          <w:b/>
        </w:rPr>
        <w:t>„</w:t>
      </w:r>
      <w:r>
        <w:t>Zítra</w:t>
      </w:r>
      <w:r w:rsidRPr="008C766E">
        <w:rPr>
          <w:b/>
        </w:rPr>
        <w:t>,“</w:t>
      </w:r>
      <w:r>
        <w:t xml:space="preserve"> navrhla nám Hanka</w:t>
      </w:r>
      <w:r w:rsidRPr="008C766E">
        <w:rPr>
          <w:b/>
        </w:rPr>
        <w:t>, „</w:t>
      </w:r>
      <w:r>
        <w:t>vás vezmu s sebou</w:t>
      </w:r>
      <w:r w:rsidRPr="008C766E">
        <w:rPr>
          <w:b/>
        </w:rPr>
        <w:t>.“</w:t>
      </w:r>
    </w:p>
    <w:p w:rsidR="008C766E" w:rsidRDefault="008C766E" w:rsidP="008C766E">
      <w:pPr>
        <w:pStyle w:val="Odstavecseseznamem"/>
      </w:pPr>
    </w:p>
    <w:p w:rsidR="008C766E" w:rsidRDefault="008C766E" w:rsidP="008C766E">
      <w:pPr>
        <w:pStyle w:val="Odstavecseseznamem"/>
        <w:numPr>
          <w:ilvl w:val="0"/>
          <w:numId w:val="1"/>
        </w:numPr>
      </w:pPr>
      <w:r>
        <w:t>Podtrhněte všechny uvozovací věty.</w:t>
      </w:r>
    </w:p>
    <w:p w:rsidR="008C766E" w:rsidRDefault="008C766E" w:rsidP="008C766E">
      <w:pPr>
        <w:pStyle w:val="Odstavecseseznamem"/>
      </w:pPr>
    </w:p>
    <w:p w:rsidR="008C766E" w:rsidRDefault="008C766E" w:rsidP="008C766E">
      <w:pPr>
        <w:pStyle w:val="Odstavecseseznamem"/>
      </w:pPr>
      <w:r>
        <w:t xml:space="preserve">Odmlčeli se. </w:t>
      </w:r>
    </w:p>
    <w:p w:rsidR="008C766E" w:rsidRDefault="008C766E" w:rsidP="008C766E">
      <w:pPr>
        <w:pStyle w:val="Odstavecseseznamem"/>
      </w:pPr>
      <w:r>
        <w:t xml:space="preserve">„Kde jsou lidé?“ </w:t>
      </w:r>
      <w:r w:rsidRPr="00E66731">
        <w:rPr>
          <w:u w:val="single"/>
        </w:rPr>
        <w:t>zeptal se malý princ</w:t>
      </w:r>
      <w:r>
        <w:t>. „V poušti je každý trochu osamělý …“</w:t>
      </w:r>
    </w:p>
    <w:p w:rsidR="008C766E" w:rsidRDefault="008C766E" w:rsidP="008C766E">
      <w:pPr>
        <w:pStyle w:val="Odstavecseseznamem"/>
      </w:pPr>
      <w:r>
        <w:t xml:space="preserve">„Osamělí jsme i mezi lidmi,“ </w:t>
      </w:r>
      <w:r w:rsidRPr="00E66731">
        <w:rPr>
          <w:u w:val="single"/>
        </w:rPr>
        <w:t>namítl had</w:t>
      </w:r>
      <w:r>
        <w:t>.</w:t>
      </w:r>
    </w:p>
    <w:p w:rsidR="008C766E" w:rsidRDefault="008C766E" w:rsidP="008C766E">
      <w:pPr>
        <w:pStyle w:val="Odstavecseseznamem"/>
      </w:pPr>
      <w:r>
        <w:t>Malý princ se na něj pozorně zadíval.</w:t>
      </w:r>
    </w:p>
    <w:p w:rsidR="008C766E" w:rsidRDefault="008C766E" w:rsidP="008C766E">
      <w:pPr>
        <w:pStyle w:val="Odstavecseseznamem"/>
      </w:pPr>
      <w:r>
        <w:t xml:space="preserve">„Ty jsi podivné zvíře,“ </w:t>
      </w:r>
      <w:r w:rsidRPr="00E66731">
        <w:rPr>
          <w:u w:val="single"/>
        </w:rPr>
        <w:t>řekl mu konečně</w:t>
      </w:r>
      <w:r>
        <w:t>, „tenké jako prst …“</w:t>
      </w:r>
    </w:p>
    <w:p w:rsidR="008C766E" w:rsidRDefault="008C766E" w:rsidP="008C766E">
      <w:pPr>
        <w:pStyle w:val="Odstavecseseznamem"/>
      </w:pPr>
      <w:r>
        <w:t xml:space="preserve">„Ale jsem mocnější než prst krále,“ </w:t>
      </w:r>
      <w:r w:rsidRPr="00E66731">
        <w:rPr>
          <w:u w:val="single"/>
        </w:rPr>
        <w:t>připustil had</w:t>
      </w:r>
      <w:r>
        <w:t>.</w:t>
      </w:r>
    </w:p>
    <w:p w:rsidR="008C766E" w:rsidRDefault="008C766E" w:rsidP="008C766E">
      <w:pPr>
        <w:pStyle w:val="Odstavecseseznamem"/>
      </w:pPr>
      <w:r w:rsidRPr="00E66731">
        <w:rPr>
          <w:u w:val="single"/>
        </w:rPr>
        <w:t>Malý princ se usmál</w:t>
      </w:r>
      <w:r>
        <w:t>: „No, příliš mocný nejsi … Nemáš ani nohy … Ani cestovat nemůžeš.“</w:t>
      </w:r>
    </w:p>
    <w:p w:rsidR="008C766E" w:rsidRDefault="008C766E" w:rsidP="008C766E">
      <w:pPr>
        <w:pStyle w:val="Odstavecseseznamem"/>
      </w:pPr>
      <w:r>
        <w:t xml:space="preserve">„Mohu tě unést dál než loď,“ </w:t>
      </w:r>
      <w:r w:rsidRPr="00E66731">
        <w:rPr>
          <w:u w:val="single"/>
        </w:rPr>
        <w:t>tajemně zasyčel had</w:t>
      </w:r>
      <w:r>
        <w:t>. Stočil se okolo kotníku malého prince jako zlatý náramek.</w:t>
      </w:r>
    </w:p>
    <w:p w:rsidR="008C766E" w:rsidRDefault="008C766E" w:rsidP="008C766E">
      <w:pPr>
        <w:pStyle w:val="Odstavecseseznamem"/>
      </w:pPr>
      <w:r>
        <w:t xml:space="preserve">„Koho se dotknu, toho vrátím zemi, ze které vyšel,“ </w:t>
      </w:r>
      <w:r w:rsidRPr="00E66731">
        <w:rPr>
          <w:u w:val="single"/>
        </w:rPr>
        <w:t>dodal ještě</w:t>
      </w:r>
      <w:r>
        <w:t>. „Ale ty jsi čistý a přicházíš z hvězdy …“</w:t>
      </w:r>
    </w:p>
    <w:p w:rsidR="008C766E" w:rsidRDefault="008C766E" w:rsidP="008C766E">
      <w:pPr>
        <w:pStyle w:val="Odstavecseseznamem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spellStart"/>
      <w:r>
        <w:t>Antoine</w:t>
      </w:r>
      <w:proofErr w:type="spellEnd"/>
      <w:r>
        <w:t xml:space="preserve"> de </w:t>
      </w:r>
      <w:proofErr w:type="spellStart"/>
      <w:r>
        <w:t>Saint</w:t>
      </w:r>
      <w:proofErr w:type="spellEnd"/>
      <w:r>
        <w:t>-</w:t>
      </w:r>
      <w:proofErr w:type="spellStart"/>
      <w:r>
        <w:t>Exupéry</w:t>
      </w:r>
      <w:proofErr w:type="spellEnd"/>
      <w:r>
        <w:t xml:space="preserve"> – Malý princ)</w:t>
      </w:r>
    </w:p>
    <w:p w:rsidR="008C766E" w:rsidRDefault="008C766E" w:rsidP="008C766E">
      <w:pPr>
        <w:pStyle w:val="Odstavecseseznamem"/>
      </w:pPr>
    </w:p>
    <w:p w:rsidR="008C766E" w:rsidRDefault="008C766E" w:rsidP="008C766E">
      <w:pPr>
        <w:pStyle w:val="Odstavecseseznamem"/>
        <w:numPr>
          <w:ilvl w:val="0"/>
          <w:numId w:val="1"/>
        </w:numPr>
      </w:pPr>
      <w:r>
        <w:t>Převeďte řeč přímou na nepřímou. Určete druh vzniklé vedlejší věty.</w:t>
      </w:r>
    </w:p>
    <w:p w:rsidR="008C766E" w:rsidRDefault="008C766E" w:rsidP="008C766E">
      <w:pPr>
        <w:ind w:left="709"/>
        <w:contextualSpacing/>
        <w:jc w:val="both"/>
      </w:pPr>
      <w:r>
        <w:t>„Kde stojí vlak?“ ptal se kdekdo.</w:t>
      </w:r>
    </w:p>
    <w:p w:rsidR="008C766E" w:rsidRDefault="008C766E" w:rsidP="008C766E">
      <w:pPr>
        <w:ind w:left="709"/>
        <w:contextualSpacing/>
        <w:jc w:val="both"/>
      </w:pPr>
      <w:r>
        <w:t>Průvodčí nás vybídl: „Přejděte na druhé nástupiště.“ „Nenastupujte do plných vozů,“ volal, „některé jsou poloprázdné.“ Místní rozhlas hlásil: „Vlak do Brna má dvacetiminutové zpoždění.“ „Vlak bude za chvilku připraven k odjezdu,“ upozornil nás, „proto je čas nastoupit do vozu.“</w:t>
      </w:r>
    </w:p>
    <w:p w:rsidR="006C1DE3" w:rsidRDefault="006C1DE3" w:rsidP="008C766E">
      <w:pPr>
        <w:ind w:left="709"/>
        <w:contextualSpacing/>
        <w:jc w:val="both"/>
      </w:pP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>Kdekdo se ptal, kde stojí vlak. (VV předmětná)</w:t>
      </w:r>
      <w:r w:rsidRPr="006C1DE3">
        <w:rPr>
          <w:b/>
          <w:i/>
        </w:rPr>
        <w:tab/>
      </w:r>
      <w:r w:rsidRPr="006C1DE3">
        <w:rPr>
          <w:b/>
          <w:i/>
        </w:rPr>
        <w:tab/>
      </w:r>
      <w:r w:rsidRPr="006C1DE3">
        <w:rPr>
          <w:b/>
          <w:i/>
        </w:rPr>
        <w:tab/>
      </w:r>
      <w:r w:rsidRPr="006C1DE3">
        <w:rPr>
          <w:b/>
          <w:i/>
        </w:rPr>
        <w:tab/>
      </w:r>
      <w:r w:rsidRPr="006C1DE3">
        <w:rPr>
          <w:b/>
          <w:i/>
        </w:rPr>
        <w:tab/>
      </w:r>
      <w:r w:rsidRPr="006C1DE3">
        <w:rPr>
          <w:b/>
          <w:i/>
        </w:rPr>
        <w:tab/>
      </w: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>Průvodčí nás vybídl, abychom přešli na druhé nástupiště. (VV předmětná)</w:t>
      </w: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 xml:space="preserve">Volal, ať nenastupujeme do plných vozů, že jsou některé poloprázdné. </w:t>
      </w:r>
      <w:r w:rsidR="006E5BFC">
        <w:rPr>
          <w:b/>
          <w:i/>
        </w:rPr>
        <w:br/>
      </w:r>
      <w:r w:rsidRPr="006C1DE3">
        <w:rPr>
          <w:b/>
          <w:i/>
        </w:rPr>
        <w:t>(VV předmětná)</w:t>
      </w: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>Místní rozhlas hlásil, že má vlak dvacetiminutové zpoždění. (VV předmětná)</w:t>
      </w: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>Upozornil nás, že bude vlak připraven k odjezdu a že je čas nastoupit do vozu.</w:t>
      </w:r>
    </w:p>
    <w:p w:rsidR="006C1DE3" w:rsidRPr="006C1DE3" w:rsidRDefault="006C1DE3" w:rsidP="008C766E">
      <w:pPr>
        <w:ind w:left="709"/>
        <w:contextualSpacing/>
        <w:jc w:val="both"/>
        <w:rPr>
          <w:b/>
          <w:i/>
        </w:rPr>
      </w:pPr>
      <w:r w:rsidRPr="006C1DE3">
        <w:rPr>
          <w:b/>
          <w:i/>
        </w:rPr>
        <w:t xml:space="preserve"> (VV předmětná)</w:t>
      </w:r>
    </w:p>
    <w:p w:rsidR="008C766E" w:rsidRDefault="008C766E" w:rsidP="008C766E">
      <w:pPr>
        <w:ind w:left="709"/>
        <w:contextualSpacing/>
        <w:jc w:val="both"/>
      </w:pPr>
    </w:p>
    <w:p w:rsidR="008C766E" w:rsidRDefault="008C766E" w:rsidP="008C766E">
      <w:pPr>
        <w:pStyle w:val="Odstavecseseznamem"/>
        <w:numPr>
          <w:ilvl w:val="0"/>
          <w:numId w:val="1"/>
        </w:numPr>
        <w:jc w:val="both"/>
      </w:pPr>
      <w:r>
        <w:t>Nahraďte řeč nepřímou řečí pří</w:t>
      </w:r>
      <w:r w:rsidR="00E66731">
        <w:t>mou. Pokuste se vytvořit různé</w:t>
      </w:r>
      <w:r>
        <w:t xml:space="preserve"> vzorce přímé řeči.</w:t>
      </w:r>
    </w:p>
    <w:p w:rsidR="008C766E" w:rsidRDefault="008C766E" w:rsidP="008C766E">
      <w:pPr>
        <w:pStyle w:val="Odstavecseseznamem"/>
        <w:jc w:val="both"/>
      </w:pPr>
    </w:p>
    <w:p w:rsidR="008C766E" w:rsidRDefault="008C766E" w:rsidP="008C766E">
      <w:pPr>
        <w:pStyle w:val="Odstavecseseznamem"/>
        <w:jc w:val="both"/>
      </w:pPr>
      <w:r>
        <w:t>Pořadatel oznámil, že začátek koncertu je už v 18 hodin.</w:t>
      </w:r>
    </w:p>
    <w:p w:rsidR="006C1DE3" w:rsidRPr="006C1DE3" w:rsidRDefault="006C1DE3" w:rsidP="008C766E">
      <w:pPr>
        <w:pStyle w:val="Odstavecseseznamem"/>
        <w:jc w:val="both"/>
        <w:rPr>
          <w:b/>
          <w:i/>
        </w:rPr>
      </w:pPr>
      <w:r w:rsidRPr="006C1DE3">
        <w:rPr>
          <w:b/>
          <w:i/>
        </w:rPr>
        <w:t>Pořadatel nám oznámil: „Začátek koncertu je v 18 hodin.“</w:t>
      </w:r>
    </w:p>
    <w:p w:rsidR="008C766E" w:rsidRDefault="008C766E" w:rsidP="008C766E">
      <w:pPr>
        <w:pStyle w:val="Odstavecseseznamem"/>
        <w:jc w:val="both"/>
      </w:pPr>
      <w:r>
        <w:t>Otec mě vybídl, abych šel rychleji.</w:t>
      </w:r>
    </w:p>
    <w:p w:rsidR="006C1DE3" w:rsidRPr="006C1DE3" w:rsidRDefault="006C1DE3" w:rsidP="008C766E">
      <w:pPr>
        <w:pStyle w:val="Odstavecseseznamem"/>
        <w:jc w:val="both"/>
        <w:rPr>
          <w:b/>
          <w:i/>
        </w:rPr>
      </w:pPr>
      <w:r w:rsidRPr="006C1DE3">
        <w:rPr>
          <w:b/>
          <w:i/>
        </w:rPr>
        <w:t>„Jdi rychleji!“ vybídl mě otec.</w:t>
      </w:r>
    </w:p>
    <w:p w:rsidR="008C766E" w:rsidRDefault="008C766E" w:rsidP="008C766E">
      <w:pPr>
        <w:pStyle w:val="Odstavecseseznamem"/>
        <w:jc w:val="both"/>
      </w:pPr>
      <w:r>
        <w:t>Jana namítá, že řeka je hluboká a zrádná a že se jí bojí.</w:t>
      </w:r>
    </w:p>
    <w:p w:rsidR="006C1DE3" w:rsidRPr="006C1DE3" w:rsidRDefault="006C1DE3" w:rsidP="008C766E">
      <w:pPr>
        <w:pStyle w:val="Odstavecseseznamem"/>
        <w:jc w:val="both"/>
        <w:rPr>
          <w:b/>
          <w:i/>
        </w:rPr>
      </w:pPr>
      <w:r w:rsidRPr="006C1DE3">
        <w:rPr>
          <w:b/>
          <w:i/>
        </w:rPr>
        <w:t>„Řeka je hluboká,“ namítá Jana, „bojím se.“</w:t>
      </w:r>
    </w:p>
    <w:p w:rsidR="008C766E" w:rsidRDefault="008C766E" w:rsidP="008C766E">
      <w:pPr>
        <w:pStyle w:val="Odstavecseseznamem"/>
        <w:jc w:val="both"/>
      </w:pPr>
    </w:p>
    <w:p w:rsidR="008C766E" w:rsidRDefault="008C766E" w:rsidP="008C766E">
      <w:pPr>
        <w:pStyle w:val="Odstavecseseznamem"/>
        <w:numPr>
          <w:ilvl w:val="0"/>
          <w:numId w:val="1"/>
        </w:numPr>
        <w:jc w:val="both"/>
      </w:pPr>
      <w:r>
        <w:t>Slovesa v uvozovac</w:t>
      </w:r>
      <w:r w:rsidR="00E66731">
        <w:t>ích větách nahraďte synonymy. (O</w:t>
      </w:r>
      <w:r>
        <w:t>tevřená úloha)</w:t>
      </w:r>
    </w:p>
    <w:p w:rsidR="008C766E" w:rsidRDefault="008C766E" w:rsidP="008C766E">
      <w:pPr>
        <w:pStyle w:val="Odstavecseseznamem"/>
        <w:jc w:val="both"/>
      </w:pPr>
    </w:p>
    <w:p w:rsidR="008C766E" w:rsidRDefault="008C766E" w:rsidP="008C766E">
      <w:pPr>
        <w:pStyle w:val="Odstavecseseznamem"/>
        <w:jc w:val="both"/>
      </w:pPr>
      <w:r>
        <w:t>Matka řekla: „Ukliď nádobí ze stolu.“</w:t>
      </w:r>
    </w:p>
    <w:p w:rsidR="008C766E" w:rsidRPr="008C766E" w:rsidRDefault="008C766E" w:rsidP="008C766E">
      <w:pPr>
        <w:pStyle w:val="Odstavecseseznamem"/>
        <w:jc w:val="both"/>
        <w:rPr>
          <w:b/>
          <w:i/>
        </w:rPr>
      </w:pPr>
      <w:r w:rsidRPr="008C766E">
        <w:rPr>
          <w:b/>
          <w:i/>
        </w:rPr>
        <w:t>Matka nakázala: „Ukliď nádobí ze stolu.“</w:t>
      </w:r>
    </w:p>
    <w:p w:rsidR="008C766E" w:rsidRDefault="008C766E" w:rsidP="008C766E">
      <w:pPr>
        <w:pStyle w:val="Odstavecseseznamem"/>
        <w:jc w:val="both"/>
      </w:pPr>
      <w:r>
        <w:t>Pavel se zeptal: „Kdo je to?“</w:t>
      </w:r>
    </w:p>
    <w:p w:rsidR="008C766E" w:rsidRPr="008C766E" w:rsidRDefault="008C766E" w:rsidP="008C766E">
      <w:pPr>
        <w:pStyle w:val="Odstavecseseznamem"/>
        <w:jc w:val="both"/>
        <w:rPr>
          <w:b/>
          <w:i/>
        </w:rPr>
      </w:pPr>
      <w:r w:rsidRPr="008C766E">
        <w:rPr>
          <w:b/>
          <w:i/>
        </w:rPr>
        <w:t>Pavel se dotázal: „Kdo to je?“</w:t>
      </w:r>
    </w:p>
    <w:p w:rsidR="008C766E" w:rsidRDefault="008C766E" w:rsidP="008C766E">
      <w:pPr>
        <w:pStyle w:val="Odstavecseseznamem"/>
        <w:jc w:val="both"/>
      </w:pPr>
      <w:r>
        <w:t>„Jano!“ zakřičela.</w:t>
      </w:r>
    </w:p>
    <w:p w:rsidR="008C766E" w:rsidRPr="008C766E" w:rsidRDefault="008C766E" w:rsidP="008C766E">
      <w:pPr>
        <w:pStyle w:val="Odstavecseseznamem"/>
        <w:jc w:val="both"/>
        <w:rPr>
          <w:b/>
          <w:i/>
        </w:rPr>
      </w:pPr>
      <w:r w:rsidRPr="008C766E">
        <w:rPr>
          <w:b/>
          <w:i/>
        </w:rPr>
        <w:t>„Jano!“ zaječela.</w:t>
      </w:r>
    </w:p>
    <w:p w:rsidR="008C766E" w:rsidRDefault="008C766E" w:rsidP="008C766E">
      <w:pPr>
        <w:pStyle w:val="Odstavecseseznamem"/>
        <w:jc w:val="both"/>
      </w:pPr>
      <w:r>
        <w:t>„Takhle to nestihneme,“ řekl po chvilce.</w:t>
      </w:r>
    </w:p>
    <w:p w:rsidR="008C766E" w:rsidRPr="008C766E" w:rsidRDefault="008C766E" w:rsidP="008C766E">
      <w:pPr>
        <w:pStyle w:val="Odstavecseseznamem"/>
        <w:jc w:val="both"/>
        <w:rPr>
          <w:b/>
          <w:i/>
        </w:rPr>
      </w:pPr>
      <w:r w:rsidRPr="008C766E">
        <w:rPr>
          <w:b/>
          <w:i/>
        </w:rPr>
        <w:t>„Takhle to nestihneme,“ zoufale dodal.</w:t>
      </w:r>
    </w:p>
    <w:p w:rsidR="008C766E" w:rsidRDefault="008C766E" w:rsidP="008C766E">
      <w:pPr>
        <w:pStyle w:val="Odstavecseseznamem"/>
        <w:jc w:val="both"/>
      </w:pPr>
      <w:r>
        <w:t>„Mrzí mě to,“ řekl nakonec.</w:t>
      </w:r>
    </w:p>
    <w:p w:rsidR="008C766E" w:rsidRPr="008C766E" w:rsidRDefault="008C766E" w:rsidP="008C766E">
      <w:pPr>
        <w:pStyle w:val="Odstavecseseznamem"/>
        <w:jc w:val="both"/>
        <w:rPr>
          <w:b/>
          <w:i/>
        </w:rPr>
      </w:pPr>
      <w:r w:rsidRPr="008C766E">
        <w:rPr>
          <w:b/>
          <w:i/>
        </w:rPr>
        <w:t>„Mrzí mě to,“ nakonec se omluvil.</w:t>
      </w:r>
    </w:p>
    <w:p w:rsidR="008C766E" w:rsidRDefault="008C766E" w:rsidP="008C766E">
      <w:pPr>
        <w:pStyle w:val="Odstavecseseznamem"/>
        <w:jc w:val="both"/>
      </w:pPr>
      <w:r>
        <w:t xml:space="preserve"> </w:t>
      </w:r>
    </w:p>
    <w:p w:rsidR="008C766E" w:rsidRDefault="008C766E" w:rsidP="008C766E">
      <w:pPr>
        <w:pStyle w:val="Odstavecseseznamem"/>
        <w:jc w:val="both"/>
      </w:pPr>
    </w:p>
    <w:p w:rsidR="008C766E" w:rsidRDefault="008C766E" w:rsidP="008C766E">
      <w:pPr>
        <w:pStyle w:val="Odstavecseseznamem"/>
        <w:numPr>
          <w:ilvl w:val="0"/>
          <w:numId w:val="1"/>
        </w:numPr>
        <w:jc w:val="both"/>
      </w:pPr>
      <w:r>
        <w:t>Doplňte přímou řeč k následujícím slovesům a slovním spojením, kterých využijete v uvozovacích větách.</w:t>
      </w:r>
      <w:r w:rsidR="00E66731">
        <w:t xml:space="preserve"> (Otevřená úloha)</w:t>
      </w:r>
    </w:p>
    <w:p w:rsidR="008C766E" w:rsidRDefault="008C766E" w:rsidP="008C766E">
      <w:pPr>
        <w:pStyle w:val="Odstavecseseznamem"/>
        <w:jc w:val="both"/>
      </w:pPr>
    </w:p>
    <w:p w:rsidR="008C766E" w:rsidRDefault="006E5BFC" w:rsidP="008C766E">
      <w:pPr>
        <w:pStyle w:val="Odstavecseseznamem"/>
        <w:numPr>
          <w:ilvl w:val="0"/>
          <w:numId w:val="2"/>
        </w:numPr>
        <w:jc w:val="both"/>
      </w:pPr>
      <w:r>
        <w:t>h</w:t>
      </w:r>
      <w:r w:rsidR="008C766E">
        <w:t>lesnout</w:t>
      </w:r>
      <w:r w:rsidR="006C1DE3">
        <w:t xml:space="preserve"> </w:t>
      </w:r>
      <w:r w:rsidR="00E66731">
        <w:rPr>
          <w:b/>
          <w:i/>
        </w:rPr>
        <w:t>(„Nakonec nikdo nepřišel,“</w:t>
      </w:r>
      <w:r w:rsidR="006C1DE3" w:rsidRPr="00D64808">
        <w:rPr>
          <w:b/>
          <w:i/>
        </w:rPr>
        <w:t xml:space="preserve"> hlesl potichu.)</w:t>
      </w:r>
    </w:p>
    <w:p w:rsidR="008C766E" w:rsidRDefault="008C766E" w:rsidP="008C766E">
      <w:pPr>
        <w:pStyle w:val="Odstavecseseznamem"/>
        <w:numPr>
          <w:ilvl w:val="0"/>
          <w:numId w:val="2"/>
        </w:numPr>
        <w:jc w:val="both"/>
      </w:pPr>
      <w:r>
        <w:t>ujmout se slova</w:t>
      </w:r>
      <w:r w:rsidR="006C1DE3">
        <w:t xml:space="preserve"> </w:t>
      </w:r>
      <w:r w:rsidR="006C1DE3" w:rsidRPr="00D64808">
        <w:rPr>
          <w:b/>
          <w:i/>
        </w:rPr>
        <w:t>(„Ta</w:t>
      </w:r>
      <w:r w:rsidR="00E66731">
        <w:rPr>
          <w:b/>
          <w:i/>
        </w:rPr>
        <w:t>k začneme hned. Nebudeme čekat,“</w:t>
      </w:r>
      <w:r w:rsidR="006C1DE3" w:rsidRPr="00D64808">
        <w:rPr>
          <w:b/>
          <w:i/>
        </w:rPr>
        <w:t xml:space="preserve"> ujal se slova.)</w:t>
      </w:r>
      <w:r w:rsidR="006C1DE3">
        <w:t xml:space="preserve"> </w:t>
      </w:r>
    </w:p>
    <w:p w:rsidR="008C766E" w:rsidRDefault="008C766E" w:rsidP="008C766E">
      <w:pPr>
        <w:pStyle w:val="Odstavecseseznamem"/>
        <w:numPr>
          <w:ilvl w:val="0"/>
          <w:numId w:val="2"/>
        </w:numPr>
        <w:jc w:val="both"/>
      </w:pPr>
      <w:r>
        <w:t>procedit mezi zuby</w:t>
      </w:r>
      <w:r w:rsidR="006C1DE3">
        <w:t xml:space="preserve"> </w:t>
      </w:r>
      <w:r w:rsidR="006C1DE3" w:rsidRPr="00D64808">
        <w:rPr>
          <w:b/>
          <w:i/>
        </w:rPr>
        <w:t>(„To snad ne!“ procedil mezi zuby.)</w:t>
      </w:r>
    </w:p>
    <w:p w:rsidR="008C766E" w:rsidRPr="00D64808" w:rsidRDefault="008C766E" w:rsidP="008C766E">
      <w:pPr>
        <w:pStyle w:val="Odstavecseseznamem"/>
        <w:numPr>
          <w:ilvl w:val="0"/>
          <w:numId w:val="2"/>
        </w:numPr>
        <w:jc w:val="both"/>
        <w:rPr>
          <w:b/>
          <w:i/>
        </w:rPr>
      </w:pPr>
      <w:r>
        <w:t>vmísit se do hovoru</w:t>
      </w:r>
      <w:r w:rsidR="006C1DE3">
        <w:t xml:space="preserve"> </w:t>
      </w:r>
      <w:r w:rsidR="006C1DE3" w:rsidRPr="00D64808">
        <w:rPr>
          <w:b/>
          <w:i/>
        </w:rPr>
        <w:t>(</w:t>
      </w:r>
      <w:r w:rsidR="00D64808" w:rsidRPr="00D64808">
        <w:rPr>
          <w:b/>
          <w:i/>
        </w:rPr>
        <w:t>„Nedá si někdo šálek kávy?“ vmísil se do hovoru.)</w:t>
      </w:r>
    </w:p>
    <w:p w:rsidR="008C766E" w:rsidRPr="00D64808" w:rsidRDefault="008C766E" w:rsidP="008C766E">
      <w:pPr>
        <w:pStyle w:val="Odstavecseseznamem"/>
        <w:numPr>
          <w:ilvl w:val="0"/>
          <w:numId w:val="2"/>
        </w:numPr>
        <w:jc w:val="both"/>
        <w:rPr>
          <w:b/>
          <w:i/>
        </w:rPr>
      </w:pPr>
      <w:r>
        <w:t>vysoukat ze sebe</w:t>
      </w:r>
      <w:r w:rsidR="00D64808">
        <w:t xml:space="preserve"> </w:t>
      </w:r>
      <w:r w:rsidR="00E66731">
        <w:rPr>
          <w:b/>
          <w:i/>
        </w:rPr>
        <w:t>(„To jsem zavinil já,“</w:t>
      </w:r>
      <w:r w:rsidR="00D64808" w:rsidRPr="00D64808">
        <w:rPr>
          <w:b/>
          <w:i/>
        </w:rPr>
        <w:t xml:space="preserve"> vysoukal ze sebe.)</w:t>
      </w:r>
    </w:p>
    <w:p w:rsidR="008C766E" w:rsidRDefault="008C766E" w:rsidP="008C766E">
      <w:pPr>
        <w:jc w:val="both"/>
      </w:pPr>
    </w:p>
    <w:p w:rsidR="008C766E" w:rsidRDefault="008C766E" w:rsidP="008C766E">
      <w:pPr>
        <w:pStyle w:val="Odstavecseseznamem"/>
        <w:numPr>
          <w:ilvl w:val="0"/>
          <w:numId w:val="1"/>
        </w:numPr>
        <w:jc w:val="both"/>
      </w:pPr>
      <w:r>
        <w:t>V následujícím textu rozpoznejte ř</w:t>
      </w:r>
      <w:r w:rsidR="000F3718">
        <w:t>eč přímou od nevlastní přímé řeči. Čím se tyto dva druhy řeči od sebe liší?</w:t>
      </w:r>
    </w:p>
    <w:p w:rsidR="008C766E" w:rsidRDefault="008C766E" w:rsidP="008C766E">
      <w:pPr>
        <w:pStyle w:val="Odstavecseseznamem"/>
        <w:jc w:val="both"/>
      </w:pPr>
    </w:p>
    <w:p w:rsidR="008C766E" w:rsidRDefault="008C766E" w:rsidP="006E5BFC">
      <w:pPr>
        <w:pStyle w:val="Odstavecseseznamem"/>
      </w:pPr>
      <w:r>
        <w:t>„</w:t>
      </w:r>
      <w:r w:rsidRPr="008C766E">
        <w:rPr>
          <w:u w:val="single"/>
        </w:rPr>
        <w:t>Pohnul jsem s ní</w:t>
      </w:r>
      <w:r>
        <w:t>,“ řekl si stařec nahlas. „</w:t>
      </w:r>
      <w:r w:rsidRPr="008C766E">
        <w:rPr>
          <w:u w:val="single"/>
        </w:rPr>
        <w:t>Přece jsem s ní pohnul</w:t>
      </w:r>
      <w:r>
        <w:t>!“</w:t>
      </w:r>
      <w:r w:rsidR="00D64808">
        <w:t xml:space="preserve"> </w:t>
      </w:r>
      <w:r w:rsidR="006E5BFC">
        <w:br/>
      </w:r>
      <w:r w:rsidR="00D64808">
        <w:t>(</w:t>
      </w:r>
      <w:r w:rsidR="00D64808" w:rsidRPr="00D64808">
        <w:rPr>
          <w:i/>
        </w:rPr>
        <w:t>řeč přímá</w:t>
      </w:r>
      <w:r w:rsidR="00453CDA">
        <w:t xml:space="preserve"> – </w:t>
      </w:r>
      <w:r w:rsidR="00453CDA" w:rsidRPr="00453CDA">
        <w:rPr>
          <w:i/>
        </w:rPr>
        <w:t>mluví nahlas sám k sobě</w:t>
      </w:r>
      <w:r w:rsidR="00453CDA">
        <w:t>)</w:t>
      </w:r>
    </w:p>
    <w:p w:rsidR="008C766E" w:rsidRDefault="00DC552B" w:rsidP="008C766E">
      <w:pPr>
        <w:pStyle w:val="Odstavecseseznamem"/>
        <w:jc w:val="both"/>
      </w:pP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81.8pt;margin-top:13.1pt;width:20.25pt;height:60.75pt;flip:x y;z-index:251662336" o:connectortype="straight">
            <v:stroke endarrow="block"/>
          </v:shape>
        </w:pict>
      </w:r>
      <w:r w:rsidR="008C766E">
        <w:t xml:space="preserve">Pocítil opět nával mdloby, ale visel na obrovské rybě, co měl síly. </w:t>
      </w:r>
      <w:r w:rsidR="008C766E" w:rsidRPr="008C766E">
        <w:rPr>
          <w:b/>
        </w:rPr>
        <w:t>Pohnul jsem s ní,</w:t>
      </w:r>
      <w:r w:rsidR="008C766E">
        <w:t xml:space="preserve"> opakoval si v duchu. </w:t>
      </w:r>
      <w:r w:rsidR="008C766E" w:rsidRPr="008C766E">
        <w:rPr>
          <w:b/>
        </w:rPr>
        <w:t>Možná, že teď s ní převrátím. Táhněte, ruce! Držte, nohy! Hlavo</w:t>
      </w:r>
      <w:r w:rsidR="008C766E">
        <w:t xml:space="preserve">, </w:t>
      </w:r>
      <w:r w:rsidR="008C766E" w:rsidRPr="008C766E">
        <w:rPr>
          <w:b/>
        </w:rPr>
        <w:t>vydrž! Udělej mi to k vůli! Nikdy jsi mě nezklamala. Tentokrát ji převrátím na bok!</w:t>
      </w:r>
      <w:r w:rsidR="008C766E">
        <w:t xml:space="preserve"> Když však sebral všechny síly a když se do toho opřel o hodně dřív, než ryba proplula kolem člunu, a táhl, div mu svaly nepraskly, ryba se dala o něco strhnout, ale pak vyrovnala a plula pryč. „</w:t>
      </w:r>
      <w:r w:rsidR="008C766E" w:rsidRPr="008C766E">
        <w:rPr>
          <w:u w:val="single"/>
        </w:rPr>
        <w:t>Rybo,</w:t>
      </w:r>
      <w:r w:rsidR="008C766E">
        <w:t>“ oslovil ji stařec. „</w:t>
      </w:r>
      <w:r w:rsidR="008C766E" w:rsidRPr="008C766E">
        <w:rPr>
          <w:u w:val="single"/>
        </w:rPr>
        <w:t>Rybo, vždyť stejně umřeš. Musíš přitom zabít i mě?“</w:t>
      </w:r>
    </w:p>
    <w:p w:rsidR="008C766E" w:rsidRDefault="00DC552B" w:rsidP="008C766E">
      <w:pPr>
        <w:pStyle w:val="Odstavecseseznamem"/>
        <w:jc w:val="both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6.55pt;margin-top:4.8pt;width:93pt;height:39.75pt;z-index:251661312">
            <v:textbox>
              <w:txbxContent>
                <w:p w:rsidR="00D64808" w:rsidRDefault="000F3718" w:rsidP="000F3718">
                  <w:pPr>
                    <w:jc w:val="center"/>
                  </w:pPr>
                  <w:r>
                    <w:t>nevlastní přímá řeč</w:t>
                  </w:r>
                </w:p>
              </w:txbxContent>
            </v:textbox>
          </v:shape>
        </w:pict>
      </w:r>
      <w:r w:rsidR="008C766E">
        <w:tab/>
      </w:r>
      <w:r w:rsidR="008C766E">
        <w:tab/>
      </w:r>
      <w:r w:rsidR="008C766E">
        <w:tab/>
      </w:r>
      <w:r w:rsidR="00D64808">
        <w:tab/>
      </w:r>
      <w:r w:rsidR="00D64808">
        <w:tab/>
      </w:r>
      <w:r w:rsidR="00D64808">
        <w:tab/>
      </w:r>
      <w:r w:rsidR="00D64808">
        <w:tab/>
        <w:t>(</w:t>
      </w:r>
      <w:r w:rsidR="00D64808" w:rsidRPr="00D64808">
        <w:rPr>
          <w:i/>
        </w:rPr>
        <w:t>řeč přímá</w:t>
      </w:r>
      <w:r w:rsidR="00D64808">
        <w:t>)</w:t>
      </w:r>
    </w:p>
    <w:p w:rsidR="00D64808" w:rsidRDefault="008C766E" w:rsidP="008C766E">
      <w:pPr>
        <w:pStyle w:val="Odstavecseseznamem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3718" w:rsidRDefault="000F3718" w:rsidP="000F3718">
      <w:pPr>
        <w:contextualSpacing/>
        <w:jc w:val="both"/>
        <w:rPr>
          <w:i/>
        </w:rPr>
      </w:pPr>
      <w:r>
        <w:tab/>
      </w:r>
      <w:r w:rsidRPr="000F3718">
        <w:rPr>
          <w:i/>
        </w:rPr>
        <w:t>Nevlastní přímá řeč se liší od vlastní tím, že není oddělena uvozovkami.</w:t>
      </w:r>
    </w:p>
    <w:p w:rsidR="000F3718" w:rsidRDefault="000F3718" w:rsidP="000F3718">
      <w:pPr>
        <w:contextualSpacing/>
        <w:jc w:val="both"/>
        <w:rPr>
          <w:i/>
        </w:rPr>
      </w:pPr>
      <w:r>
        <w:rPr>
          <w:i/>
        </w:rPr>
        <w:tab/>
        <w:t>Je osobitou variantou přímé</w:t>
      </w:r>
      <w:r w:rsidR="00E66731">
        <w:rPr>
          <w:i/>
        </w:rPr>
        <w:t xml:space="preserve"> řeči, oživuje</w:t>
      </w:r>
      <w:r>
        <w:rPr>
          <w:i/>
        </w:rPr>
        <w:t xml:space="preserve"> a ozvláštňuje text. Typická</w:t>
      </w:r>
    </w:p>
    <w:p w:rsidR="000F3718" w:rsidRDefault="000F3718" w:rsidP="000F3718">
      <w:pPr>
        <w:contextualSpacing/>
        <w:jc w:val="both"/>
        <w:rPr>
          <w:i/>
        </w:rPr>
      </w:pPr>
      <w:r>
        <w:rPr>
          <w:i/>
        </w:rPr>
        <w:tab/>
        <w:t>pro moderní texty.</w:t>
      </w:r>
    </w:p>
    <w:p w:rsidR="000F3718" w:rsidRPr="000F3718" w:rsidRDefault="000F3718" w:rsidP="000F3718">
      <w:pPr>
        <w:contextualSpacing/>
        <w:jc w:val="both"/>
        <w:rPr>
          <w:i/>
        </w:rPr>
      </w:pPr>
      <w:r>
        <w:rPr>
          <w:i/>
        </w:rPr>
        <w:tab/>
        <w:t>Přímá řeč silně oživuje vypravování, má dramatický účinek, dynamický charakter.</w:t>
      </w:r>
    </w:p>
    <w:p w:rsidR="000F3718" w:rsidRDefault="000F3718" w:rsidP="00D64808">
      <w:pPr>
        <w:pStyle w:val="Odstavecseseznamem"/>
        <w:ind w:left="4968" w:firstLine="696"/>
        <w:jc w:val="both"/>
      </w:pPr>
    </w:p>
    <w:p w:rsidR="008C766E" w:rsidRPr="005D4579" w:rsidRDefault="008C766E" w:rsidP="00D64808">
      <w:pPr>
        <w:pStyle w:val="Odstavecseseznamem"/>
        <w:ind w:left="4968" w:firstLine="696"/>
        <w:jc w:val="both"/>
      </w:pPr>
      <w:r>
        <w:t xml:space="preserve">(Ernest </w:t>
      </w:r>
      <w:proofErr w:type="spellStart"/>
      <w:r>
        <w:t>Hemingway</w:t>
      </w:r>
      <w:proofErr w:type="spellEnd"/>
      <w:r>
        <w:t xml:space="preserve"> – Stařec a moře)</w:t>
      </w: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89" w:rsidRDefault="00DE5689" w:rsidP="00CA6778">
      <w:pPr>
        <w:spacing w:before="0" w:after="0"/>
      </w:pPr>
      <w:r>
        <w:separator/>
      </w:r>
    </w:p>
  </w:endnote>
  <w:endnote w:type="continuationSeparator" w:id="0">
    <w:p w:rsidR="00DE5689" w:rsidRDefault="00DE568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8C766E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8C766E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89" w:rsidRDefault="00DE5689" w:rsidP="00CA6778">
      <w:pPr>
        <w:spacing w:before="0" w:after="0"/>
      </w:pPr>
      <w:r>
        <w:separator/>
      </w:r>
    </w:p>
  </w:footnote>
  <w:footnote w:type="continuationSeparator" w:id="0">
    <w:p w:rsidR="00DE5689" w:rsidRDefault="00DE568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627E3"/>
    <w:multiLevelType w:val="hybridMultilevel"/>
    <w:tmpl w:val="5420E6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26954"/>
    <w:multiLevelType w:val="hybridMultilevel"/>
    <w:tmpl w:val="9176D912"/>
    <w:lvl w:ilvl="0" w:tplc="11C2A0B4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520C4D"/>
    <w:rsid w:val="00084AD2"/>
    <w:rsid w:val="000F3718"/>
    <w:rsid w:val="0015164B"/>
    <w:rsid w:val="0017080B"/>
    <w:rsid w:val="00235DCF"/>
    <w:rsid w:val="00247D1D"/>
    <w:rsid w:val="00252D2D"/>
    <w:rsid w:val="00281EB3"/>
    <w:rsid w:val="00327C7F"/>
    <w:rsid w:val="00375125"/>
    <w:rsid w:val="003C040B"/>
    <w:rsid w:val="003D1D48"/>
    <w:rsid w:val="00427AC2"/>
    <w:rsid w:val="00441154"/>
    <w:rsid w:val="004513CC"/>
    <w:rsid w:val="00453CDA"/>
    <w:rsid w:val="004B0AD8"/>
    <w:rsid w:val="00520C4D"/>
    <w:rsid w:val="00532250"/>
    <w:rsid w:val="005C7DF4"/>
    <w:rsid w:val="005D4579"/>
    <w:rsid w:val="006347FB"/>
    <w:rsid w:val="006515B1"/>
    <w:rsid w:val="006516F6"/>
    <w:rsid w:val="00666590"/>
    <w:rsid w:val="00684206"/>
    <w:rsid w:val="006C1DE3"/>
    <w:rsid w:val="006E5BFC"/>
    <w:rsid w:val="007269D6"/>
    <w:rsid w:val="008C766E"/>
    <w:rsid w:val="00946871"/>
    <w:rsid w:val="00947E9C"/>
    <w:rsid w:val="009C77DA"/>
    <w:rsid w:val="009F0176"/>
    <w:rsid w:val="00BD446E"/>
    <w:rsid w:val="00C57EA2"/>
    <w:rsid w:val="00CA6778"/>
    <w:rsid w:val="00CA68AF"/>
    <w:rsid w:val="00D64808"/>
    <w:rsid w:val="00DC552B"/>
    <w:rsid w:val="00DE3BAA"/>
    <w:rsid w:val="00DE5689"/>
    <w:rsid w:val="00E66731"/>
    <w:rsid w:val="00E96807"/>
    <w:rsid w:val="00F23263"/>
    <w:rsid w:val="00F60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8C7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61</TotalTime>
  <Pages>3</Pages>
  <Words>566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dcterms:created xsi:type="dcterms:W3CDTF">2014-04-12T13:56:00Z</dcterms:created>
  <dcterms:modified xsi:type="dcterms:W3CDTF">2014-04-28T19:24:00Z</dcterms:modified>
</cp:coreProperties>
</file>