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2C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C2C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462968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0C6C2C">
        <w:rPr>
          <w:rFonts w:ascii="Comic Sans MS" w:hAnsi="Comic Sans MS" w:cs="Comic Sans MS"/>
          <w:b/>
          <w:bCs/>
          <w:color w:val="024595"/>
          <w:sz w:val="54"/>
          <w:szCs w:val="54"/>
        </w:rPr>
        <w:t>Tvoření vět podle syntaktického vzorce</w:t>
      </w:r>
    </w:p>
    <w:p w:rsidR="000C6C2C" w:rsidRDefault="005D4579" w:rsidP="000C6C2C">
      <w:pPr>
        <w:spacing w:before="0" w:after="200" w:line="276" w:lineRule="auto"/>
        <w:rPr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0C6C2C" w:rsidRPr="000C6C2C">
        <w:rPr>
          <w:sz w:val="24"/>
          <w:szCs w:val="24"/>
          <w:u w:val="single"/>
        </w:rPr>
        <w:lastRenderedPageBreak/>
        <w:t>Tvořte věty podle daného syntaktického vzorce:</w:t>
      </w:r>
    </w:p>
    <w:p w:rsidR="00462968" w:rsidRPr="00462968" w:rsidRDefault="009D2D02" w:rsidP="000C6C2C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sz w:val="24"/>
          <w:szCs w:val="24"/>
        </w:rPr>
        <w:t>Ilustrativní</w:t>
      </w:r>
      <w:r w:rsidR="00462968" w:rsidRPr="00462968">
        <w:rPr>
          <w:sz w:val="24"/>
          <w:szCs w:val="24"/>
        </w:rPr>
        <w:t xml:space="preserve"> řešení:</w:t>
      </w:r>
    </w:p>
    <w:p w:rsidR="000C6C2C" w:rsidRDefault="000C6C2C" w:rsidP="000C6C2C"/>
    <w:p w:rsidR="000C6C2C" w:rsidRDefault="000C6C2C" w:rsidP="000C6C2C">
      <w:r>
        <w:t>A)</w:t>
      </w:r>
    </w:p>
    <w:p w:rsidR="000C6C2C" w:rsidRDefault="00105AFA" w:rsidP="000C6C2C"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3.15pt;margin-top:37.15pt;width:240pt;height:22.5pt;z-index:251660288" o:connectortype="straight"/>
        </w:pict>
      </w:r>
      <w:r>
        <w:rPr>
          <w:noProof/>
          <w:lang w:eastAsia="cs-CZ"/>
        </w:rPr>
        <w:pict>
          <v:shape id="_x0000_s1027" type="#_x0000_t32" style="position:absolute;margin-left:73.15pt;margin-top:42.4pt;width:147.75pt;height:26.25pt;z-index:251661312" o:connectortype="straight"/>
        </w:pict>
      </w:r>
      <w:r>
        <w:rPr>
          <w:noProof/>
          <w:lang w:eastAsia="cs-CZ"/>
        </w:rPr>
        <w:pict>
          <v:shape id="_x0000_s1028" type="#_x0000_t32" style="position:absolute;margin-left:215.65pt;margin-top:91.15pt;width:12.75pt;height:9pt;flip:y;z-index:251662336" o:connectortype="straight"/>
        </w:pict>
      </w:r>
      <w:r>
        <w:rPr>
          <w:noProof/>
          <w:lang w:eastAsia="cs-CZ"/>
        </w:rPr>
        <w:pict>
          <v:shape id="_x0000_s1029" type="#_x0000_t32" style="position:absolute;margin-left:366.4pt;margin-top:96.4pt;width:11.25pt;height:9pt;z-index:251663360" o:connectortype="straight"/>
        </w:pict>
      </w:r>
      <w:r>
        <w:rPr>
          <w:noProof/>
          <w:lang w:eastAsia="cs-CZ"/>
        </w:rPr>
        <w:pict>
          <v:oval id="_x0000_s1030" style="position:absolute;margin-left:377.65pt;margin-top:96.4pt;width:60pt;height:37.5pt;z-index:251664384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C6C2C" w:rsidRPr="00ED4CF4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ED4CF4">
                    <w:rPr>
                      <w:sz w:val="28"/>
                      <w:szCs w:val="28"/>
                    </w:rPr>
                    <w:t>PkN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1" style="position:absolute;margin-left:163.9pt;margin-top:100.15pt;width:57pt;height:33.75pt;z-index:251665408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C6C2C" w:rsidRPr="00ED4CF4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PkS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76" style="position:absolute;margin-left:308.65pt;margin-top:59.65pt;width:63pt;height:36.75pt;z-index:251711488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C6C2C" w:rsidRPr="00ED4CF4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Pt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75" style="position:absolute;margin-left:228.4pt;margin-top:59.65pt;width:60.75pt;height:36.75pt;z-index:251710464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C6C2C" w:rsidRPr="00ED4CF4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Pt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73" type="#_x0000_t32" style="position:absolute;margin-left:84.4pt;margin-top:28.9pt;width:54.75pt;height:0;z-index:251708416" o:connectortype="straight"/>
        </w:pict>
      </w:r>
      <w:r>
        <w:rPr>
          <w:noProof/>
          <w:lang w:eastAsia="cs-CZ"/>
        </w:rPr>
        <w:pict>
          <v:oval id="_x0000_s1071" style="position:absolute;margin-left:161.65pt;margin-top:9.4pt;width:54pt;height:33pt;z-index:251706368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C6C2C" w:rsidRPr="00381F98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70" style="position:absolute;margin-left:16.9pt;margin-top:9.4pt;width:56.25pt;height:33pt;z-index:251705344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C6C2C" w:rsidRPr="00381F98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72" type="#_x0000_t32" style="position:absolute;margin-left:84.4pt;margin-top:22.9pt;width:54.75pt;height:0;z-index:251707392" o:connectortype="straight"/>
        </w:pict>
      </w:r>
      <w:r w:rsidR="000C6C2C">
        <w:t xml:space="preserve">    </w:t>
      </w:r>
    </w:p>
    <w:p w:rsidR="000C6C2C" w:rsidRDefault="000C6C2C" w:rsidP="000C6C2C"/>
    <w:p w:rsidR="000C6C2C" w:rsidRDefault="00105AFA" w:rsidP="000C6C2C">
      <w:r>
        <w:rPr>
          <w:noProof/>
          <w:lang w:eastAsia="cs-CZ"/>
        </w:rPr>
        <w:pict>
          <v:shape id="_x0000_s1077" type="#_x0000_t32" style="position:absolute;margin-left:16.9pt;margin-top:5.1pt;width:13.4pt;height:11.3pt;flip:x;z-index:251712512" o:connectortype="straight"/>
        </w:pict>
      </w:r>
      <w:r w:rsidR="000C6C2C">
        <w:t xml:space="preserve">  </w:t>
      </w:r>
      <w:r w:rsidR="000C6C2C">
        <w:tab/>
      </w:r>
      <w:r w:rsidR="000C6C2C">
        <w:tab/>
        <w:t xml:space="preserve">                           </w:t>
      </w:r>
    </w:p>
    <w:p w:rsidR="000C6C2C" w:rsidRPr="006A4A32" w:rsidRDefault="00105AFA" w:rsidP="000C6C2C">
      <w:r>
        <w:rPr>
          <w:noProof/>
          <w:lang w:eastAsia="cs-CZ"/>
        </w:rPr>
        <w:pict>
          <v:oval id="_x0000_s1074" style="position:absolute;margin-left:-17.6pt;margin-top:3.7pt;width:57.75pt;height:36.75pt;z-index:251709440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C6C2C" w:rsidRPr="00ED4CF4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</w:p>
    <w:p w:rsidR="000C6C2C" w:rsidRDefault="000C6C2C" w:rsidP="000C6C2C">
      <w:pPr>
        <w:tabs>
          <w:tab w:val="left" w:pos="5955"/>
        </w:tabs>
      </w:pPr>
      <w:r>
        <w:tab/>
        <w:t>+</w:t>
      </w:r>
    </w:p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0C6C2C" w:rsidRPr="000C6C2C" w:rsidRDefault="000C6C2C" w:rsidP="000C6C2C">
      <w:pPr>
        <w:rPr>
          <w:b/>
        </w:rPr>
      </w:pPr>
      <w:r w:rsidRPr="000C6C2C">
        <w:rPr>
          <w:b/>
        </w:rPr>
        <w:t>Včera hlídal Martin našeho psa i psa sousedů.</w:t>
      </w:r>
    </w:p>
    <w:p w:rsidR="000C6C2C" w:rsidRDefault="000C6C2C" w:rsidP="000C6C2C"/>
    <w:p w:rsidR="000C6C2C" w:rsidRDefault="000C6C2C" w:rsidP="000C6C2C"/>
    <w:p w:rsidR="000C6C2C" w:rsidRDefault="000C6C2C" w:rsidP="000C6C2C">
      <w:r>
        <w:t>B)</w:t>
      </w:r>
    </w:p>
    <w:p w:rsidR="000C6C2C" w:rsidRDefault="00105AFA" w:rsidP="000C6C2C">
      <w:r>
        <w:rPr>
          <w:noProof/>
          <w:lang w:eastAsia="cs-CZ"/>
        </w:rPr>
        <w:pict>
          <v:oval id="_x0000_s1034" style="position:absolute;margin-left:101.65pt;margin-top:10.6pt;width:56.25pt;height:36pt;z-index:251668480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4">
              <w:txbxContent>
                <w:p w:rsidR="000C6C2C" w:rsidRPr="00E472F8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E472F8"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5" style="position:absolute;margin-left:6.4pt;margin-top:10.6pt;width:57pt;height:34.5pt;z-index:251669504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5">
              <w:txbxContent>
                <w:p w:rsidR="000C6C2C" w:rsidRPr="00E472F8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E472F8"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</w:p>
    <w:p w:rsidR="000C6C2C" w:rsidRDefault="00105AFA" w:rsidP="000C6C2C">
      <w:r>
        <w:rPr>
          <w:noProof/>
          <w:lang w:eastAsia="cs-CZ"/>
        </w:rPr>
        <w:pict>
          <v:shape id="_x0000_s1032" type="#_x0000_t32" style="position:absolute;margin-left:73.15pt;margin-top:11.75pt;width:18pt;height:.05pt;z-index:251666432" o:connectortype="straight"/>
        </w:pict>
      </w:r>
      <w:r>
        <w:rPr>
          <w:noProof/>
          <w:lang w:eastAsia="cs-CZ"/>
        </w:rPr>
        <w:pict>
          <v:shape id="_x0000_s1033" type="#_x0000_t32" style="position:absolute;margin-left:73.15pt;margin-top:7.2pt;width:18pt;height:0;z-index:251667456" o:connectortype="straight"/>
        </w:pict>
      </w:r>
    </w:p>
    <w:p w:rsidR="000C6C2C" w:rsidRDefault="00105AFA" w:rsidP="000C6C2C">
      <w:r>
        <w:rPr>
          <w:noProof/>
          <w:lang w:eastAsia="cs-CZ"/>
        </w:rPr>
        <w:pict>
          <v:shape id="_x0000_s1044" type="#_x0000_t32" style="position:absolute;margin-left:123.3pt;margin-top:14.05pt;width:0;height:19.9pt;z-index:251678720" o:connectortype="straight"/>
        </w:pict>
      </w:r>
      <w:r>
        <w:rPr>
          <w:noProof/>
          <w:lang w:eastAsia="cs-CZ"/>
        </w:rPr>
        <w:pict>
          <v:shape id="_x0000_s1045" type="#_x0000_t32" style="position:absolute;margin-left:58.9pt;margin-top:14.05pt;width:48pt;height:34.5pt;z-index:251679744" o:connectortype="straight"/>
        </w:pict>
      </w:r>
      <w:r>
        <w:rPr>
          <w:noProof/>
          <w:lang w:eastAsia="cs-CZ"/>
        </w:rPr>
        <w:pict>
          <v:shape id="_x0000_s1041" type="#_x0000_t32" style="position:absolute;margin-left:69.3pt;margin-top:3.55pt;width:297.1pt;height:45pt;z-index:251675648" o:connectortype="straight"/>
        </w:pict>
      </w:r>
      <w:r>
        <w:rPr>
          <w:noProof/>
          <w:lang w:eastAsia="cs-CZ"/>
        </w:rPr>
        <w:pict>
          <v:shape id="_x0000_s1043" type="#_x0000_t32" style="position:absolute;margin-left:63.4pt;margin-top:9.3pt;width:140.15pt;height:34.45pt;z-index:251677696" o:connectortype="straight"/>
        </w:pict>
      </w:r>
    </w:p>
    <w:p w:rsidR="000C6C2C" w:rsidRDefault="00105AFA" w:rsidP="000C6C2C">
      <w:r>
        <w:rPr>
          <w:noProof/>
          <w:lang w:eastAsia="cs-CZ"/>
        </w:rPr>
        <w:pict>
          <v:oval id="_x0000_s1042" style="position:absolute;margin-left:371.65pt;margin-top:15.3pt;width:63.65pt;height:39.75pt;z-index:251676672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C6C2C" w:rsidRPr="00E472F8" w:rsidRDefault="00192A2A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Pu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38" type="#_x0000_t32" style="position:absolute;margin-left:215.65pt;margin-top:68.6pt;width:0;height:.75pt;flip:y;z-index:251672576" o:connectortype="straight"/>
        </w:pict>
      </w:r>
    </w:p>
    <w:p w:rsidR="000C6C2C" w:rsidRPr="00692CBA" w:rsidRDefault="00105AFA" w:rsidP="000C6C2C">
      <w:r>
        <w:rPr>
          <w:noProof/>
          <w:lang w:eastAsia="cs-CZ"/>
        </w:rPr>
        <w:pict>
          <v:oval id="_x0000_s1046" style="position:absolute;margin-left:110.65pt;margin-top:-.35pt;width:57.75pt;height:36.75pt;z-index:251680768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C6C2C" w:rsidRPr="00E472F8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r w:rsidRPr="00E472F8"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47" style="position:absolute;margin-left:215.65pt;margin-top:-.35pt;width:64.3pt;height:36.75pt;z-index:251681792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C6C2C" w:rsidRPr="00E472F8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E472F8">
                    <w:rPr>
                      <w:sz w:val="28"/>
                      <w:szCs w:val="28"/>
                    </w:rPr>
                    <w:t>Pt</w:t>
                  </w:r>
                  <w:proofErr w:type="spellEnd"/>
                </w:p>
              </w:txbxContent>
            </v:textbox>
          </v:oval>
        </w:pict>
      </w:r>
    </w:p>
    <w:p w:rsidR="000C6C2C" w:rsidRPr="00692CBA" w:rsidRDefault="00105AFA" w:rsidP="000C6C2C">
      <w:r>
        <w:rPr>
          <w:noProof/>
          <w:lang w:eastAsia="cs-CZ"/>
        </w:rPr>
        <w:pict>
          <v:shape id="_x0000_s1080" type="#_x0000_t32" style="position:absolute;margin-left:275.55pt;margin-top:17.75pt;width:13.6pt;height:19.85pt;z-index:251714560" o:connectortype="straight"/>
        </w:pict>
      </w:r>
      <w:r>
        <w:rPr>
          <w:noProof/>
          <w:lang w:eastAsia="cs-CZ"/>
        </w:rPr>
        <w:pict>
          <v:shape id="_x0000_s1079" type="#_x0000_t32" style="position:absolute;margin-left:203.55pt;margin-top:17.75pt;width:17.35pt;height:19.85pt;flip:x;z-index:251713536" o:connectortype="straight"/>
        </w:pict>
      </w:r>
      <w:r w:rsidR="000C6C2C">
        <w:t xml:space="preserve"> </w:t>
      </w:r>
    </w:p>
    <w:p w:rsidR="000C6C2C" w:rsidRPr="00692CBA" w:rsidRDefault="000C6C2C" w:rsidP="000C6C2C"/>
    <w:p w:rsidR="000C6C2C" w:rsidRPr="00692CBA" w:rsidRDefault="00105AFA" w:rsidP="000C6C2C">
      <w:r>
        <w:rPr>
          <w:noProof/>
          <w:lang w:eastAsia="cs-CZ"/>
        </w:rPr>
        <w:pict>
          <v:oval id="_x0000_s1037" style="position:absolute;margin-left:275.55pt;margin-top:4.5pt;width:57pt;height:40.5pt;z-index:251671552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C6C2C" w:rsidRPr="00692CBA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92CBA">
                    <w:rPr>
                      <w:sz w:val="28"/>
                      <w:szCs w:val="28"/>
                    </w:rPr>
                    <w:t>PkN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40" style="position:absolute;margin-left:153.3pt;margin-top:4.5pt;width:57pt;height:37.5pt;z-index:251674624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C6C2C" w:rsidRPr="00692CBA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92CBA">
                    <w:rPr>
                      <w:sz w:val="28"/>
                      <w:szCs w:val="28"/>
                    </w:rPr>
                    <w:t>PkS</w:t>
                  </w:r>
                  <w:proofErr w:type="spellEnd"/>
                </w:p>
              </w:txbxContent>
            </v:textbox>
          </v:oval>
        </w:pict>
      </w:r>
    </w:p>
    <w:p w:rsidR="000C6C2C" w:rsidRDefault="000C6C2C" w:rsidP="000C6C2C"/>
    <w:p w:rsidR="000C6C2C" w:rsidRDefault="000C6C2C" w:rsidP="000C6C2C"/>
    <w:p w:rsidR="000C6C2C" w:rsidRDefault="000C6C2C" w:rsidP="000C6C2C"/>
    <w:p w:rsidR="000C6C2C" w:rsidRPr="000C6C2C" w:rsidRDefault="005F42E0" w:rsidP="000C6C2C">
      <w:pPr>
        <w:rPr>
          <w:b/>
        </w:rPr>
      </w:pPr>
      <w:r>
        <w:rPr>
          <w:b/>
        </w:rPr>
        <w:t>Rýsuje Jana sama</w:t>
      </w:r>
      <w:r w:rsidR="000C6C2C" w:rsidRPr="000C6C2C">
        <w:rPr>
          <w:b/>
        </w:rPr>
        <w:t xml:space="preserve"> nový projekt domu na počítači?</w:t>
      </w:r>
    </w:p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>
      <w:r>
        <w:t>C)</w:t>
      </w:r>
    </w:p>
    <w:p w:rsidR="000C6C2C" w:rsidRPr="005962FA" w:rsidRDefault="000C6C2C" w:rsidP="000C6C2C">
      <w:pPr>
        <w:jc w:val="center"/>
        <w:rPr>
          <w:sz w:val="28"/>
          <w:szCs w:val="28"/>
        </w:rPr>
      </w:pPr>
    </w:p>
    <w:p w:rsidR="000C6C2C" w:rsidRDefault="00105AFA" w:rsidP="000C6C2C">
      <w:r>
        <w:rPr>
          <w:noProof/>
          <w:lang w:eastAsia="cs-CZ"/>
        </w:rPr>
        <w:pict>
          <v:shape id="_x0000_s1048" type="#_x0000_t32" style="position:absolute;margin-left:352.9pt;margin-top:122.35pt;width:13.5pt;height:18.75pt;flip:x;z-index:251682816" o:connectortype="straight"/>
        </w:pict>
      </w:r>
      <w:r>
        <w:rPr>
          <w:noProof/>
          <w:lang w:eastAsia="cs-CZ"/>
        </w:rPr>
        <w:pict>
          <v:shape id="_x0000_s1049" type="#_x0000_t32" style="position:absolute;margin-left:101.65pt;margin-top:46.6pt;width:66.75pt;height:33pt;z-index:251683840" o:connectortype="straight"/>
        </w:pict>
      </w:r>
      <w:r>
        <w:rPr>
          <w:noProof/>
          <w:lang w:eastAsia="cs-CZ"/>
        </w:rPr>
        <w:pict>
          <v:oval id="_x0000_s1051" style="position:absolute;margin-left:302.65pt;margin-top:141.1pt;width:58.5pt;height:41.25pt;z-index:251685888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1">
              <w:txbxContent>
                <w:p w:rsidR="000C6C2C" w:rsidRPr="005962FA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PkS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52" style="position:absolute;margin-left:168.4pt;margin-top:79.6pt;width:56.25pt;height:42.75pt;z-index:251686912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2">
              <w:txbxContent>
                <w:p w:rsidR="000C6C2C" w:rsidRPr="005962FA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53" style="position:absolute;margin-left:366.4pt;margin-top:85.6pt;width:54.75pt;height:42pt;z-index:251687936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3">
              <w:txbxContent>
                <w:p w:rsidR="000C6C2C" w:rsidRPr="005962FA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55" type="#_x0000_t32" style="position:absolute;margin-left:116.65pt;margin-top:32.35pt;width:119.25pt;height:0;z-index:251689984" o:connectortype="straight"/>
        </w:pict>
      </w:r>
      <w:r>
        <w:rPr>
          <w:noProof/>
          <w:lang w:eastAsia="cs-CZ"/>
        </w:rPr>
        <w:pict>
          <v:shape id="_x0000_s1056" type="#_x0000_t32" style="position:absolute;margin-left:116.65pt;margin-top:25.6pt;width:119.25pt;height:0;z-index:251691008" o:connectortype="straight"/>
        </w:pict>
      </w:r>
      <w:r>
        <w:rPr>
          <w:noProof/>
          <w:lang w:eastAsia="cs-CZ"/>
        </w:rPr>
        <w:pict>
          <v:oval id="_x0000_s1057" style="position:absolute;margin-left:40.15pt;margin-top:12.1pt;width:61.5pt;height:39pt;z-index:251692032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7">
              <w:txbxContent>
                <w:p w:rsidR="000C6C2C" w:rsidRPr="005962FA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58" style="position:absolute;margin-left:256.15pt;margin-top:12.1pt;width:61.5pt;height:39pt;z-index:251693056" fillcolor="#c2d69b [1942]" strokecolor="black [3213]" strokeweight="1pt">
            <v:fill color2="#eaf1dd [662]" angle="-45" focus="-50%" type="gradient"/>
            <v:stroke dashstyle="dash"/>
            <v:shadow on="t" type="perspective" color="#4e6128 [1606]" opacity=".5" offset="1pt" offset2="-3pt"/>
            <v:textbox style="mso-next-textbox:#_x0000_s1058">
              <w:txbxContent>
                <w:p w:rsidR="000C6C2C" w:rsidRPr="005962FA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962FA"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</w:p>
    <w:p w:rsidR="000C6C2C" w:rsidRPr="000E53AD" w:rsidRDefault="00105AFA" w:rsidP="000C6C2C">
      <w:r>
        <w:rPr>
          <w:noProof/>
          <w:lang w:eastAsia="cs-CZ"/>
        </w:rPr>
        <w:pict>
          <v:shape id="_x0000_s1059" type="#_x0000_t32" style="position:absolute;margin-left:106.9pt;margin-top:17.4pt;width:254.25pt;height:53.2pt;z-index:251694080" o:connectortype="straight"/>
        </w:pict>
      </w:r>
    </w:p>
    <w:p w:rsidR="000C6C2C" w:rsidRPr="000E53AD" w:rsidRDefault="00105AFA" w:rsidP="000C6C2C">
      <w:r>
        <w:rPr>
          <w:noProof/>
          <w:lang w:eastAsia="cs-CZ"/>
        </w:rPr>
        <w:pict>
          <v:shape id="_x0000_s1081" type="#_x0000_t32" style="position:absolute;margin-left:36.3pt;margin-top:13.8pt;width:13.6pt;height:22.75pt;flip:x;z-index:251715584" o:connectortype="straight"/>
        </w:pict>
      </w:r>
    </w:p>
    <w:p w:rsidR="000C6C2C" w:rsidRPr="000E53AD" w:rsidRDefault="000C6C2C" w:rsidP="000C6C2C"/>
    <w:p w:rsidR="000C6C2C" w:rsidRPr="000E53AD" w:rsidRDefault="00105AFA" w:rsidP="000C6C2C">
      <w:r>
        <w:rPr>
          <w:noProof/>
          <w:lang w:eastAsia="cs-CZ"/>
        </w:rPr>
        <w:pict>
          <v:oval id="_x0000_s1054" style="position:absolute;margin-left:-7.85pt;margin-top:5pt;width:57.75pt;height:42.75pt;z-index:251688960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4">
              <w:txbxContent>
                <w:p w:rsidR="000C6C2C" w:rsidRDefault="000C6C2C" w:rsidP="000C6C2C">
                  <w:pPr>
                    <w:jc w:val="center"/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</w:p>
    <w:p w:rsidR="000C6C2C" w:rsidRPr="000E53AD" w:rsidRDefault="000C6C2C" w:rsidP="000C6C2C"/>
    <w:p w:rsidR="000C6C2C" w:rsidRPr="000E53AD" w:rsidRDefault="000C6C2C" w:rsidP="000C6C2C"/>
    <w:p w:rsidR="000C6C2C" w:rsidRPr="000E53AD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0C6C2C" w:rsidRPr="004C3264" w:rsidRDefault="00192A2A" w:rsidP="000C6C2C">
      <w:pPr>
        <w:rPr>
          <w:b/>
        </w:rPr>
      </w:pPr>
      <w:r w:rsidRPr="004C3264">
        <w:rPr>
          <w:b/>
        </w:rPr>
        <w:t xml:space="preserve"> </w:t>
      </w:r>
      <w:r w:rsidR="004C3264" w:rsidRPr="004C3264">
        <w:rPr>
          <w:b/>
        </w:rPr>
        <w:t>V neděli jsme se vrátili společně do našeho bytu.</w:t>
      </w:r>
    </w:p>
    <w:p w:rsidR="000C6C2C" w:rsidRPr="004C3264" w:rsidRDefault="000C6C2C" w:rsidP="000C6C2C">
      <w:pPr>
        <w:rPr>
          <w:b/>
        </w:rPr>
      </w:pPr>
    </w:p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>
      <w:r>
        <w:t>D)</w:t>
      </w:r>
    </w:p>
    <w:p w:rsidR="000C6C2C" w:rsidRDefault="00105AFA" w:rsidP="000C6C2C">
      <w:r>
        <w:rPr>
          <w:noProof/>
          <w:lang w:eastAsia="cs-CZ"/>
        </w:rPr>
        <w:pict>
          <v:shape id="_x0000_s1060" type="#_x0000_t32" style="position:absolute;margin-left:273.4pt;margin-top:51.75pt;width:108pt;height:34.5pt;z-index:251695104" o:connectortype="straight"/>
        </w:pict>
      </w:r>
      <w:r>
        <w:rPr>
          <w:noProof/>
          <w:lang w:eastAsia="cs-CZ"/>
        </w:rPr>
        <w:pict>
          <v:shape id="_x0000_s1061" type="#_x0000_t32" style="position:absolute;margin-left:256.15pt;margin-top:64.5pt;width:17.25pt;height:21.75pt;z-index:251696128" o:connectortype="straight"/>
        </w:pict>
      </w:r>
      <w:r>
        <w:rPr>
          <w:noProof/>
          <w:lang w:eastAsia="cs-CZ"/>
        </w:rPr>
        <w:pict>
          <v:shape id="_x0000_s1062" type="#_x0000_t32" style="position:absolute;margin-left:95.65pt;margin-top:58.5pt;width:11.25pt;height:18pt;z-index:251697152" o:connectortype="straight"/>
        </w:pict>
      </w:r>
      <w:r>
        <w:rPr>
          <w:noProof/>
          <w:lang w:eastAsia="cs-CZ"/>
        </w:rPr>
        <w:pict>
          <v:shape id="_x0000_s1063" type="#_x0000_t32" style="position:absolute;margin-left:124.15pt;margin-top:38.25pt;width:65.25pt;height:0;z-index:251698176" o:connectortype="straight"/>
        </w:pict>
      </w:r>
      <w:r>
        <w:rPr>
          <w:noProof/>
          <w:lang w:eastAsia="cs-CZ"/>
        </w:rPr>
        <w:pict>
          <v:shape id="_x0000_s1064" type="#_x0000_t32" style="position:absolute;margin-left:124.15pt;margin-top:30.75pt;width:65.25pt;height:0;z-index:251699200" o:connectortype="straight"/>
        </w:pict>
      </w:r>
      <w:r>
        <w:rPr>
          <w:noProof/>
          <w:lang w:eastAsia="cs-CZ"/>
        </w:rPr>
        <w:pict>
          <v:oval id="_x0000_s1065" style="position:absolute;margin-left:95.65pt;margin-top:81pt;width:59.25pt;height:45pt;z-index:251700224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0C6C2C" w:rsidRPr="000E53AD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PkN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6" style="position:absolute;margin-left:391.15pt;margin-top:86.25pt;width:59.25pt;height:42.75pt;z-index:251701248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0C6C2C" w:rsidRPr="000E53AD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7" style="position:absolute;margin-left:269.65pt;margin-top:86.25pt;width:56.25pt;height:42.75pt;z-index:251702272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0C6C2C" w:rsidRPr="000E53AD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8" style="position:absolute;margin-left:49.9pt;margin-top:10.5pt;width:57pt;height:46.5pt;z-index:251703296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0C6C2C" w:rsidRPr="000E53AD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0E53AD"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9" style="position:absolute;margin-left:210.4pt;margin-top:14.25pt;width:59.25pt;height:44.25pt;z-index:251704320" fillcolor="#b2a1c7 [1943]" strokecolor="black [3213]" strokeweight="1pt">
            <v:fill color2="#e5dfec [663]" angle="-45" focus="-50%" type="gradient"/>
            <v:stroke dashstyle="dash"/>
            <v:shadow on="t" type="perspective" color="#3f3151 [1607]" opacity=".5" offset="1pt" offset2="-3pt"/>
            <v:textbox>
              <w:txbxContent>
                <w:p w:rsidR="000C6C2C" w:rsidRPr="000E53AD" w:rsidRDefault="000C6C2C" w:rsidP="000C6C2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</w:p>
    <w:p w:rsidR="000C6C2C" w:rsidRPr="000E53AD" w:rsidRDefault="000C6C2C" w:rsidP="000C6C2C"/>
    <w:p w:rsidR="000C6C2C" w:rsidRPr="000E53AD" w:rsidRDefault="000C6C2C" w:rsidP="000C6C2C"/>
    <w:p w:rsidR="000C6C2C" w:rsidRPr="000E53AD" w:rsidRDefault="000C6C2C" w:rsidP="000C6C2C"/>
    <w:p w:rsidR="000C6C2C" w:rsidRPr="000E53AD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0C6C2C" w:rsidRDefault="000C6C2C" w:rsidP="000C6C2C"/>
    <w:p w:rsidR="0017080B" w:rsidRPr="005D4579" w:rsidRDefault="00462968" w:rsidP="005D4579">
      <w:r>
        <w:rPr>
          <w:b/>
        </w:rPr>
        <w:t xml:space="preserve">Družstvo gymnázia </w:t>
      </w:r>
      <w:r w:rsidR="00F540C4">
        <w:rPr>
          <w:b/>
        </w:rPr>
        <w:t xml:space="preserve">je </w:t>
      </w:r>
      <w:r>
        <w:rPr>
          <w:b/>
        </w:rPr>
        <w:t>vítězně</w:t>
      </w:r>
      <w:r w:rsidR="00192A2A" w:rsidRPr="00192A2A">
        <w:rPr>
          <w:b/>
        </w:rPr>
        <w:t xml:space="preserve"> doma</w:t>
      </w:r>
      <w:r w:rsidR="004C3264">
        <w:rPr>
          <w:b/>
        </w:rPr>
        <w:t>.</w:t>
      </w:r>
    </w:p>
    <w:sectPr w:rsidR="0017080B" w:rsidRPr="005D4579" w:rsidSect="00084AD2">
      <w:footerReference w:type="default" r:id="rId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C49" w:rsidRDefault="00423C49" w:rsidP="00CA6778">
      <w:pPr>
        <w:spacing w:before="0" w:after="0"/>
      </w:pPr>
      <w:r>
        <w:separator/>
      </w:r>
    </w:p>
  </w:endnote>
  <w:endnote w:type="continuationSeparator" w:id="0">
    <w:p w:rsidR="00423C49" w:rsidRDefault="00423C4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0C6C2C">
      <w:rPr>
        <w:color w:val="808080" w:themeColor="background1" w:themeShade="80"/>
      </w:rPr>
      <w:t>ak, je 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C49" w:rsidRDefault="00423C49" w:rsidP="00CA6778">
      <w:pPr>
        <w:spacing w:before="0" w:after="0"/>
      </w:pPr>
      <w:r>
        <w:separator/>
      </w:r>
    </w:p>
  </w:footnote>
  <w:footnote w:type="continuationSeparator" w:id="0">
    <w:p w:rsidR="00423C49" w:rsidRDefault="00423C4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192A2A"/>
    <w:rsid w:val="00084AD2"/>
    <w:rsid w:val="00087261"/>
    <w:rsid w:val="000C6C2C"/>
    <w:rsid w:val="00105AFA"/>
    <w:rsid w:val="0015164B"/>
    <w:rsid w:val="0017080B"/>
    <w:rsid w:val="00192A2A"/>
    <w:rsid w:val="00235DCF"/>
    <w:rsid w:val="00247D1D"/>
    <w:rsid w:val="00252D2D"/>
    <w:rsid w:val="00281EB3"/>
    <w:rsid w:val="00375125"/>
    <w:rsid w:val="00396889"/>
    <w:rsid w:val="003C040B"/>
    <w:rsid w:val="003D1D48"/>
    <w:rsid w:val="00423C49"/>
    <w:rsid w:val="00441154"/>
    <w:rsid w:val="004513CC"/>
    <w:rsid w:val="00462968"/>
    <w:rsid w:val="00482E2C"/>
    <w:rsid w:val="004B0AD8"/>
    <w:rsid w:val="004C3264"/>
    <w:rsid w:val="005D4579"/>
    <w:rsid w:val="005F42E0"/>
    <w:rsid w:val="006347FB"/>
    <w:rsid w:val="006515B1"/>
    <w:rsid w:val="006516F6"/>
    <w:rsid w:val="00666590"/>
    <w:rsid w:val="00684206"/>
    <w:rsid w:val="006A162A"/>
    <w:rsid w:val="006F2EF3"/>
    <w:rsid w:val="007269D6"/>
    <w:rsid w:val="00910849"/>
    <w:rsid w:val="00916F96"/>
    <w:rsid w:val="00947E9C"/>
    <w:rsid w:val="00985D95"/>
    <w:rsid w:val="009C77DA"/>
    <w:rsid w:val="009D2D02"/>
    <w:rsid w:val="00BD446E"/>
    <w:rsid w:val="00CA6778"/>
    <w:rsid w:val="00CA68AF"/>
    <w:rsid w:val="00D85CF7"/>
    <w:rsid w:val="00E65BE2"/>
    <w:rsid w:val="00F23263"/>
    <w:rsid w:val="00F5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28" type="connector" idref="#_x0000_s1064"/>
        <o:r id="V:Rule29" type="connector" idref="#_x0000_s1061"/>
        <o:r id="V:Rule30" type="connector" idref="#_x0000_s1033"/>
        <o:r id="V:Rule31" type="connector" idref="#_x0000_s1080"/>
        <o:r id="V:Rule32" type="connector" idref="#_x0000_s1026"/>
        <o:r id="V:Rule33" type="connector" idref="#_x0000_s1062"/>
        <o:r id="V:Rule34" type="connector" idref="#_x0000_s1059"/>
        <o:r id="V:Rule35" type="connector" idref="#_x0000_s1044"/>
        <o:r id="V:Rule36" type="connector" idref="#_x0000_s1063"/>
        <o:r id="V:Rule37" type="connector" idref="#_x0000_s1045"/>
        <o:r id="V:Rule38" type="connector" idref="#_x0000_s1077"/>
        <o:r id="V:Rule39" type="connector" idref="#_x0000_s1056"/>
        <o:r id="V:Rule40" type="connector" idref="#_x0000_s1055"/>
        <o:r id="V:Rule41" type="connector" idref="#_x0000_s1032"/>
        <o:r id="V:Rule42" type="connector" idref="#_x0000_s1041"/>
        <o:r id="V:Rule43" type="connector" idref="#_x0000_s1049"/>
        <o:r id="V:Rule44" type="connector" idref="#_x0000_s1028"/>
        <o:r id="V:Rule45" type="connector" idref="#_x0000_s1027"/>
        <o:r id="V:Rule46" type="connector" idref="#_x0000_s1072"/>
        <o:r id="V:Rule47" type="connector" idref="#_x0000_s1079"/>
        <o:r id="V:Rule48" type="connector" idref="#_x0000_s1073"/>
        <o:r id="V:Rule49" type="connector" idref="#_x0000_s1043"/>
        <o:r id="V:Rule50" type="connector" idref="#_x0000_s1038"/>
        <o:r id="V:Rule51" type="connector" idref="#_x0000_s1048"/>
        <o:r id="V:Rule52" type="connector" idref="#_x0000_s1060"/>
        <o:r id="V:Rule53" type="connector" idref="#_x0000_s1029"/>
        <o:r id="V:Rule54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31</TotalTime>
  <Pages>1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Dum</cp:lastModifiedBy>
  <cp:revision>10</cp:revision>
  <dcterms:created xsi:type="dcterms:W3CDTF">2012-11-12T16:40:00Z</dcterms:created>
  <dcterms:modified xsi:type="dcterms:W3CDTF">2014-05-07T14:34:00Z</dcterms:modified>
</cp:coreProperties>
</file>