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170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3110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4170">
        <w:rPr>
          <w:rFonts w:ascii="Comic Sans MS" w:hAnsi="Comic Sans MS" w:cs="Comic Sans MS"/>
          <w:b/>
          <w:bCs/>
          <w:color w:val="024595"/>
          <w:sz w:val="54"/>
          <w:szCs w:val="54"/>
        </w:rPr>
        <w:t>Syntax</w:t>
      </w:r>
      <w:r w:rsidR="009070F4">
        <w:rPr>
          <w:rFonts w:ascii="Comic Sans MS" w:hAnsi="Comic Sans MS" w:cs="Comic Sans MS"/>
          <w:b/>
          <w:bCs/>
          <w:color w:val="024595"/>
          <w:sz w:val="54"/>
          <w:szCs w:val="54"/>
        </w:rPr>
        <w:br/>
      </w:r>
      <w:r w:rsidR="00124170">
        <w:rPr>
          <w:rFonts w:ascii="Comic Sans MS" w:hAnsi="Comic Sans MS" w:cs="Comic Sans MS"/>
          <w:b/>
          <w:bCs/>
          <w:color w:val="024595"/>
          <w:sz w:val="54"/>
          <w:szCs w:val="54"/>
        </w:rPr>
        <w:t>Tvoření vět podle syntaktického vzorce</w:t>
      </w:r>
    </w:p>
    <w:p w:rsidR="00FB0D65" w:rsidRPr="00124170" w:rsidRDefault="005D4579" w:rsidP="0012417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="00FB0D65" w:rsidRPr="00124170">
        <w:rPr>
          <w:b/>
          <w:sz w:val="24"/>
          <w:szCs w:val="24"/>
          <w:u w:val="single"/>
        </w:rPr>
        <w:lastRenderedPageBreak/>
        <w:t>Tvořte věty podle daného schématu</w:t>
      </w:r>
      <w:r w:rsidR="00FB0D65">
        <w:t>.</w:t>
      </w:r>
    </w:p>
    <w:p w:rsidR="00FB0D65" w:rsidRDefault="00FB0D65" w:rsidP="00FB0D65"/>
    <w:p w:rsidR="00FB0D65" w:rsidRDefault="00FB0D65" w:rsidP="00FB0D65">
      <w:r>
        <w:t>A)</w:t>
      </w:r>
    </w:p>
    <w:p w:rsidR="00FB0D65" w:rsidRDefault="009C1390" w:rsidP="00FB0D65">
      <w:r>
        <w:rPr>
          <w:noProof/>
          <w:lang w:eastAsia="cs-CZ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margin-left:73.15pt;margin-top:37.15pt;width:240pt;height:22.5pt;z-index:251632128" o:connectortype="straight"/>
        </w:pict>
      </w:r>
      <w:r>
        <w:rPr>
          <w:noProof/>
          <w:lang w:eastAsia="cs-CZ"/>
        </w:rPr>
        <w:pict>
          <v:shape id="_x0000_s1038" type="#_x0000_t32" style="position:absolute;margin-left:73.15pt;margin-top:42.4pt;width:147.75pt;height:26.25pt;z-index:251633152" o:connectortype="straight"/>
        </w:pict>
      </w:r>
      <w:r>
        <w:rPr>
          <w:noProof/>
          <w:lang w:eastAsia="cs-CZ"/>
        </w:rPr>
        <w:pict>
          <v:shape id="_x0000_s1036" type="#_x0000_t32" style="position:absolute;margin-left:215.65pt;margin-top:91.15pt;width:12.75pt;height:9pt;flip:y;z-index:251634176" o:connectortype="straight"/>
        </w:pict>
      </w:r>
      <w:r>
        <w:rPr>
          <w:noProof/>
          <w:lang w:eastAsia="cs-CZ"/>
        </w:rPr>
        <w:pict>
          <v:shape id="_x0000_s1037" type="#_x0000_t32" style="position:absolute;margin-left:366.4pt;margin-top:96.4pt;width:11.25pt;height:9pt;z-index:251635200" o:connectortype="straight"/>
        </w:pict>
      </w:r>
      <w:r>
        <w:rPr>
          <w:noProof/>
          <w:lang w:eastAsia="cs-CZ"/>
        </w:rPr>
        <w:pict>
          <v:oval id="_x0000_s1035" style="position:absolute;margin-left:377.65pt;margin-top:96.4pt;width:60pt;height:37.5pt;z-index:251636224" fillcolor="#92cddc [1944]" strokecolor="black [3213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FB0D65" w:rsidRPr="00ED4CF4" w:rsidRDefault="00FB0D65" w:rsidP="00FB0D65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ED4CF4">
                    <w:rPr>
                      <w:sz w:val="28"/>
                      <w:szCs w:val="28"/>
                    </w:rPr>
                    <w:t>PkN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34" style="position:absolute;margin-left:163.9pt;margin-top:100.15pt;width:57pt;height:33.75pt;z-index:251637248" fillcolor="#92cddc [1944]" strokecolor="black [3213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FB0D65" w:rsidRPr="00ED4CF4" w:rsidRDefault="00FB0D65" w:rsidP="00FB0D65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PkS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33" style="position:absolute;margin-left:308.65pt;margin-top:59.65pt;width:63pt;height:36.75pt;z-index:251684352" fillcolor="#92cddc [1944]" strokecolor="black [3213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FB0D65" w:rsidRPr="00ED4CF4" w:rsidRDefault="00FB0D65" w:rsidP="00FB0D65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Pt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32" style="position:absolute;margin-left:228.4pt;margin-top:59.65pt;width:60.75pt;height:36.75pt;z-index:251683328" fillcolor="#92cddc [1944]" strokecolor="black [3213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FB0D65" w:rsidRPr="00ED4CF4" w:rsidRDefault="00FB0D65" w:rsidP="00FB0D65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Pt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cs-CZ"/>
        </w:rPr>
        <w:pict>
          <v:shape id="_x0000_s1029" type="#_x0000_t32" style="position:absolute;margin-left:84.4pt;margin-top:28.9pt;width:54.75pt;height:0;z-index:251680256" o:connectortype="straight"/>
        </w:pict>
      </w:r>
      <w:r>
        <w:rPr>
          <w:noProof/>
          <w:lang w:eastAsia="cs-CZ"/>
        </w:rPr>
        <w:pict>
          <v:oval id="_x0000_s1027" style="position:absolute;margin-left:161.65pt;margin-top:9.4pt;width:54pt;height:33pt;z-index:251678208" fillcolor="#92cddc [1944]" strokecolor="black [3213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FB0D65" w:rsidRPr="00381F98" w:rsidRDefault="00FB0D65" w:rsidP="00FB0D65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sz w:val="28"/>
                      <w:szCs w:val="28"/>
                    </w:rPr>
                    <w:t>Po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26" style="position:absolute;margin-left:16.9pt;margin-top:9.4pt;width:56.25pt;height:33pt;z-index:251677184" fillcolor="#92cddc [1944]" strokecolor="black [3213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FB0D65" w:rsidRPr="00381F98" w:rsidRDefault="00FB0D65" w:rsidP="00FB0D65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Př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cs-CZ"/>
        </w:rPr>
        <w:pict>
          <v:shape id="_x0000_s1028" type="#_x0000_t32" style="position:absolute;margin-left:84.4pt;margin-top:22.9pt;width:54.75pt;height:0;z-index:251679232" o:connectortype="straight"/>
        </w:pict>
      </w:r>
      <w:r w:rsidR="00FB0D65">
        <w:t xml:space="preserve">    </w:t>
      </w:r>
    </w:p>
    <w:p w:rsidR="00FB0D65" w:rsidRDefault="00FB0D65" w:rsidP="00FB0D65"/>
    <w:p w:rsidR="00FB0D65" w:rsidRDefault="009C1390" w:rsidP="00FB0D65">
      <w:r>
        <w:rPr>
          <w:noProof/>
          <w:lang w:eastAsia="cs-CZ"/>
        </w:rPr>
        <w:pict>
          <v:shape id="_x0000_s1079" type="#_x0000_t32" style="position:absolute;margin-left:16.9pt;margin-top:5.1pt;width:13.4pt;height:11.3pt;flip:x;z-index:251685376" o:connectortype="straight"/>
        </w:pict>
      </w:r>
      <w:r w:rsidR="00FB0D65">
        <w:t xml:space="preserve">  </w:t>
      </w:r>
      <w:r w:rsidR="00FB0D65">
        <w:tab/>
      </w:r>
      <w:r w:rsidR="00FB0D65">
        <w:tab/>
        <w:t xml:space="preserve">                           </w:t>
      </w:r>
    </w:p>
    <w:p w:rsidR="00FB0D65" w:rsidRPr="006A4A32" w:rsidRDefault="009C1390" w:rsidP="00FB0D65">
      <w:r>
        <w:rPr>
          <w:noProof/>
          <w:lang w:eastAsia="cs-CZ"/>
        </w:rPr>
        <w:pict>
          <v:oval id="_x0000_s1030" style="position:absolute;margin-left:-17.6pt;margin-top:3.7pt;width:57.75pt;height:36.75pt;z-index:251681280" fillcolor="#92cddc [1944]" strokecolor="black [3213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FB0D65" w:rsidRPr="00ED4CF4" w:rsidRDefault="00FB0D65" w:rsidP="00FB0D65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Pu</w:t>
                  </w:r>
                  <w:proofErr w:type="spellEnd"/>
                </w:p>
              </w:txbxContent>
            </v:textbox>
          </v:oval>
        </w:pict>
      </w:r>
    </w:p>
    <w:p w:rsidR="00FB0D65" w:rsidRDefault="00124170" w:rsidP="00124170">
      <w:pPr>
        <w:tabs>
          <w:tab w:val="left" w:pos="5955"/>
        </w:tabs>
      </w:pPr>
      <w:r>
        <w:tab/>
        <w:t>+</w:t>
      </w:r>
    </w:p>
    <w:p w:rsidR="00FB0D65" w:rsidRDefault="00FB0D65" w:rsidP="00FB0D65"/>
    <w:p w:rsidR="00FB0D65" w:rsidRDefault="00FB0D65" w:rsidP="00FB0D65"/>
    <w:p w:rsidR="00124170" w:rsidRDefault="00124170" w:rsidP="00FB0D65"/>
    <w:p w:rsidR="00124170" w:rsidRDefault="00124170" w:rsidP="00FB0D65"/>
    <w:p w:rsidR="00124170" w:rsidRDefault="00124170" w:rsidP="00FB0D65"/>
    <w:p w:rsidR="00FB0D65" w:rsidRDefault="00FB0D65" w:rsidP="00FB0D65">
      <w:r>
        <w:t>………………………………………………………………………………</w:t>
      </w:r>
      <w:r w:rsidR="00124170">
        <w:t>………………………………</w:t>
      </w:r>
    </w:p>
    <w:p w:rsidR="00FB0D65" w:rsidRDefault="00FB0D65" w:rsidP="00FB0D65"/>
    <w:p w:rsidR="00FB0D65" w:rsidRDefault="00FB0D65" w:rsidP="00FB0D65"/>
    <w:p w:rsidR="00FB0D65" w:rsidRDefault="00124170" w:rsidP="00FB0D65">
      <w:r>
        <w:t>B)</w:t>
      </w:r>
    </w:p>
    <w:p w:rsidR="00FB0D65" w:rsidRDefault="009C1390" w:rsidP="00FB0D65">
      <w:r>
        <w:rPr>
          <w:noProof/>
          <w:lang w:eastAsia="cs-CZ"/>
        </w:rPr>
        <w:pict>
          <v:oval id="_x0000_s1041" style="position:absolute;margin-left:101.65pt;margin-top:10.6pt;width:56.25pt;height:36pt;z-index:251640320" fillcolor="#fabf8f [1945]" strokecolor="black [3213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41">
              <w:txbxContent>
                <w:p w:rsidR="00FB0D65" w:rsidRPr="00E472F8" w:rsidRDefault="00FB0D65" w:rsidP="00FB0D65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 w:rsidRPr="00E472F8">
                    <w:rPr>
                      <w:sz w:val="28"/>
                      <w:szCs w:val="28"/>
                    </w:rPr>
                    <w:t>Po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40" style="position:absolute;margin-left:6.4pt;margin-top:10.6pt;width:57pt;height:34.5pt;z-index:251641344" fillcolor="#fabf8f [1945]" strokecolor="black [3213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40">
              <w:txbxContent>
                <w:p w:rsidR="00FB0D65" w:rsidRPr="00E472F8" w:rsidRDefault="00FB0D65" w:rsidP="00FB0D65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E472F8">
                    <w:rPr>
                      <w:sz w:val="28"/>
                      <w:szCs w:val="28"/>
                    </w:rPr>
                    <w:t>Př</w:t>
                  </w:r>
                  <w:proofErr w:type="spellEnd"/>
                </w:p>
              </w:txbxContent>
            </v:textbox>
          </v:oval>
        </w:pict>
      </w:r>
    </w:p>
    <w:p w:rsidR="00FB0D65" w:rsidRDefault="009C1390" w:rsidP="00FB0D65">
      <w:r>
        <w:rPr>
          <w:noProof/>
          <w:lang w:eastAsia="cs-CZ"/>
        </w:rPr>
        <w:pict>
          <v:shape id="_x0000_s1044" type="#_x0000_t32" style="position:absolute;margin-left:73.15pt;margin-top:11.75pt;width:18pt;height:.05pt;z-index:251638272" o:connectortype="straight"/>
        </w:pict>
      </w:r>
      <w:r>
        <w:rPr>
          <w:noProof/>
          <w:lang w:eastAsia="cs-CZ"/>
        </w:rPr>
        <w:pict>
          <v:shape id="_x0000_s1043" type="#_x0000_t32" style="position:absolute;margin-left:73.15pt;margin-top:7.2pt;width:18pt;height:0;z-index:251639296" o:connectortype="straight"/>
        </w:pict>
      </w:r>
    </w:p>
    <w:p w:rsidR="00FB0D65" w:rsidRDefault="009C1390" w:rsidP="00FB0D65">
      <w:r>
        <w:rPr>
          <w:noProof/>
          <w:lang w:eastAsia="cs-CZ"/>
        </w:rPr>
        <w:pict>
          <v:shape id="_x0000_s1081" type="#_x0000_t32" style="position:absolute;margin-left:121.05pt;margin-top:14.05pt;width:6.75pt;height:19.9pt;flip:x;z-index:251686400" o:connectortype="straight"/>
        </w:pict>
      </w:r>
      <w:r>
        <w:rPr>
          <w:noProof/>
          <w:lang w:eastAsia="cs-CZ"/>
        </w:rPr>
        <w:pict>
          <v:shape id="_x0000_s1045" type="#_x0000_t32" style="position:absolute;margin-left:58.9pt;margin-top:14.05pt;width:48pt;height:25.2pt;z-index:251651584" o:connectortype="straight"/>
        </w:pict>
      </w:r>
      <w:r>
        <w:rPr>
          <w:noProof/>
          <w:lang w:eastAsia="cs-CZ"/>
        </w:rPr>
        <w:pict>
          <v:shape id="_x0000_s1048" type="#_x0000_t32" style="position:absolute;margin-left:63.4pt;margin-top:9.3pt;width:132.65pt;height:34.45pt;z-index:251649536" o:connectortype="straight"/>
        </w:pict>
      </w:r>
      <w:r>
        <w:rPr>
          <w:noProof/>
          <w:lang w:eastAsia="cs-CZ"/>
        </w:rPr>
        <w:pict>
          <v:shape id="_x0000_s1050" type="#_x0000_t32" style="position:absolute;margin-left:73.15pt;margin-top:3.55pt;width:288.65pt;height:46.95pt;z-index:251647488" o:connectortype="straight"/>
        </w:pict>
      </w:r>
    </w:p>
    <w:p w:rsidR="00FB0D65" w:rsidRDefault="009C1390" w:rsidP="00FB0D65">
      <w:r>
        <w:rPr>
          <w:noProof/>
          <w:lang w:eastAsia="cs-CZ"/>
        </w:rPr>
        <w:pict>
          <v:oval id="_x0000_s1049" style="position:absolute;margin-left:371.65pt;margin-top:15.3pt;width:57.75pt;height:39.75pt;z-index:251648512" fillcolor="#fabf8f [1945]" strokecolor="black [3213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49">
              <w:txbxContent>
                <w:p w:rsidR="00FB0D65" w:rsidRPr="00E472F8" w:rsidRDefault="00FB0D65" w:rsidP="00FB0D65">
                  <w:pPr>
                    <w:jc w:val="center"/>
                    <w:rPr>
                      <w:sz w:val="28"/>
                      <w:szCs w:val="28"/>
                    </w:rPr>
                  </w:pPr>
                  <w:r w:rsidRPr="00E472F8">
                    <w:rPr>
                      <w:sz w:val="28"/>
                      <w:szCs w:val="28"/>
                    </w:rPr>
                    <w:t>Pum</w:t>
                  </w:r>
                </w:p>
              </w:txbxContent>
            </v:textbox>
          </v:oval>
        </w:pict>
      </w:r>
      <w:r>
        <w:rPr>
          <w:noProof/>
          <w:lang w:eastAsia="cs-CZ"/>
        </w:rPr>
        <w:pict>
          <v:shape id="_x0000_s1054" type="#_x0000_t32" style="position:absolute;margin-left:215.65pt;margin-top:68.6pt;width:0;height:.75pt;flip:y;z-index:251644416" o:connectortype="straight"/>
        </w:pict>
      </w:r>
    </w:p>
    <w:p w:rsidR="00FB0D65" w:rsidRPr="00692CBA" w:rsidRDefault="009C1390" w:rsidP="00FB0D65">
      <w:r>
        <w:rPr>
          <w:noProof/>
          <w:lang w:eastAsia="cs-CZ"/>
        </w:rPr>
        <w:pict>
          <v:oval id="_x0000_s1042" style="position:absolute;margin-left:106.9pt;margin-top:-.35pt;width:57.75pt;height:36.75pt;z-index:251652608" fillcolor="#fabf8f [1945]" strokecolor="black [3213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42">
              <w:txbxContent>
                <w:p w:rsidR="00FB0D65" w:rsidRPr="00E472F8" w:rsidRDefault="00FB0D65" w:rsidP="00FB0D65">
                  <w:pPr>
                    <w:jc w:val="center"/>
                    <w:rPr>
                      <w:sz w:val="28"/>
                      <w:szCs w:val="28"/>
                    </w:rPr>
                  </w:pPr>
                  <w:r w:rsidRPr="00E472F8">
                    <w:rPr>
                      <w:sz w:val="28"/>
                      <w:szCs w:val="28"/>
                    </w:rPr>
                    <w:t>D</w:t>
                  </w:r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47" style="position:absolute;margin-left:202.05pt;margin-top:1.95pt;width:60pt;height:36.75pt;z-index:251653632" fillcolor="#fabf8f [1945]" strokecolor="black [3213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47">
              <w:txbxContent>
                <w:p w:rsidR="00FB0D65" w:rsidRPr="00E472F8" w:rsidRDefault="00FB0D65" w:rsidP="00FB0D65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E472F8">
                    <w:rPr>
                      <w:sz w:val="28"/>
                      <w:szCs w:val="28"/>
                    </w:rPr>
                    <w:t>Pt</w:t>
                  </w:r>
                  <w:proofErr w:type="spellEnd"/>
                </w:p>
              </w:txbxContent>
            </v:textbox>
          </v:oval>
        </w:pict>
      </w:r>
    </w:p>
    <w:p w:rsidR="00FB0D65" w:rsidRPr="00692CBA" w:rsidRDefault="009C1390" w:rsidP="00FB0D65">
      <w:r>
        <w:rPr>
          <w:noProof/>
          <w:lang w:eastAsia="cs-CZ"/>
        </w:rPr>
        <w:pict>
          <v:shape id="_x0000_s1082" type="#_x0000_t32" style="position:absolute;margin-left:196.05pt;margin-top:17.75pt;width:13.6pt;height:25.1pt;flip:x;z-index:251687424" o:connectortype="straight"/>
        </w:pict>
      </w:r>
      <w:r w:rsidR="00FB0D65">
        <w:t xml:space="preserve"> </w:t>
      </w:r>
    </w:p>
    <w:p w:rsidR="00FB0D65" w:rsidRPr="00692CBA" w:rsidRDefault="009C1390" w:rsidP="00FB0D65">
      <w:r>
        <w:rPr>
          <w:noProof/>
          <w:lang w:eastAsia="cs-CZ"/>
        </w:rPr>
        <w:pict>
          <v:shape id="_x0000_s1083" type="#_x0000_t32" style="position:absolute;margin-left:257.55pt;margin-top:1.4pt;width:22.5pt;height:22.8pt;z-index:251688448" o:connectortype="straight"/>
        </w:pict>
      </w:r>
    </w:p>
    <w:p w:rsidR="00FB0D65" w:rsidRPr="00692CBA" w:rsidRDefault="009C1390" w:rsidP="00FB0D65">
      <w:r>
        <w:rPr>
          <w:noProof/>
          <w:lang w:eastAsia="cs-CZ"/>
        </w:rPr>
        <w:pict>
          <v:oval id="_x0000_s1051" style="position:absolute;margin-left:152.65pt;margin-top:10.5pt;width:57pt;height:37.5pt;z-index:251646464" fillcolor="#fabf8f [1945]" strokecolor="black [3213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51">
              <w:txbxContent>
                <w:p w:rsidR="00FB0D65" w:rsidRPr="00692CBA" w:rsidRDefault="00FB0D65" w:rsidP="00FB0D65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692CBA">
                    <w:rPr>
                      <w:sz w:val="28"/>
                      <w:szCs w:val="28"/>
                    </w:rPr>
                    <w:t>PkS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52" style="position:absolute;margin-left:273.3pt;margin-top:10.5pt;width:57pt;height:40.5pt;z-index:251643392" fillcolor="#fabf8f [1945]" strokecolor="black [3213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52">
              <w:txbxContent>
                <w:p w:rsidR="00FB0D65" w:rsidRPr="00692CBA" w:rsidRDefault="00FB0D65" w:rsidP="00FB0D65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692CBA">
                    <w:rPr>
                      <w:sz w:val="28"/>
                      <w:szCs w:val="28"/>
                    </w:rPr>
                    <w:t>PkN</w:t>
                  </w:r>
                  <w:proofErr w:type="spellEnd"/>
                </w:p>
              </w:txbxContent>
            </v:textbox>
          </v:oval>
        </w:pict>
      </w:r>
    </w:p>
    <w:p w:rsidR="00FB0D65" w:rsidRDefault="00FB0D65" w:rsidP="00FB0D65"/>
    <w:p w:rsidR="00FB0D65" w:rsidRDefault="00FB0D65" w:rsidP="00FB0D65"/>
    <w:p w:rsidR="00124170" w:rsidRDefault="00124170" w:rsidP="00FB0D65"/>
    <w:p w:rsidR="00124170" w:rsidRDefault="00124170" w:rsidP="00FB0D65"/>
    <w:p w:rsidR="00124170" w:rsidRDefault="00124170" w:rsidP="00FB0D65"/>
    <w:p w:rsidR="00FB0D65" w:rsidRDefault="00FB0D65" w:rsidP="00FB0D65">
      <w:r>
        <w:t>………………………………………………………………………</w:t>
      </w:r>
      <w:r w:rsidR="00124170">
        <w:t>…………………………………………</w:t>
      </w:r>
    </w:p>
    <w:p w:rsidR="00FB0D65" w:rsidRDefault="00FB0D65" w:rsidP="00FB0D65"/>
    <w:p w:rsidR="00FB0D65" w:rsidRDefault="00FB0D65" w:rsidP="00FB0D65"/>
    <w:p w:rsidR="00FB0D65" w:rsidRDefault="00FB0D65" w:rsidP="00FB0D65">
      <w:r>
        <w:lastRenderedPageBreak/>
        <w:t>C)</w:t>
      </w:r>
    </w:p>
    <w:p w:rsidR="00FB0D65" w:rsidRPr="005962FA" w:rsidRDefault="00FB0D65" w:rsidP="00FB0D65">
      <w:pPr>
        <w:jc w:val="center"/>
        <w:rPr>
          <w:sz w:val="28"/>
          <w:szCs w:val="28"/>
        </w:rPr>
      </w:pPr>
    </w:p>
    <w:p w:rsidR="00FB0D65" w:rsidRDefault="009C1390" w:rsidP="00FB0D65">
      <w:r>
        <w:rPr>
          <w:noProof/>
          <w:lang w:eastAsia="cs-CZ"/>
        </w:rPr>
        <w:pict>
          <v:shape id="_x0000_s1067" type="#_x0000_t32" style="position:absolute;margin-left:352.9pt;margin-top:122.35pt;width:13.5pt;height:18.75pt;flip:x;z-index:251654656" o:connectortype="straight"/>
        </w:pict>
      </w:r>
      <w:r>
        <w:rPr>
          <w:noProof/>
          <w:lang w:eastAsia="cs-CZ"/>
        </w:rPr>
        <w:pict>
          <v:shape id="_x0000_s1065" type="#_x0000_t32" style="position:absolute;margin-left:101.65pt;margin-top:46.6pt;width:66.75pt;height:33pt;z-index:251655680" o:connectortype="straight"/>
        </w:pict>
      </w:r>
      <w:r>
        <w:rPr>
          <w:noProof/>
          <w:lang w:eastAsia="cs-CZ"/>
        </w:rPr>
        <w:pict>
          <v:shape id="_x0000_s1064" type="#_x0000_t32" style="position:absolute;margin-left:84.4pt;margin-top:54.85pt;width:11.25pt;height:18.75pt;z-index:251656704" o:connectortype="straight"/>
        </w:pict>
      </w:r>
      <w:r>
        <w:rPr>
          <w:noProof/>
          <w:lang w:eastAsia="cs-CZ"/>
        </w:rPr>
        <w:pict>
          <v:oval id="_x0000_s1063" style="position:absolute;margin-left:302.65pt;margin-top:141.1pt;width:58.5pt;height:41.25pt;z-index:251657728" fillcolor="#c2d69b [1942]" strokecolor="black [3213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FB0D65" w:rsidRPr="005962FA" w:rsidRDefault="00FB0D65" w:rsidP="00FB0D65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5962FA">
                    <w:rPr>
                      <w:sz w:val="28"/>
                      <w:szCs w:val="28"/>
                    </w:rPr>
                    <w:t>PkS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61" style="position:absolute;margin-left:168.4pt;margin-top:79.6pt;width:56.25pt;height:42.75pt;z-index:251658752" fillcolor="#c2d69b [1942]" strokecolor="black [3213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FB0D65" w:rsidRPr="005962FA" w:rsidRDefault="00FB0D65" w:rsidP="00FB0D65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5962FA">
                    <w:rPr>
                      <w:sz w:val="28"/>
                      <w:szCs w:val="28"/>
                    </w:rPr>
                    <w:t>Pu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62" style="position:absolute;margin-left:366.4pt;margin-top:85.6pt;width:54.75pt;height:42pt;z-index:251659776" fillcolor="#c2d69b [1942]" strokecolor="black [3213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FB0D65" w:rsidRPr="005962FA" w:rsidRDefault="00FB0D65" w:rsidP="00FB0D65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5962FA">
                    <w:rPr>
                      <w:sz w:val="28"/>
                      <w:szCs w:val="28"/>
                    </w:rPr>
                    <w:t>Pu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60" style="position:absolute;margin-left:77.65pt;margin-top:79.6pt;width:57.75pt;height:42.75pt;z-index:251660800" fillcolor="#c2d69b [1942]" strokecolor="black [3213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FB0D65" w:rsidRDefault="00FB0D65" w:rsidP="00FB0D65">
                  <w:pPr>
                    <w:jc w:val="center"/>
                  </w:pPr>
                  <w:proofErr w:type="spellStart"/>
                  <w:r w:rsidRPr="005962FA">
                    <w:rPr>
                      <w:sz w:val="28"/>
                      <w:szCs w:val="28"/>
                    </w:rPr>
                    <w:t>Pu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cs-CZ"/>
        </w:rPr>
        <w:pict>
          <v:shape id="_x0000_s1059" type="#_x0000_t32" style="position:absolute;margin-left:116.65pt;margin-top:32.35pt;width:119.25pt;height:0;z-index:251661824" o:connectortype="straight"/>
        </w:pict>
      </w:r>
      <w:r>
        <w:rPr>
          <w:noProof/>
          <w:lang w:eastAsia="cs-CZ"/>
        </w:rPr>
        <w:pict>
          <v:shape id="_x0000_s1058" type="#_x0000_t32" style="position:absolute;margin-left:116.65pt;margin-top:25.6pt;width:119.25pt;height:0;z-index:251662848" o:connectortype="straight"/>
        </w:pict>
      </w:r>
      <w:r>
        <w:rPr>
          <w:noProof/>
          <w:lang w:eastAsia="cs-CZ"/>
        </w:rPr>
        <w:pict>
          <v:oval id="_x0000_s1056" style="position:absolute;margin-left:40.15pt;margin-top:12.1pt;width:61.5pt;height:39pt;z-index:251663872" fillcolor="#c2d69b [1942]" strokecolor="black [3213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56">
              <w:txbxContent>
                <w:p w:rsidR="00FB0D65" w:rsidRPr="005962FA" w:rsidRDefault="00FB0D65" w:rsidP="00FB0D65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5962FA">
                    <w:rPr>
                      <w:sz w:val="28"/>
                      <w:szCs w:val="28"/>
                    </w:rPr>
                    <w:t>Př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57" style="position:absolute;margin-left:256.15pt;margin-top:12.1pt;width:61.5pt;height:39pt;z-index:251664896" fillcolor="#c2d69b [1942]" strokecolor="black [3213]" strokeweight="1pt">
            <v:fill color2="#eaf1dd [662]" angle="-45" focus="-50%" type="gradient"/>
            <v:stroke dashstyle="dash"/>
            <v:shadow on="t" type="perspective" color="#4e6128 [1606]" opacity=".5" offset="1pt" offset2="-3pt"/>
            <v:textbox style="mso-next-textbox:#_x0000_s1057">
              <w:txbxContent>
                <w:p w:rsidR="00FB0D65" w:rsidRPr="005962FA" w:rsidRDefault="00FB0D65" w:rsidP="00FB0D65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 w:rsidRPr="005962FA">
                    <w:rPr>
                      <w:sz w:val="28"/>
                      <w:szCs w:val="28"/>
                    </w:rPr>
                    <w:t>Po</w:t>
                  </w:r>
                  <w:proofErr w:type="gramEnd"/>
                </w:p>
              </w:txbxContent>
            </v:textbox>
          </v:oval>
        </w:pict>
      </w:r>
    </w:p>
    <w:p w:rsidR="00FB0D65" w:rsidRPr="000E53AD" w:rsidRDefault="009C1390" w:rsidP="00FB0D65">
      <w:r>
        <w:rPr>
          <w:noProof/>
          <w:lang w:eastAsia="cs-CZ"/>
        </w:rPr>
        <w:pict>
          <v:shape id="_x0000_s1066" type="#_x0000_t32" style="position:absolute;margin-left:106.9pt;margin-top:17.4pt;width:254.25pt;height:53.2pt;z-index:251665920" o:connectortype="straight"/>
        </w:pict>
      </w:r>
    </w:p>
    <w:p w:rsidR="00FB0D65" w:rsidRPr="000E53AD" w:rsidRDefault="00FB0D65" w:rsidP="00FB0D65"/>
    <w:p w:rsidR="00FB0D65" w:rsidRPr="000E53AD" w:rsidRDefault="00FB0D65" w:rsidP="00FB0D65"/>
    <w:p w:rsidR="00FB0D65" w:rsidRPr="000E53AD" w:rsidRDefault="00FB0D65" w:rsidP="00FB0D65"/>
    <w:p w:rsidR="00FB0D65" w:rsidRPr="000E53AD" w:rsidRDefault="00FB0D65" w:rsidP="00FB0D65"/>
    <w:p w:rsidR="00FB0D65" w:rsidRPr="000E53AD" w:rsidRDefault="00FB0D65" w:rsidP="00FB0D65"/>
    <w:p w:rsidR="00FB0D65" w:rsidRPr="000E53AD" w:rsidRDefault="00FB0D65" w:rsidP="00FB0D65"/>
    <w:p w:rsidR="00FB0D65" w:rsidRDefault="00FB0D65" w:rsidP="00FB0D65"/>
    <w:p w:rsidR="00124170" w:rsidRDefault="00124170" w:rsidP="00FB0D65"/>
    <w:p w:rsidR="00124170" w:rsidRDefault="00124170" w:rsidP="00FB0D65"/>
    <w:p w:rsidR="00124170" w:rsidRDefault="00124170" w:rsidP="00FB0D65"/>
    <w:p w:rsidR="00124170" w:rsidRDefault="00124170" w:rsidP="00FB0D65"/>
    <w:p w:rsidR="00FB0D65" w:rsidRDefault="00FB0D65" w:rsidP="00FB0D65">
      <w:r>
        <w:t>………………………………………………………………………</w:t>
      </w:r>
      <w:r w:rsidR="00124170">
        <w:t>…………………………………………</w:t>
      </w:r>
    </w:p>
    <w:p w:rsidR="00FB0D65" w:rsidRDefault="00FB0D65" w:rsidP="00FB0D65"/>
    <w:p w:rsidR="00124170" w:rsidRDefault="00124170" w:rsidP="00FB0D65"/>
    <w:p w:rsidR="00124170" w:rsidRDefault="00124170" w:rsidP="00FB0D65"/>
    <w:p w:rsidR="00124170" w:rsidRDefault="00124170" w:rsidP="00FB0D65"/>
    <w:p w:rsidR="00124170" w:rsidRDefault="00124170" w:rsidP="00FB0D65"/>
    <w:p w:rsidR="00FB0D65" w:rsidRDefault="00FB0D65" w:rsidP="00FB0D65">
      <w:r>
        <w:t>D)</w:t>
      </w:r>
    </w:p>
    <w:p w:rsidR="00FB0D65" w:rsidRDefault="009C1390" w:rsidP="00FB0D65">
      <w:r>
        <w:rPr>
          <w:noProof/>
          <w:lang w:eastAsia="cs-CZ"/>
        </w:rPr>
        <w:pict>
          <v:shape id="_x0000_s1077" type="#_x0000_t32" style="position:absolute;margin-left:273.4pt;margin-top:51.75pt;width:108pt;height:34.5pt;z-index:251666944" o:connectortype="straight"/>
        </w:pict>
      </w:r>
      <w:r>
        <w:rPr>
          <w:noProof/>
          <w:lang w:eastAsia="cs-CZ"/>
        </w:rPr>
        <w:pict>
          <v:shape id="_x0000_s1076" type="#_x0000_t32" style="position:absolute;margin-left:256.15pt;margin-top:64.5pt;width:17.25pt;height:21.75pt;z-index:251667968" o:connectortype="straight"/>
        </w:pict>
      </w:r>
      <w:r>
        <w:rPr>
          <w:noProof/>
          <w:lang w:eastAsia="cs-CZ"/>
        </w:rPr>
        <w:pict>
          <v:shape id="_x0000_s1075" type="#_x0000_t32" style="position:absolute;margin-left:95.65pt;margin-top:58.5pt;width:11.25pt;height:18pt;z-index:251668992" o:connectortype="straight"/>
        </w:pict>
      </w:r>
      <w:r>
        <w:rPr>
          <w:noProof/>
          <w:lang w:eastAsia="cs-CZ"/>
        </w:rPr>
        <w:pict>
          <v:shape id="_x0000_s1074" type="#_x0000_t32" style="position:absolute;margin-left:124.15pt;margin-top:38.25pt;width:65.25pt;height:0;z-index:251670016" o:connectortype="straight"/>
        </w:pict>
      </w:r>
      <w:r>
        <w:rPr>
          <w:noProof/>
          <w:lang w:eastAsia="cs-CZ"/>
        </w:rPr>
        <w:pict>
          <v:shape id="_x0000_s1073" type="#_x0000_t32" style="position:absolute;margin-left:124.15pt;margin-top:30.75pt;width:65.25pt;height:0;z-index:251671040" o:connectortype="straight"/>
        </w:pict>
      </w:r>
      <w:r>
        <w:rPr>
          <w:noProof/>
          <w:lang w:eastAsia="cs-CZ"/>
        </w:rPr>
        <w:pict>
          <v:oval id="_x0000_s1070" style="position:absolute;margin-left:95.65pt;margin-top:81pt;width:59.25pt;height:45pt;z-index:251672064" fillcolor="#b2a1c7 [1943]" strokecolor="black [321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FB0D65" w:rsidRPr="000E53AD" w:rsidRDefault="00FB0D65" w:rsidP="00FB0D65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0E53AD">
                    <w:rPr>
                      <w:sz w:val="28"/>
                      <w:szCs w:val="28"/>
                    </w:rPr>
                    <w:t>PkN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72" style="position:absolute;margin-left:391.15pt;margin-top:86.25pt;width:59.25pt;height:42.75pt;z-index:251673088" fillcolor="#b2a1c7 [1943]" strokecolor="black [321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FB0D65" w:rsidRPr="000E53AD" w:rsidRDefault="00FB0D65" w:rsidP="00FB0D65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0E53AD">
                    <w:rPr>
                      <w:sz w:val="28"/>
                      <w:szCs w:val="28"/>
                    </w:rPr>
                    <w:t>Pu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71" style="position:absolute;margin-left:269.65pt;margin-top:86.25pt;width:56.25pt;height:42.75pt;z-index:251674112" fillcolor="#b2a1c7 [1943]" strokecolor="black [321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FB0D65" w:rsidRPr="000E53AD" w:rsidRDefault="00FB0D65" w:rsidP="00FB0D65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0E53AD">
                    <w:rPr>
                      <w:sz w:val="28"/>
                      <w:szCs w:val="28"/>
                    </w:rPr>
                    <w:t>Pu</w:t>
                  </w:r>
                  <w:proofErr w:type="spellEnd"/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68" style="position:absolute;margin-left:49.9pt;margin-top:10.5pt;width:57pt;height:46.5pt;z-index:251675136" fillcolor="#b2a1c7 [1943]" strokecolor="black [321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FB0D65" w:rsidRPr="000E53AD" w:rsidRDefault="00FB0D65" w:rsidP="00FB0D65">
                  <w:pPr>
                    <w:jc w:val="center"/>
                    <w:rPr>
                      <w:sz w:val="28"/>
                      <w:szCs w:val="28"/>
                    </w:rPr>
                  </w:pPr>
                  <w:proofErr w:type="gramStart"/>
                  <w:r w:rsidRPr="000E53AD">
                    <w:rPr>
                      <w:sz w:val="28"/>
                      <w:szCs w:val="28"/>
                    </w:rPr>
                    <w:t>Po</w:t>
                  </w:r>
                  <w:proofErr w:type="gramEnd"/>
                </w:p>
              </w:txbxContent>
            </v:textbox>
          </v:oval>
        </w:pict>
      </w:r>
      <w:r>
        <w:rPr>
          <w:noProof/>
          <w:lang w:eastAsia="cs-CZ"/>
        </w:rPr>
        <w:pict>
          <v:oval id="_x0000_s1069" style="position:absolute;margin-left:210.4pt;margin-top:14.25pt;width:59.25pt;height:44.25pt;z-index:251676160" fillcolor="#b2a1c7 [1943]" strokecolor="black [3213]" strokeweight="1pt">
            <v:fill color2="#e5dfec [663]" angle="-45" focus="-50%" type="gradient"/>
            <v:stroke dashstyle="dash"/>
            <v:shadow on="t" type="perspective" color="#3f3151 [1607]" opacity=".5" offset="1pt" offset2="-3pt"/>
            <v:textbox>
              <w:txbxContent>
                <w:p w:rsidR="00FB0D65" w:rsidRPr="000E53AD" w:rsidRDefault="00FB0D65" w:rsidP="00FB0D65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0E53AD">
                    <w:rPr>
                      <w:sz w:val="28"/>
                      <w:szCs w:val="28"/>
                    </w:rPr>
                    <w:t>Př</w:t>
                  </w:r>
                  <w:proofErr w:type="spellEnd"/>
                </w:p>
              </w:txbxContent>
            </v:textbox>
          </v:oval>
        </w:pict>
      </w:r>
    </w:p>
    <w:p w:rsidR="00FB0D65" w:rsidRPr="000E53AD" w:rsidRDefault="00FB0D65" w:rsidP="00FB0D65"/>
    <w:p w:rsidR="00FB0D65" w:rsidRPr="000E53AD" w:rsidRDefault="00FB0D65" w:rsidP="00FB0D65"/>
    <w:p w:rsidR="00FB0D65" w:rsidRPr="000E53AD" w:rsidRDefault="00FB0D65" w:rsidP="00FB0D65"/>
    <w:p w:rsidR="00FB0D65" w:rsidRPr="000E53AD" w:rsidRDefault="00FB0D65" w:rsidP="00FB0D65"/>
    <w:p w:rsidR="00FB0D65" w:rsidRDefault="00FB0D65" w:rsidP="00FB0D65"/>
    <w:p w:rsidR="00FB0D65" w:rsidRDefault="00FB0D65" w:rsidP="00FB0D65"/>
    <w:p w:rsidR="00124170" w:rsidRDefault="00124170" w:rsidP="00FB0D65"/>
    <w:p w:rsidR="00124170" w:rsidRDefault="00124170" w:rsidP="00FB0D65"/>
    <w:p w:rsidR="00FB0D65" w:rsidRPr="000E53AD" w:rsidRDefault="00FB0D65" w:rsidP="00FB0D65">
      <w:r>
        <w:t>………………………………………………………………………………</w:t>
      </w:r>
      <w:r w:rsidR="00124170">
        <w:t>…………………………………</w:t>
      </w:r>
    </w:p>
    <w:p w:rsidR="0017080B" w:rsidRPr="005D4579" w:rsidRDefault="0017080B" w:rsidP="005D4579"/>
    <w:sectPr w:rsidR="0017080B" w:rsidRPr="005D4579" w:rsidSect="00084AD2">
      <w:footerReference w:type="default" r:id="rId7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0372" w:rsidRDefault="00240372" w:rsidP="00CA6778">
      <w:pPr>
        <w:spacing w:before="0" w:after="0"/>
      </w:pPr>
      <w:r>
        <w:separator/>
      </w:r>
    </w:p>
  </w:endnote>
  <w:endnote w:type="continuationSeparator" w:id="0">
    <w:p w:rsidR="00240372" w:rsidRDefault="0024037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</w:t>
    </w:r>
    <w:r w:rsidR="00124170">
      <w:rPr>
        <w:color w:val="808080" w:themeColor="background1" w:themeShade="80"/>
      </w:rPr>
      <w:t>eno jinak, je Mgr</w:t>
    </w:r>
    <w:r w:rsidRPr="0015164B">
      <w:rPr>
        <w:color w:val="808080" w:themeColor="background1" w:themeShade="80"/>
      </w:rPr>
      <w:t>.</w:t>
    </w:r>
    <w:r w:rsidR="00124170">
      <w:rPr>
        <w:color w:val="808080" w:themeColor="background1" w:themeShade="80"/>
      </w:rPr>
      <w:t xml:space="preserve"> Kateřina Francová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0372" w:rsidRDefault="00240372" w:rsidP="00CA6778">
      <w:pPr>
        <w:spacing w:before="0" w:after="0"/>
      </w:pPr>
      <w:r>
        <w:separator/>
      </w:r>
    </w:p>
  </w:footnote>
  <w:footnote w:type="continuationSeparator" w:id="0">
    <w:p w:rsidR="00240372" w:rsidRDefault="00240372" w:rsidP="00CA6778">
      <w:pPr>
        <w:spacing w:before="0"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A67E67"/>
    <w:rsid w:val="00084AD2"/>
    <w:rsid w:val="00124170"/>
    <w:rsid w:val="0015164B"/>
    <w:rsid w:val="0017080B"/>
    <w:rsid w:val="001C1037"/>
    <w:rsid w:val="00235DCF"/>
    <w:rsid w:val="00240372"/>
    <w:rsid w:val="00247D1D"/>
    <w:rsid w:val="00252D2D"/>
    <w:rsid w:val="00281EB3"/>
    <w:rsid w:val="00375125"/>
    <w:rsid w:val="003C040B"/>
    <w:rsid w:val="003D1D48"/>
    <w:rsid w:val="00441154"/>
    <w:rsid w:val="004513CC"/>
    <w:rsid w:val="004B0AD8"/>
    <w:rsid w:val="005D4579"/>
    <w:rsid w:val="006347FB"/>
    <w:rsid w:val="006515B1"/>
    <w:rsid w:val="006516F6"/>
    <w:rsid w:val="00666590"/>
    <w:rsid w:val="00684206"/>
    <w:rsid w:val="007269D6"/>
    <w:rsid w:val="008214AA"/>
    <w:rsid w:val="009070F4"/>
    <w:rsid w:val="00947E9C"/>
    <w:rsid w:val="009C1390"/>
    <w:rsid w:val="009C77DA"/>
    <w:rsid w:val="00A67E67"/>
    <w:rsid w:val="00BD446E"/>
    <w:rsid w:val="00CA6778"/>
    <w:rsid w:val="00CA68AF"/>
    <w:rsid w:val="00D66670"/>
    <w:rsid w:val="00D73FD1"/>
    <w:rsid w:val="00E60DCC"/>
    <w:rsid w:val="00F23263"/>
    <w:rsid w:val="00FB0D65"/>
    <w:rsid w:val="00FF0C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  <o:rules v:ext="edit">
        <o:r id="V:Rule28" type="connector" idref="#_x0000_s1075"/>
        <o:r id="V:Rule29" type="connector" idref="#_x0000_s1065"/>
        <o:r id="V:Rule30" type="connector" idref="#_x0000_s1045"/>
        <o:r id="V:Rule31" type="connector" idref="#_x0000_s1083"/>
        <o:r id="V:Rule32" type="connector" idref="#_x0000_s1073"/>
        <o:r id="V:Rule33" type="connector" idref="#_x0000_s1067"/>
        <o:r id="V:Rule34" type="connector" idref="#_x0000_s1037"/>
        <o:r id="V:Rule35" type="connector" idref="#_x0000_s1050"/>
        <o:r id="V:Rule36" type="connector" idref="#_x0000_s1043"/>
        <o:r id="V:Rule37" type="connector" idref="#_x0000_s1044"/>
        <o:r id="V:Rule38" type="connector" idref="#_x0000_s1076"/>
        <o:r id="V:Rule39" type="connector" idref="#_x0000_s1081"/>
        <o:r id="V:Rule40" type="connector" idref="#_x0000_s1029"/>
        <o:r id="V:Rule41" type="connector" idref="#_x0000_s1066"/>
        <o:r id="V:Rule42" type="connector" idref="#_x0000_s1054"/>
        <o:r id="V:Rule43" type="connector" idref="#_x0000_s1064"/>
        <o:r id="V:Rule44" type="connector" idref="#_x0000_s1059"/>
        <o:r id="V:Rule45" type="connector" idref="#_x0000_s1028"/>
        <o:r id="V:Rule46" type="connector" idref="#_x0000_s1058"/>
        <o:r id="V:Rule47" type="connector" idref="#_x0000_s1079"/>
        <o:r id="V:Rule48" type="connector" idref="#_x0000_s1082"/>
        <o:r id="V:Rule49" type="connector" idref="#_x0000_s1039"/>
        <o:r id="V:Rule50" type="connector" idref="#_x0000_s1048"/>
        <o:r id="V:Rule51" type="connector" idref="#_x0000_s1038"/>
        <o:r id="V:Rule52" type="connector" idref="#_x0000_s1074"/>
        <o:r id="V:Rule53" type="connector" idref="#_x0000_s1036"/>
        <o:r id="V:Rule54" type="connector" idref="#_x0000_s107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15</TotalTime>
  <Pages>1</Pages>
  <Words>60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lenovo</cp:lastModifiedBy>
  <cp:revision>6</cp:revision>
  <dcterms:created xsi:type="dcterms:W3CDTF">2012-11-11T17:17:00Z</dcterms:created>
  <dcterms:modified xsi:type="dcterms:W3CDTF">2012-11-23T17:25:00Z</dcterms:modified>
</cp:coreProperties>
</file>