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FFC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FFC">
        <w:rPr>
          <w:rFonts w:ascii="Comic Sans MS" w:hAnsi="Comic Sans MS" w:cs="Comic Sans MS"/>
          <w:b/>
          <w:bCs/>
          <w:color w:val="024595"/>
          <w:sz w:val="54"/>
          <w:szCs w:val="54"/>
        </w:rPr>
        <w:t>Syntax</w:t>
      </w:r>
      <w:r w:rsidR="003E4268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F73FFC">
        <w:rPr>
          <w:rFonts w:ascii="Comic Sans MS" w:hAnsi="Comic Sans MS" w:cs="Comic Sans MS"/>
          <w:b/>
          <w:bCs/>
          <w:color w:val="024595"/>
          <w:sz w:val="54"/>
          <w:szCs w:val="54"/>
        </w:rPr>
        <w:t>Větné členy 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F73FFC" w:rsidRDefault="00F73FFC" w:rsidP="00F73FFC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Rozdělte slovního hada na jednotlivá slova, která tvoří fungující větu, a určete jednotlivé větné členy</w:t>
      </w:r>
      <w:r w:rsidR="00CD316C">
        <w:rPr>
          <w:sz w:val="24"/>
          <w:szCs w:val="24"/>
        </w:rPr>
        <w:t>.</w:t>
      </w:r>
    </w:p>
    <w:p w:rsidR="00F73FFC" w:rsidRDefault="00F73FFC" w:rsidP="00F73FFC">
      <w:pPr>
        <w:pStyle w:val="Odstavecseseznamem"/>
        <w:rPr>
          <w:sz w:val="28"/>
          <w:szCs w:val="28"/>
        </w:rPr>
      </w:pPr>
    </w:p>
    <w:p w:rsidR="00F73FFC" w:rsidRDefault="00F76340" w:rsidP="00F73FFC">
      <w:pPr>
        <w:pStyle w:val="Odstavecseseznamem"/>
        <w:rPr>
          <w:sz w:val="28"/>
          <w:szCs w:val="28"/>
        </w:rPr>
      </w:pPr>
      <w:r w:rsidRPr="00F76340">
        <w:rPr>
          <w:sz w:val="28"/>
          <w:szCs w:val="28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53.75pt;height:38.25pt" fillcolor="#99f" strokecolor="black [3213]">
            <v:fill color2="#099" focus="100%" type="gradient"/>
            <v:shadow on="t" color="silver" opacity="52429f" offset="3pt,3pt"/>
            <v:textpath style="font-family:&quot;Times New Roman&quot;;v-text-kern:t" trim="t" fitpath="t" xscale="f" string="Silnéporyvyvětruvyvrátilynaseverníchsvazíchhorystromyikeřezkořenů."/>
          </v:shape>
        </w:pict>
      </w:r>
    </w:p>
    <w:p w:rsidR="00F73FFC" w:rsidRDefault="00F73FFC" w:rsidP="00F73FFC">
      <w:pPr>
        <w:pStyle w:val="Odstavecseseznamem"/>
        <w:rPr>
          <w:b/>
          <w:sz w:val="24"/>
          <w:szCs w:val="24"/>
        </w:rPr>
      </w:pPr>
    </w:p>
    <w:p w:rsidR="00F73FFC" w:rsidRDefault="00F73FFC" w:rsidP="00F73FFC">
      <w:pPr>
        <w:pStyle w:val="Odstavecseseznamem"/>
        <w:rPr>
          <w:b/>
          <w:sz w:val="24"/>
          <w:szCs w:val="24"/>
        </w:rPr>
      </w:pPr>
      <w:r w:rsidRPr="00F73FFC">
        <w:rPr>
          <w:b/>
          <w:sz w:val="24"/>
          <w:szCs w:val="24"/>
        </w:rPr>
        <w:t>Silné poryvy větru vyvrátily na severních svazích hory stromy i keře z</w:t>
      </w:r>
      <w:r w:rsidR="006F34AD">
        <w:rPr>
          <w:b/>
          <w:sz w:val="24"/>
          <w:szCs w:val="24"/>
        </w:rPr>
        <w:t> </w:t>
      </w:r>
      <w:r w:rsidRPr="00F73FFC">
        <w:rPr>
          <w:b/>
          <w:sz w:val="24"/>
          <w:szCs w:val="24"/>
        </w:rPr>
        <w:t>kořenů</w:t>
      </w:r>
      <w:r w:rsidR="006F34AD">
        <w:rPr>
          <w:b/>
          <w:sz w:val="24"/>
          <w:szCs w:val="24"/>
        </w:rPr>
        <w:t>.</w:t>
      </w:r>
    </w:p>
    <w:p w:rsidR="00F73FFC" w:rsidRDefault="00F73FFC" w:rsidP="00F73FFC">
      <w:pPr>
        <w:pStyle w:val="Odstavecseseznamem"/>
        <w:rPr>
          <w:b/>
          <w:sz w:val="24"/>
          <w:szCs w:val="24"/>
        </w:rPr>
      </w:pPr>
    </w:p>
    <w:p w:rsidR="00F73FFC" w:rsidRDefault="00F73FFC" w:rsidP="00F73FFC">
      <w:pPr>
        <w:pStyle w:val="Odstavecseseznamem"/>
        <w:rPr>
          <w:b/>
          <w:sz w:val="24"/>
          <w:szCs w:val="24"/>
        </w:rPr>
      </w:pPr>
      <w:r>
        <w:rPr>
          <w:b/>
          <w:sz w:val="24"/>
          <w:szCs w:val="24"/>
        </w:rPr>
        <w:t>Základní skladební dvojice – poryvy vyvrátily</w:t>
      </w:r>
    </w:p>
    <w:p w:rsidR="00F73FFC" w:rsidRDefault="00F73FFC" w:rsidP="00F73FFC">
      <w:pPr>
        <w:pStyle w:val="Odstavecseseznamem"/>
        <w:rPr>
          <w:b/>
          <w:sz w:val="24"/>
          <w:szCs w:val="24"/>
        </w:rPr>
      </w:pPr>
      <w:r>
        <w:rPr>
          <w:b/>
          <w:sz w:val="24"/>
          <w:szCs w:val="24"/>
        </w:rPr>
        <w:t>silné – přívlastek shodný</w:t>
      </w:r>
      <w:r w:rsidR="006F34AD">
        <w:rPr>
          <w:b/>
          <w:sz w:val="24"/>
          <w:szCs w:val="24"/>
        </w:rPr>
        <w:t xml:space="preserve"> (</w:t>
      </w:r>
      <w:proofErr w:type="spellStart"/>
      <w:r w:rsidR="006F34AD">
        <w:rPr>
          <w:b/>
          <w:sz w:val="24"/>
          <w:szCs w:val="24"/>
        </w:rPr>
        <w:t>PkS</w:t>
      </w:r>
      <w:proofErr w:type="spellEnd"/>
      <w:r w:rsidR="006F34AD">
        <w:rPr>
          <w:b/>
          <w:sz w:val="24"/>
          <w:szCs w:val="24"/>
        </w:rPr>
        <w:t>)</w:t>
      </w:r>
    </w:p>
    <w:p w:rsidR="00F73FFC" w:rsidRDefault="00F73FFC" w:rsidP="00F73FFC">
      <w:pPr>
        <w:pStyle w:val="Odstavecseseznamem"/>
        <w:rPr>
          <w:b/>
          <w:sz w:val="24"/>
          <w:szCs w:val="24"/>
        </w:rPr>
      </w:pPr>
      <w:r>
        <w:rPr>
          <w:b/>
          <w:sz w:val="24"/>
          <w:szCs w:val="24"/>
        </w:rPr>
        <w:t>větru – přívlastek neshodný</w:t>
      </w:r>
      <w:r w:rsidR="006F34AD">
        <w:rPr>
          <w:b/>
          <w:sz w:val="24"/>
          <w:szCs w:val="24"/>
        </w:rPr>
        <w:t xml:space="preserve"> (</w:t>
      </w:r>
      <w:proofErr w:type="spellStart"/>
      <w:r w:rsidR="006F34AD">
        <w:rPr>
          <w:b/>
          <w:sz w:val="24"/>
          <w:szCs w:val="24"/>
        </w:rPr>
        <w:t>PkN</w:t>
      </w:r>
      <w:proofErr w:type="spellEnd"/>
      <w:r w:rsidR="006F34AD">
        <w:rPr>
          <w:b/>
          <w:sz w:val="24"/>
          <w:szCs w:val="24"/>
        </w:rPr>
        <w:t>)</w:t>
      </w:r>
    </w:p>
    <w:p w:rsidR="00F73FFC" w:rsidRDefault="00F73FFC" w:rsidP="00F73FFC">
      <w:pPr>
        <w:pStyle w:val="Odstavecseseznamem"/>
        <w:rPr>
          <w:b/>
          <w:sz w:val="24"/>
          <w:szCs w:val="24"/>
        </w:rPr>
      </w:pPr>
      <w:r>
        <w:rPr>
          <w:b/>
          <w:sz w:val="24"/>
          <w:szCs w:val="24"/>
        </w:rPr>
        <w:t>na svazích – příslovečné určení místa</w:t>
      </w:r>
      <w:r w:rsidR="006F34AD">
        <w:rPr>
          <w:b/>
          <w:sz w:val="24"/>
          <w:szCs w:val="24"/>
        </w:rPr>
        <w:t xml:space="preserve"> (Pum)</w:t>
      </w:r>
    </w:p>
    <w:p w:rsidR="00F73FFC" w:rsidRDefault="00F73FFC" w:rsidP="00F73FFC">
      <w:pPr>
        <w:pStyle w:val="Odstavecseseznamem"/>
        <w:rPr>
          <w:b/>
          <w:sz w:val="24"/>
          <w:szCs w:val="24"/>
        </w:rPr>
      </w:pPr>
      <w:r>
        <w:rPr>
          <w:b/>
          <w:sz w:val="24"/>
          <w:szCs w:val="24"/>
        </w:rPr>
        <w:t>severních – přívlastek shodný</w:t>
      </w:r>
      <w:r w:rsidR="006F34AD">
        <w:rPr>
          <w:b/>
          <w:sz w:val="24"/>
          <w:szCs w:val="24"/>
        </w:rPr>
        <w:t xml:space="preserve"> (</w:t>
      </w:r>
      <w:proofErr w:type="spellStart"/>
      <w:r w:rsidR="006F34AD">
        <w:rPr>
          <w:b/>
          <w:sz w:val="24"/>
          <w:szCs w:val="24"/>
        </w:rPr>
        <w:t>PkS</w:t>
      </w:r>
      <w:proofErr w:type="spellEnd"/>
      <w:r w:rsidR="006F34AD">
        <w:rPr>
          <w:b/>
          <w:sz w:val="24"/>
          <w:szCs w:val="24"/>
        </w:rPr>
        <w:t>)</w:t>
      </w:r>
    </w:p>
    <w:p w:rsidR="00F73FFC" w:rsidRDefault="00F73FFC" w:rsidP="00F73FFC">
      <w:pPr>
        <w:pStyle w:val="Odstavecseseznamem"/>
        <w:rPr>
          <w:b/>
          <w:sz w:val="24"/>
          <w:szCs w:val="24"/>
        </w:rPr>
      </w:pPr>
      <w:r>
        <w:rPr>
          <w:b/>
          <w:sz w:val="24"/>
          <w:szCs w:val="24"/>
        </w:rPr>
        <w:t>hory – přívlastek neshodný</w:t>
      </w:r>
      <w:r w:rsidR="006F34AD">
        <w:rPr>
          <w:b/>
          <w:sz w:val="24"/>
          <w:szCs w:val="24"/>
        </w:rPr>
        <w:t xml:space="preserve"> (</w:t>
      </w:r>
      <w:proofErr w:type="spellStart"/>
      <w:r w:rsidR="006F34AD">
        <w:rPr>
          <w:b/>
          <w:sz w:val="24"/>
          <w:szCs w:val="24"/>
        </w:rPr>
        <w:t>PkN</w:t>
      </w:r>
      <w:proofErr w:type="spellEnd"/>
      <w:r w:rsidR="006F34AD">
        <w:rPr>
          <w:b/>
          <w:sz w:val="24"/>
          <w:szCs w:val="24"/>
        </w:rPr>
        <w:t>)</w:t>
      </w:r>
    </w:p>
    <w:p w:rsidR="00F73FFC" w:rsidRDefault="00F73FFC" w:rsidP="00F73FFC">
      <w:pPr>
        <w:pStyle w:val="Odstavecseseznamem"/>
        <w:rPr>
          <w:b/>
          <w:sz w:val="24"/>
          <w:szCs w:val="24"/>
        </w:rPr>
      </w:pPr>
      <w:r>
        <w:rPr>
          <w:b/>
          <w:sz w:val="24"/>
          <w:szCs w:val="24"/>
        </w:rPr>
        <w:t>stromy – předmět (</w:t>
      </w:r>
      <w:proofErr w:type="spellStart"/>
      <w:r w:rsidR="006F34AD">
        <w:rPr>
          <w:b/>
          <w:sz w:val="24"/>
          <w:szCs w:val="24"/>
        </w:rPr>
        <w:t>Pt</w:t>
      </w:r>
      <w:proofErr w:type="spellEnd"/>
      <w:r w:rsidR="006F34A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4. pád)</w:t>
      </w:r>
    </w:p>
    <w:p w:rsidR="00F73FFC" w:rsidRDefault="00F73FFC" w:rsidP="00F73FFC">
      <w:pPr>
        <w:pStyle w:val="Odstavecseseznamem"/>
        <w:rPr>
          <w:b/>
          <w:sz w:val="24"/>
          <w:szCs w:val="24"/>
        </w:rPr>
      </w:pPr>
      <w:r>
        <w:rPr>
          <w:b/>
          <w:sz w:val="24"/>
          <w:szCs w:val="24"/>
        </w:rPr>
        <w:t>keře – předmět (</w:t>
      </w:r>
      <w:proofErr w:type="spellStart"/>
      <w:r w:rsidR="006F34AD">
        <w:rPr>
          <w:b/>
          <w:sz w:val="24"/>
          <w:szCs w:val="24"/>
        </w:rPr>
        <w:t>Pt</w:t>
      </w:r>
      <w:proofErr w:type="spellEnd"/>
      <w:r w:rsidR="000F645E">
        <w:rPr>
          <w:b/>
          <w:sz w:val="24"/>
          <w:szCs w:val="24"/>
        </w:rPr>
        <w:t>,</w:t>
      </w:r>
      <w:r w:rsidR="006F34A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4. pád)</w:t>
      </w:r>
    </w:p>
    <w:p w:rsidR="00F73FFC" w:rsidRDefault="00F73FFC" w:rsidP="00F73FFC">
      <w:pPr>
        <w:pStyle w:val="Odstavecseseznamem"/>
        <w:rPr>
          <w:b/>
          <w:sz w:val="24"/>
          <w:szCs w:val="24"/>
        </w:rPr>
      </w:pPr>
      <w:r>
        <w:rPr>
          <w:b/>
          <w:sz w:val="24"/>
          <w:szCs w:val="24"/>
        </w:rPr>
        <w:t>z kořenů – příslovečné určení míry</w:t>
      </w:r>
      <w:r w:rsidR="006F34AD">
        <w:rPr>
          <w:b/>
          <w:sz w:val="24"/>
          <w:szCs w:val="24"/>
        </w:rPr>
        <w:t xml:space="preserve"> (</w:t>
      </w:r>
      <w:proofErr w:type="spellStart"/>
      <w:r w:rsidR="006F34AD">
        <w:rPr>
          <w:b/>
          <w:sz w:val="24"/>
          <w:szCs w:val="24"/>
        </w:rPr>
        <w:t>Puzp</w:t>
      </w:r>
      <w:proofErr w:type="spellEnd"/>
      <w:r w:rsidR="006F34AD">
        <w:rPr>
          <w:b/>
          <w:sz w:val="24"/>
          <w:szCs w:val="24"/>
        </w:rPr>
        <w:t xml:space="preserve"> – míry)</w:t>
      </w:r>
    </w:p>
    <w:p w:rsidR="00F73FFC" w:rsidRDefault="00F73FFC" w:rsidP="00F73FFC">
      <w:pPr>
        <w:pStyle w:val="Odstavecseseznamem"/>
        <w:rPr>
          <w:b/>
          <w:sz w:val="24"/>
          <w:szCs w:val="24"/>
        </w:rPr>
      </w:pPr>
    </w:p>
    <w:p w:rsidR="00F73FFC" w:rsidRPr="00F73FFC" w:rsidRDefault="00F73FFC" w:rsidP="00F73FFC">
      <w:pPr>
        <w:pStyle w:val="Odstavecseseznamem"/>
        <w:rPr>
          <w:b/>
          <w:sz w:val="24"/>
          <w:szCs w:val="24"/>
        </w:rPr>
      </w:pPr>
    </w:p>
    <w:p w:rsidR="00F73FFC" w:rsidRDefault="00F73FFC" w:rsidP="00F73FFC">
      <w:pPr>
        <w:pStyle w:val="Odstavecseseznamem"/>
      </w:pPr>
    </w:p>
    <w:p w:rsidR="00F73FFC" w:rsidRDefault="00F73FFC" w:rsidP="00F73FFC">
      <w:pPr>
        <w:pStyle w:val="Odstavecseseznamem"/>
        <w:numPr>
          <w:ilvl w:val="0"/>
          <w:numId w:val="3"/>
        </w:numPr>
      </w:pPr>
      <w:r>
        <w:t>Určete druh příslovečného určení a pokuste se ho nahra</w:t>
      </w:r>
      <w:r w:rsidR="00CD316C">
        <w:t>dit vedlejší větou příslovečnou.</w:t>
      </w:r>
    </w:p>
    <w:p w:rsidR="00F73FFC" w:rsidRDefault="00F73FFC" w:rsidP="00F73FFC">
      <w:pPr>
        <w:pStyle w:val="Odstavecseseznamem"/>
      </w:pPr>
    </w:p>
    <w:p w:rsidR="00F73FFC" w:rsidRPr="003C1173" w:rsidRDefault="00F73FFC" w:rsidP="00F73FFC">
      <w:pPr>
        <w:pStyle w:val="Odstavecseseznamem"/>
        <w:numPr>
          <w:ilvl w:val="0"/>
          <w:numId w:val="1"/>
        </w:numPr>
      </w:pPr>
      <w:r>
        <w:t xml:space="preserve">Dveře byly zavřeny </w:t>
      </w:r>
      <w:r w:rsidRPr="00D969C0">
        <w:rPr>
          <w:u w:val="single"/>
        </w:rPr>
        <w:t>na klíč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F73FFC">
        <w:rPr>
          <w:b/>
        </w:rPr>
        <w:t>Pu</w:t>
      </w:r>
      <w:proofErr w:type="spellEnd"/>
      <w:r w:rsidRPr="00F73FFC">
        <w:rPr>
          <w:b/>
        </w:rPr>
        <w:t xml:space="preserve"> způsobu</w:t>
      </w:r>
    </w:p>
    <w:p w:rsidR="003C1173" w:rsidRDefault="003C1173" w:rsidP="003C1173">
      <w:pPr>
        <w:pStyle w:val="Odstavecseseznamem"/>
      </w:pPr>
      <w:r>
        <w:rPr>
          <w:b/>
        </w:rPr>
        <w:t>Dveře byly zavřeny tak, že byly zamknuty klíčem.</w:t>
      </w:r>
    </w:p>
    <w:p w:rsidR="00F73FFC" w:rsidRPr="003C1173" w:rsidRDefault="00F73FFC" w:rsidP="00F73FFC">
      <w:pPr>
        <w:pStyle w:val="Odstavecseseznamem"/>
        <w:numPr>
          <w:ilvl w:val="0"/>
          <w:numId w:val="1"/>
        </w:numPr>
      </w:pPr>
      <w:r w:rsidRPr="00671346">
        <w:rPr>
          <w:u w:val="single"/>
        </w:rPr>
        <w:t>K sestrojení</w:t>
      </w:r>
      <w:r>
        <w:t xml:space="preserve"> dokonalého stroje potřebovali dobrý návod.</w:t>
      </w:r>
      <w:r>
        <w:tab/>
      </w:r>
      <w:proofErr w:type="spellStart"/>
      <w:r w:rsidRPr="00F73FFC">
        <w:rPr>
          <w:b/>
        </w:rPr>
        <w:t>Pu</w:t>
      </w:r>
      <w:proofErr w:type="spellEnd"/>
      <w:r w:rsidRPr="00F73FFC">
        <w:rPr>
          <w:b/>
        </w:rPr>
        <w:t xml:space="preserve"> účelu</w:t>
      </w:r>
    </w:p>
    <w:p w:rsidR="003C1173" w:rsidRPr="003C1173" w:rsidRDefault="003C1173" w:rsidP="003C1173">
      <w:pPr>
        <w:pStyle w:val="Odstavecseseznamem"/>
        <w:rPr>
          <w:b/>
        </w:rPr>
      </w:pPr>
      <w:r>
        <w:rPr>
          <w:b/>
        </w:rPr>
        <w:t>Potřebovali dobrý návod, aby sestrojili dokonalý stroj.</w:t>
      </w:r>
    </w:p>
    <w:p w:rsidR="00F73FFC" w:rsidRPr="003C1173" w:rsidRDefault="00F73FFC" w:rsidP="00F73FFC">
      <w:pPr>
        <w:pStyle w:val="Odstavecseseznamem"/>
        <w:numPr>
          <w:ilvl w:val="0"/>
          <w:numId w:val="1"/>
        </w:numPr>
      </w:pPr>
      <w:r w:rsidRPr="00671346">
        <w:rPr>
          <w:u w:val="single"/>
        </w:rPr>
        <w:t>Při práci</w:t>
      </w:r>
      <w:r>
        <w:t xml:space="preserve"> si obvykle potichu pískal.</w:t>
      </w:r>
      <w:r>
        <w:tab/>
      </w:r>
      <w:r>
        <w:tab/>
      </w:r>
      <w:r>
        <w:tab/>
      </w:r>
      <w:r>
        <w:tab/>
      </w:r>
      <w:proofErr w:type="spellStart"/>
      <w:r w:rsidRPr="00F73FFC">
        <w:rPr>
          <w:b/>
        </w:rPr>
        <w:t>Pu</w:t>
      </w:r>
      <w:proofErr w:type="spellEnd"/>
      <w:r w:rsidRPr="00F73FFC">
        <w:rPr>
          <w:b/>
        </w:rPr>
        <w:t xml:space="preserve"> času</w:t>
      </w:r>
    </w:p>
    <w:p w:rsidR="003C1173" w:rsidRPr="003C1173" w:rsidRDefault="003C1173" w:rsidP="003C1173">
      <w:pPr>
        <w:pStyle w:val="Odstavecseseznamem"/>
        <w:rPr>
          <w:b/>
        </w:rPr>
      </w:pPr>
      <w:r>
        <w:rPr>
          <w:b/>
        </w:rPr>
        <w:t>Když pracoval, obvykle</w:t>
      </w:r>
      <w:r w:rsidR="003E4268">
        <w:rPr>
          <w:b/>
        </w:rPr>
        <w:t xml:space="preserve"> si potichu pískal.</w:t>
      </w:r>
    </w:p>
    <w:p w:rsidR="00F73FFC" w:rsidRPr="003E4268" w:rsidRDefault="00F73FFC" w:rsidP="00F73FFC">
      <w:pPr>
        <w:pStyle w:val="Odstavecseseznamem"/>
        <w:numPr>
          <w:ilvl w:val="0"/>
          <w:numId w:val="1"/>
        </w:numPr>
      </w:pPr>
      <w:r w:rsidRPr="00D969C0">
        <w:rPr>
          <w:u w:val="single"/>
        </w:rPr>
        <w:t>Slabostí</w:t>
      </w:r>
      <w:r>
        <w:t xml:space="preserve"> se mu podlamovaly nohy.</w:t>
      </w:r>
      <w:r>
        <w:tab/>
      </w:r>
      <w:r>
        <w:tab/>
      </w:r>
      <w:r>
        <w:tab/>
      </w:r>
      <w:r>
        <w:tab/>
      </w:r>
      <w:proofErr w:type="spellStart"/>
      <w:r w:rsidRPr="00F73FFC">
        <w:rPr>
          <w:b/>
        </w:rPr>
        <w:t>Pu</w:t>
      </w:r>
      <w:proofErr w:type="spellEnd"/>
      <w:r w:rsidRPr="00F73FFC">
        <w:rPr>
          <w:b/>
        </w:rPr>
        <w:t xml:space="preserve"> příčiny</w:t>
      </w:r>
    </w:p>
    <w:p w:rsidR="003E4268" w:rsidRPr="003E4268" w:rsidRDefault="003E4268" w:rsidP="003E4268">
      <w:pPr>
        <w:pStyle w:val="Odstavecseseznamem"/>
        <w:rPr>
          <w:b/>
        </w:rPr>
      </w:pPr>
      <w:r w:rsidRPr="003E4268">
        <w:rPr>
          <w:b/>
        </w:rPr>
        <w:t>Podlamovaly se mu nohy, protože byl slabý.</w:t>
      </w:r>
    </w:p>
    <w:p w:rsidR="00F73FFC" w:rsidRPr="003E4268" w:rsidRDefault="00F73FFC" w:rsidP="00F73FFC">
      <w:pPr>
        <w:pStyle w:val="Odstavecseseznamem"/>
        <w:numPr>
          <w:ilvl w:val="0"/>
          <w:numId w:val="1"/>
        </w:numPr>
      </w:pPr>
      <w:r w:rsidRPr="00671346">
        <w:rPr>
          <w:u w:val="single"/>
        </w:rPr>
        <w:t>Při opatrnosti</w:t>
      </w:r>
      <w:r>
        <w:t xml:space="preserve"> se vám zde nemůže nic stát.</w:t>
      </w:r>
      <w:r>
        <w:tab/>
      </w:r>
      <w:r>
        <w:tab/>
      </w:r>
      <w:r>
        <w:tab/>
      </w:r>
      <w:proofErr w:type="spellStart"/>
      <w:r w:rsidRPr="00F73FFC">
        <w:rPr>
          <w:b/>
        </w:rPr>
        <w:t>Pu</w:t>
      </w:r>
      <w:proofErr w:type="spellEnd"/>
      <w:r w:rsidRPr="00F73FFC">
        <w:rPr>
          <w:b/>
        </w:rPr>
        <w:t xml:space="preserve"> podmínky</w:t>
      </w:r>
    </w:p>
    <w:p w:rsidR="003E4268" w:rsidRPr="003E4268" w:rsidRDefault="003E4268" w:rsidP="003E4268">
      <w:pPr>
        <w:pStyle w:val="Odstavecseseznamem"/>
        <w:rPr>
          <w:b/>
        </w:rPr>
      </w:pPr>
      <w:r w:rsidRPr="003E4268">
        <w:rPr>
          <w:b/>
        </w:rPr>
        <w:t>Pokud budete opatrní, nemůže se vám nic stát.</w:t>
      </w:r>
    </w:p>
    <w:p w:rsidR="00F73FFC" w:rsidRPr="003E4268" w:rsidRDefault="00F73FFC" w:rsidP="00F73FFC">
      <w:pPr>
        <w:pStyle w:val="Odstavecseseznamem"/>
        <w:numPr>
          <w:ilvl w:val="0"/>
          <w:numId w:val="1"/>
        </w:numPr>
      </w:pPr>
      <w:r w:rsidRPr="00D969C0">
        <w:rPr>
          <w:u w:val="single"/>
        </w:rPr>
        <w:t>Přes nepříznivé podmínky</w:t>
      </w:r>
      <w:r>
        <w:t xml:space="preserve"> svůj úkol splnil.</w:t>
      </w:r>
      <w:r>
        <w:tab/>
      </w:r>
      <w:r>
        <w:tab/>
      </w:r>
      <w:r>
        <w:tab/>
      </w:r>
      <w:proofErr w:type="spellStart"/>
      <w:r w:rsidRPr="00F73FFC">
        <w:rPr>
          <w:b/>
        </w:rPr>
        <w:t>Pu</w:t>
      </w:r>
      <w:proofErr w:type="spellEnd"/>
      <w:r w:rsidRPr="00F73FFC">
        <w:rPr>
          <w:b/>
        </w:rPr>
        <w:t xml:space="preserve"> přípustky</w:t>
      </w:r>
    </w:p>
    <w:p w:rsidR="003E4268" w:rsidRPr="003E4268" w:rsidRDefault="003E4268" w:rsidP="003E4268">
      <w:pPr>
        <w:pStyle w:val="Odstavecseseznamem"/>
        <w:rPr>
          <w:b/>
        </w:rPr>
      </w:pPr>
      <w:r w:rsidRPr="003E4268">
        <w:rPr>
          <w:b/>
        </w:rPr>
        <w:t>Přestože byly podmínky nepříznivé, svůj úkol splnil.</w:t>
      </w:r>
    </w:p>
    <w:p w:rsidR="00F73FFC" w:rsidRDefault="00F73FFC" w:rsidP="00F73FFC">
      <w:pPr>
        <w:pStyle w:val="Odstavecseseznamem"/>
      </w:pPr>
    </w:p>
    <w:p w:rsidR="003E4268" w:rsidRDefault="003E4268" w:rsidP="003E4268">
      <w:pPr>
        <w:pStyle w:val="Odstavecseseznamem"/>
        <w:ind w:left="360"/>
      </w:pPr>
    </w:p>
    <w:p w:rsidR="00F73FFC" w:rsidRDefault="00F73FFC" w:rsidP="00F73FFC">
      <w:pPr>
        <w:pStyle w:val="Odstavecseseznamem"/>
        <w:numPr>
          <w:ilvl w:val="0"/>
          <w:numId w:val="3"/>
        </w:numPr>
      </w:pPr>
      <w:r>
        <w:lastRenderedPageBreak/>
        <w:t>Vyznačené předměty nahraďte předměty vyjádřenými jiným slovním druhem. (Podle potřeby větu upravte)</w:t>
      </w:r>
    </w:p>
    <w:p w:rsidR="00F73FFC" w:rsidRDefault="00F73FFC" w:rsidP="00F73FFC">
      <w:pPr>
        <w:pStyle w:val="Odstavecseseznamem"/>
      </w:pPr>
    </w:p>
    <w:p w:rsidR="00F73FFC" w:rsidRDefault="00F73FFC" w:rsidP="00F73FFC">
      <w:pPr>
        <w:pStyle w:val="Odstavecseseznamem"/>
        <w:numPr>
          <w:ilvl w:val="0"/>
          <w:numId w:val="2"/>
        </w:numPr>
      </w:pPr>
      <w:proofErr w:type="gramStart"/>
      <w:r>
        <w:t>Toužil</w:t>
      </w:r>
      <w:proofErr w:type="gramEnd"/>
      <w:r>
        <w:t xml:space="preserve"> </w:t>
      </w:r>
      <w:r w:rsidRPr="00D969C0">
        <w:rPr>
          <w:u w:val="single"/>
        </w:rPr>
        <w:t>po vládě</w:t>
      </w:r>
      <w:r w:rsidR="003E4268">
        <w:t xml:space="preserve"> nade všemi.</w:t>
      </w:r>
      <w:r w:rsidR="003E4268">
        <w:tab/>
      </w:r>
      <w:r w:rsidR="003E4268">
        <w:tab/>
      </w:r>
      <w:r w:rsidR="003E4268">
        <w:tab/>
      </w:r>
      <w:r w:rsidR="003E4268">
        <w:tab/>
      </w:r>
      <w:proofErr w:type="gramStart"/>
      <w:r w:rsidR="003E4268" w:rsidRPr="003E4268">
        <w:rPr>
          <w:b/>
        </w:rPr>
        <w:t>Toužil</w:t>
      </w:r>
      <w:proofErr w:type="gramEnd"/>
      <w:r w:rsidR="003E4268" w:rsidRPr="003E4268">
        <w:rPr>
          <w:b/>
        </w:rPr>
        <w:t xml:space="preserve"> vládnout nade všemi.</w:t>
      </w:r>
    </w:p>
    <w:p w:rsidR="00F73FFC" w:rsidRPr="003E4268" w:rsidRDefault="00F73FFC" w:rsidP="00F73FFC">
      <w:pPr>
        <w:pStyle w:val="Odstavecseseznamem"/>
        <w:numPr>
          <w:ilvl w:val="0"/>
          <w:numId w:val="2"/>
        </w:numPr>
        <w:rPr>
          <w:b/>
        </w:rPr>
      </w:pPr>
      <w:proofErr w:type="gramStart"/>
      <w:r>
        <w:t>Chystal</w:t>
      </w:r>
      <w:proofErr w:type="gramEnd"/>
      <w:r>
        <w:t xml:space="preserve"> jsem se </w:t>
      </w:r>
      <w:r w:rsidRPr="00D969C0">
        <w:rPr>
          <w:u w:val="single"/>
        </w:rPr>
        <w:t>k odchodu</w:t>
      </w:r>
      <w:r>
        <w:t>.</w:t>
      </w:r>
      <w:r>
        <w:tab/>
      </w:r>
      <w:r w:rsidR="003E4268">
        <w:tab/>
      </w:r>
      <w:r w:rsidR="003E4268">
        <w:tab/>
      </w:r>
      <w:r w:rsidR="003E4268">
        <w:tab/>
      </w:r>
      <w:proofErr w:type="gramStart"/>
      <w:r w:rsidR="003E4268" w:rsidRPr="003E4268">
        <w:rPr>
          <w:b/>
        </w:rPr>
        <w:t>Chystal</w:t>
      </w:r>
      <w:proofErr w:type="gramEnd"/>
      <w:r w:rsidR="003E4268" w:rsidRPr="003E4268">
        <w:rPr>
          <w:b/>
        </w:rPr>
        <w:t xml:space="preserve"> jsem se odejít.</w:t>
      </w:r>
    </w:p>
    <w:p w:rsidR="00F73FFC" w:rsidRDefault="00F73FFC" w:rsidP="00F73FFC">
      <w:pPr>
        <w:pStyle w:val="Odstavecseseznamem"/>
        <w:numPr>
          <w:ilvl w:val="0"/>
          <w:numId w:val="2"/>
        </w:numPr>
      </w:pPr>
      <w:r>
        <w:t xml:space="preserve">Sestra mu </w:t>
      </w:r>
      <w:proofErr w:type="gramStart"/>
      <w:r>
        <w:t>pomohla</w:t>
      </w:r>
      <w:proofErr w:type="gramEnd"/>
      <w:r>
        <w:t xml:space="preserve"> </w:t>
      </w:r>
      <w:r w:rsidRPr="00D969C0">
        <w:rPr>
          <w:u w:val="single"/>
        </w:rPr>
        <w:t>nakoupit</w:t>
      </w:r>
      <w:r w:rsidR="003E4268">
        <w:t xml:space="preserve"> všechny dárky.</w:t>
      </w:r>
      <w:r w:rsidR="003E4268">
        <w:tab/>
      </w:r>
      <w:r w:rsidR="003E4268">
        <w:tab/>
      </w:r>
      <w:r w:rsidR="003E4268" w:rsidRPr="003E4268">
        <w:rPr>
          <w:b/>
        </w:rPr>
        <w:t xml:space="preserve">Sestra mu </w:t>
      </w:r>
      <w:proofErr w:type="gramStart"/>
      <w:r w:rsidR="003E4268" w:rsidRPr="003E4268">
        <w:rPr>
          <w:b/>
        </w:rPr>
        <w:t>pomohla</w:t>
      </w:r>
      <w:proofErr w:type="gramEnd"/>
      <w:r w:rsidR="003E4268" w:rsidRPr="003E4268">
        <w:rPr>
          <w:b/>
        </w:rPr>
        <w:t xml:space="preserve"> s nákupy všech dárků</w:t>
      </w:r>
      <w:r w:rsidR="003E4268">
        <w:t>.</w:t>
      </w:r>
    </w:p>
    <w:p w:rsidR="00F73FFC" w:rsidRDefault="00F73FFC" w:rsidP="00F73FFC">
      <w:pPr>
        <w:pStyle w:val="Odstavecseseznamem"/>
        <w:numPr>
          <w:ilvl w:val="0"/>
          <w:numId w:val="2"/>
        </w:numPr>
      </w:pPr>
      <w:proofErr w:type="gramStart"/>
      <w:r>
        <w:t>Snažil</w:t>
      </w:r>
      <w:proofErr w:type="gramEnd"/>
      <w:r>
        <w:t xml:space="preserve"> se svůj čin </w:t>
      </w:r>
      <w:r w:rsidRPr="00D969C0">
        <w:rPr>
          <w:u w:val="single"/>
        </w:rPr>
        <w:t>napravit</w:t>
      </w:r>
      <w:r w:rsidR="003E4268">
        <w:t>.</w:t>
      </w:r>
      <w:r w:rsidR="003E4268">
        <w:tab/>
      </w:r>
      <w:r w:rsidR="003E4268">
        <w:tab/>
      </w:r>
      <w:r w:rsidR="003E4268">
        <w:tab/>
      </w:r>
      <w:r w:rsidR="003E4268">
        <w:tab/>
      </w:r>
      <w:proofErr w:type="gramStart"/>
      <w:r w:rsidR="003E4268" w:rsidRPr="003E4268">
        <w:rPr>
          <w:b/>
        </w:rPr>
        <w:t>Snažil</w:t>
      </w:r>
      <w:proofErr w:type="gramEnd"/>
      <w:r w:rsidR="003E4268" w:rsidRPr="003E4268">
        <w:rPr>
          <w:b/>
        </w:rPr>
        <w:t xml:space="preserve"> se o nápravu svých činů.</w:t>
      </w:r>
    </w:p>
    <w:p w:rsidR="006D6EAE" w:rsidRPr="006D6EAE" w:rsidRDefault="00F73FFC" w:rsidP="006D6EAE">
      <w:pPr>
        <w:pStyle w:val="Odstavecseseznamem"/>
        <w:numPr>
          <w:ilvl w:val="0"/>
          <w:numId w:val="2"/>
        </w:numPr>
      </w:pPr>
      <w:proofErr w:type="gramStart"/>
      <w:r>
        <w:t>Chystal</w:t>
      </w:r>
      <w:proofErr w:type="gramEnd"/>
      <w:r>
        <w:t xml:space="preserve"> se </w:t>
      </w:r>
      <w:r w:rsidRPr="00F73FFC">
        <w:rPr>
          <w:u w:val="single"/>
        </w:rPr>
        <w:t>vyprávět</w:t>
      </w:r>
      <w:r>
        <w:t xml:space="preserve"> další příběh.</w:t>
      </w:r>
      <w:r>
        <w:tab/>
      </w:r>
      <w:r>
        <w:tab/>
      </w:r>
      <w:r>
        <w:tab/>
      </w:r>
      <w:proofErr w:type="gramStart"/>
      <w:r w:rsidR="006D6EAE" w:rsidRPr="006D6EAE">
        <w:rPr>
          <w:b/>
        </w:rPr>
        <w:t>Chystal</w:t>
      </w:r>
      <w:proofErr w:type="gramEnd"/>
      <w:r w:rsidR="006D6EAE" w:rsidRPr="006D6EAE">
        <w:rPr>
          <w:b/>
        </w:rPr>
        <w:t xml:space="preserve"> se na vyprávění dalšího příbě</w:t>
      </w:r>
      <w:r w:rsidR="006D6EAE">
        <w:rPr>
          <w:b/>
        </w:rPr>
        <w:t>h</w:t>
      </w:r>
      <w:r w:rsidR="006F34AD">
        <w:rPr>
          <w:b/>
        </w:rPr>
        <w:t>u.</w:t>
      </w:r>
    </w:p>
    <w:p w:rsidR="00F73FFC" w:rsidRPr="006D6EAE" w:rsidRDefault="00F73FFC" w:rsidP="006D6EAE">
      <w:pPr>
        <w:pStyle w:val="Odstavecseseznamem"/>
        <w:numPr>
          <w:ilvl w:val="0"/>
          <w:numId w:val="2"/>
        </w:numPr>
        <w:rPr>
          <w:b/>
        </w:rPr>
      </w:pPr>
      <w:r>
        <w:t xml:space="preserve">Byli odhodláni </w:t>
      </w:r>
      <w:r w:rsidRPr="006D6EAE">
        <w:rPr>
          <w:u w:val="single"/>
        </w:rPr>
        <w:t>k boji</w:t>
      </w:r>
      <w:r w:rsidR="006D6EAE">
        <w:t xml:space="preserve"> až do konečného vítězství.</w:t>
      </w:r>
      <w:r w:rsidR="006D6EAE">
        <w:tab/>
      </w:r>
      <w:r w:rsidR="009679E5">
        <w:br/>
      </w:r>
      <w:r w:rsidR="006D6EAE" w:rsidRPr="006D6EAE">
        <w:rPr>
          <w:b/>
        </w:rPr>
        <w:t>Byli odhodláni bojovat až do konečného</w:t>
      </w:r>
      <w:r w:rsidR="006D6EAE">
        <w:t xml:space="preserve"> </w:t>
      </w:r>
      <w:r w:rsidR="006D6EAE" w:rsidRPr="006D6EAE">
        <w:rPr>
          <w:b/>
        </w:rPr>
        <w:t>vítězství</w:t>
      </w:r>
      <w:r w:rsidR="006D6EAE">
        <w:rPr>
          <w:b/>
        </w:rPr>
        <w:t>.</w:t>
      </w:r>
    </w:p>
    <w:p w:rsidR="00F73FFC" w:rsidRDefault="00F73FFC" w:rsidP="00F73FFC"/>
    <w:p w:rsidR="00F73FFC" w:rsidRDefault="00F73FFC" w:rsidP="00F73FFC">
      <w:pPr>
        <w:pStyle w:val="Odstavecseseznamem"/>
        <w:numPr>
          <w:ilvl w:val="0"/>
          <w:numId w:val="3"/>
        </w:numPr>
      </w:pPr>
      <w:r>
        <w:t>Přívlastky neshodné nahraďte přívlastky shodnými.</w:t>
      </w:r>
    </w:p>
    <w:p w:rsidR="00F73FFC" w:rsidRDefault="00F73FFC" w:rsidP="00F73FFC">
      <w:pPr>
        <w:pStyle w:val="Odstavecseseznamem"/>
      </w:pPr>
    </w:p>
    <w:p w:rsidR="00F73FFC" w:rsidRDefault="00F73FFC" w:rsidP="00F73FFC">
      <w:pPr>
        <w:pStyle w:val="Odstavecseseznamem"/>
        <w:numPr>
          <w:ilvl w:val="0"/>
          <w:numId w:val="4"/>
        </w:numPr>
      </w:pPr>
      <w:r>
        <w:t xml:space="preserve">Lidé </w:t>
      </w:r>
      <w:r w:rsidRPr="00780001">
        <w:rPr>
          <w:u w:val="single"/>
        </w:rPr>
        <w:t>z venkova</w:t>
      </w:r>
      <w:r>
        <w:t xml:space="preserve"> dojíždějí častěji do Prahy za prací.</w:t>
      </w:r>
      <w:r>
        <w:tab/>
      </w:r>
      <w:r>
        <w:tab/>
      </w:r>
      <w:r w:rsidR="00CD316C">
        <w:rPr>
          <w:b/>
        </w:rPr>
        <w:t>v</w:t>
      </w:r>
      <w:r w:rsidRPr="00CD316C">
        <w:rPr>
          <w:b/>
        </w:rPr>
        <w:t xml:space="preserve">enkovští </w:t>
      </w:r>
    </w:p>
    <w:p w:rsidR="00F73FFC" w:rsidRPr="00CD316C" w:rsidRDefault="00F73FFC" w:rsidP="00F73FFC">
      <w:pPr>
        <w:pStyle w:val="Odstavecseseznamem"/>
        <w:numPr>
          <w:ilvl w:val="0"/>
          <w:numId w:val="4"/>
        </w:numPr>
        <w:rPr>
          <w:b/>
        </w:rPr>
      </w:pPr>
      <w:r>
        <w:t xml:space="preserve">Na lípě před naším domem se usadil roj </w:t>
      </w:r>
      <w:r w:rsidRPr="00780001">
        <w:rPr>
          <w:u w:val="single"/>
        </w:rPr>
        <w:t>včel</w:t>
      </w:r>
      <w:r>
        <w:t>.</w:t>
      </w:r>
      <w:r>
        <w:tab/>
      </w:r>
      <w:r>
        <w:tab/>
      </w:r>
      <w:r>
        <w:tab/>
      </w:r>
      <w:r w:rsidR="00CD316C">
        <w:rPr>
          <w:b/>
        </w:rPr>
        <w:t>v</w:t>
      </w:r>
      <w:r w:rsidR="003E4268">
        <w:rPr>
          <w:b/>
        </w:rPr>
        <w:t xml:space="preserve">čelí </w:t>
      </w:r>
    </w:p>
    <w:p w:rsidR="00F73FFC" w:rsidRDefault="00F73FFC" w:rsidP="00F73FFC">
      <w:pPr>
        <w:pStyle w:val="Odstavecseseznamem"/>
        <w:numPr>
          <w:ilvl w:val="0"/>
          <w:numId w:val="4"/>
        </w:numPr>
      </w:pPr>
      <w:r>
        <w:t xml:space="preserve">Básně </w:t>
      </w:r>
      <w:r w:rsidRPr="00780001">
        <w:rPr>
          <w:u w:val="single"/>
        </w:rPr>
        <w:t>Jana Nerudy</w:t>
      </w:r>
      <w:r>
        <w:t xml:space="preserve"> se mi velmi líbí.</w:t>
      </w:r>
      <w:r>
        <w:tab/>
      </w:r>
      <w:r>
        <w:tab/>
      </w:r>
      <w:r>
        <w:tab/>
      </w:r>
      <w:r>
        <w:tab/>
      </w:r>
      <w:r w:rsidR="00CD316C">
        <w:rPr>
          <w:b/>
        </w:rPr>
        <w:t>N</w:t>
      </w:r>
      <w:r w:rsidRPr="00CD316C">
        <w:rPr>
          <w:b/>
        </w:rPr>
        <w:t xml:space="preserve">erudovy </w:t>
      </w:r>
      <w:r>
        <w:tab/>
      </w:r>
    </w:p>
    <w:p w:rsidR="00F73FFC" w:rsidRDefault="00F73FFC" w:rsidP="00F73FFC">
      <w:pPr>
        <w:pStyle w:val="Odstavecseseznamem"/>
        <w:numPr>
          <w:ilvl w:val="0"/>
          <w:numId w:val="4"/>
        </w:numPr>
      </w:pPr>
      <w:r>
        <w:t xml:space="preserve">V parku bylo nastláno listí </w:t>
      </w:r>
      <w:r w:rsidRPr="00780001">
        <w:rPr>
          <w:u w:val="single"/>
        </w:rPr>
        <w:t>z dubu</w:t>
      </w:r>
      <w:r>
        <w:t>.</w:t>
      </w:r>
      <w:r>
        <w:tab/>
      </w:r>
      <w:r>
        <w:tab/>
      </w:r>
      <w:r>
        <w:tab/>
      </w:r>
      <w:r>
        <w:tab/>
      </w:r>
      <w:r w:rsidR="00CD316C">
        <w:rPr>
          <w:b/>
        </w:rPr>
        <w:t>d</w:t>
      </w:r>
      <w:r w:rsidR="00CD316C" w:rsidRPr="00CD316C">
        <w:rPr>
          <w:b/>
        </w:rPr>
        <w:t xml:space="preserve">ubové </w:t>
      </w:r>
    </w:p>
    <w:p w:rsidR="00F73FFC" w:rsidRDefault="006F34AD" w:rsidP="00F73FFC">
      <w:pPr>
        <w:pStyle w:val="Odstavecseseznamem"/>
        <w:numPr>
          <w:ilvl w:val="0"/>
          <w:numId w:val="4"/>
        </w:numPr>
      </w:pPr>
      <w:proofErr w:type="gramStart"/>
      <w:r>
        <w:t xml:space="preserve">Obyvatelé </w:t>
      </w:r>
      <w:r w:rsidR="00F73FFC">
        <w:t xml:space="preserve"> </w:t>
      </w:r>
      <w:r w:rsidR="00F73FFC" w:rsidRPr="00780001">
        <w:rPr>
          <w:u w:val="single"/>
        </w:rPr>
        <w:t>města</w:t>
      </w:r>
      <w:proofErr w:type="gramEnd"/>
      <w:r>
        <w:t xml:space="preserve"> se shromáždili</w:t>
      </w:r>
      <w:r w:rsidR="00F73FFC">
        <w:t xml:space="preserve"> na náměstí.</w:t>
      </w:r>
      <w:r w:rsidR="00CD316C">
        <w:tab/>
      </w:r>
      <w:r w:rsidR="00CD316C">
        <w:tab/>
      </w:r>
      <w:r>
        <w:rPr>
          <w:b/>
        </w:rPr>
        <w:tab/>
        <w:t>městští</w:t>
      </w:r>
      <w:r w:rsidR="00CD316C" w:rsidRPr="00CD316C">
        <w:rPr>
          <w:b/>
        </w:rPr>
        <w:t xml:space="preserve"> </w:t>
      </w:r>
    </w:p>
    <w:p w:rsidR="00F73FFC" w:rsidRPr="007105F1" w:rsidRDefault="00F73FFC" w:rsidP="00F73FFC">
      <w:pPr>
        <w:pStyle w:val="Odstavecseseznamem"/>
        <w:numPr>
          <w:ilvl w:val="0"/>
          <w:numId w:val="4"/>
        </w:numPr>
      </w:pPr>
      <w:r>
        <w:t xml:space="preserve">Sportovci odjeli na zájezd </w:t>
      </w:r>
      <w:r w:rsidRPr="00780001">
        <w:rPr>
          <w:u w:val="single"/>
        </w:rPr>
        <w:t>za hranice</w:t>
      </w:r>
      <w:r>
        <w:t xml:space="preserve">. </w:t>
      </w:r>
      <w:r w:rsidR="00CD316C">
        <w:tab/>
      </w:r>
      <w:r w:rsidR="00CD316C">
        <w:tab/>
      </w:r>
      <w:r w:rsidR="00CD316C">
        <w:tab/>
      </w:r>
      <w:r w:rsidR="00CD316C">
        <w:tab/>
      </w:r>
      <w:r w:rsidR="00CD316C">
        <w:rPr>
          <w:b/>
        </w:rPr>
        <w:t>z</w:t>
      </w:r>
      <w:r w:rsidR="00CD316C" w:rsidRPr="00CD316C">
        <w:rPr>
          <w:b/>
        </w:rPr>
        <w:t xml:space="preserve">ahraniční </w:t>
      </w:r>
    </w:p>
    <w:p w:rsidR="0017080B" w:rsidRPr="005D4579" w:rsidRDefault="0017080B" w:rsidP="005D4579"/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6B2" w:rsidRDefault="001D56B2" w:rsidP="00CA6778">
      <w:pPr>
        <w:spacing w:before="0" w:after="0"/>
      </w:pPr>
      <w:r>
        <w:separator/>
      </w:r>
    </w:p>
  </w:endnote>
  <w:endnote w:type="continuationSeparator" w:id="0">
    <w:p w:rsidR="001D56B2" w:rsidRDefault="001D56B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</w:t>
    </w:r>
    <w:r w:rsidR="00F73FFC">
      <w:rPr>
        <w:color w:val="808080" w:themeColor="background1" w:themeShade="80"/>
      </w:rPr>
      <w:t>k, je Mgr.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6B2" w:rsidRDefault="001D56B2" w:rsidP="00CA6778">
      <w:pPr>
        <w:spacing w:before="0" w:after="0"/>
      </w:pPr>
      <w:r>
        <w:separator/>
      </w:r>
    </w:p>
  </w:footnote>
  <w:footnote w:type="continuationSeparator" w:id="0">
    <w:p w:rsidR="001D56B2" w:rsidRDefault="001D56B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B0FFB"/>
    <w:multiLevelType w:val="hybridMultilevel"/>
    <w:tmpl w:val="6458EB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56020"/>
    <w:multiLevelType w:val="hybridMultilevel"/>
    <w:tmpl w:val="46D0FE62"/>
    <w:lvl w:ilvl="0" w:tplc="9D34722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15458"/>
    <w:multiLevelType w:val="hybridMultilevel"/>
    <w:tmpl w:val="2B14FA06"/>
    <w:lvl w:ilvl="0" w:tplc="75CEBD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F1D0E"/>
    <w:multiLevelType w:val="hybridMultilevel"/>
    <w:tmpl w:val="9CCE011A"/>
    <w:lvl w:ilvl="0" w:tplc="BBCE85A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/>
  <w:rsids>
    <w:rsidRoot w:val="00CD316C"/>
    <w:rsid w:val="00084AD2"/>
    <w:rsid w:val="000F645E"/>
    <w:rsid w:val="0015164B"/>
    <w:rsid w:val="0017080B"/>
    <w:rsid w:val="001D56B2"/>
    <w:rsid w:val="00235DCF"/>
    <w:rsid w:val="00247D1D"/>
    <w:rsid w:val="00252D2D"/>
    <w:rsid w:val="00281EB3"/>
    <w:rsid w:val="0028532C"/>
    <w:rsid w:val="00375125"/>
    <w:rsid w:val="003C040B"/>
    <w:rsid w:val="003C1173"/>
    <w:rsid w:val="003D1D48"/>
    <w:rsid w:val="003E4268"/>
    <w:rsid w:val="00441154"/>
    <w:rsid w:val="004513CC"/>
    <w:rsid w:val="004B0AD8"/>
    <w:rsid w:val="005C1954"/>
    <w:rsid w:val="005D4579"/>
    <w:rsid w:val="006347FB"/>
    <w:rsid w:val="006515B1"/>
    <w:rsid w:val="006516F6"/>
    <w:rsid w:val="00666590"/>
    <w:rsid w:val="00684206"/>
    <w:rsid w:val="006D6EAE"/>
    <w:rsid w:val="006F34AD"/>
    <w:rsid w:val="007269D6"/>
    <w:rsid w:val="007D1172"/>
    <w:rsid w:val="007D7918"/>
    <w:rsid w:val="009425C1"/>
    <w:rsid w:val="00947E9C"/>
    <w:rsid w:val="0095571A"/>
    <w:rsid w:val="009679E5"/>
    <w:rsid w:val="009C77DA"/>
    <w:rsid w:val="009F7171"/>
    <w:rsid w:val="00B72932"/>
    <w:rsid w:val="00BA5C7C"/>
    <w:rsid w:val="00BD446E"/>
    <w:rsid w:val="00CA6778"/>
    <w:rsid w:val="00CA68AF"/>
    <w:rsid w:val="00CD316C"/>
    <w:rsid w:val="00D062AE"/>
    <w:rsid w:val="00F23263"/>
    <w:rsid w:val="00F73FFC"/>
    <w:rsid w:val="00F76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F73FFC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132</TotalTime>
  <Pages>3</Pages>
  <Words>313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10</cp:revision>
  <dcterms:created xsi:type="dcterms:W3CDTF">2012-11-05T18:57:00Z</dcterms:created>
  <dcterms:modified xsi:type="dcterms:W3CDTF">2012-12-02T15:00:00Z</dcterms:modified>
</cp:coreProperties>
</file>