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4D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134D"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2A3B85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F4134D">
        <w:rPr>
          <w:rFonts w:ascii="Comic Sans MS" w:hAnsi="Comic Sans MS" w:cs="Comic Sans MS"/>
          <w:b/>
          <w:bCs/>
          <w:color w:val="024595"/>
          <w:sz w:val="54"/>
          <w:szCs w:val="54"/>
        </w:rPr>
        <w:t>Větné členy II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4134D" w:rsidRPr="009027CD" w:rsidRDefault="00F4134D" w:rsidP="00F4134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BD7B1A">
        <w:rPr>
          <w:sz w:val="24"/>
          <w:szCs w:val="24"/>
        </w:rPr>
        <w:lastRenderedPageBreak/>
        <w:t xml:space="preserve">Vytvořte větu, ve které bude </w:t>
      </w:r>
      <w:r w:rsidRPr="00BD7B1A">
        <w:rPr>
          <w:b/>
          <w:sz w:val="24"/>
          <w:szCs w:val="24"/>
        </w:rPr>
        <w:t>přísudek</w:t>
      </w:r>
      <w:r w:rsidRPr="00BD7B1A">
        <w:rPr>
          <w:sz w:val="24"/>
          <w:szCs w:val="24"/>
        </w:rPr>
        <w:t xml:space="preserve"> vyjádřen</w:t>
      </w:r>
      <w:r w:rsidRPr="009027CD">
        <w:rPr>
          <w:sz w:val="24"/>
          <w:szCs w:val="24"/>
        </w:rPr>
        <w:t>:</w:t>
      </w:r>
    </w:p>
    <w:p w:rsidR="00F4134D" w:rsidRPr="009027CD" w:rsidRDefault="00F4134D" w:rsidP="00F4134D">
      <w:pPr>
        <w:pStyle w:val="Odstavecseseznamem"/>
        <w:rPr>
          <w:sz w:val="24"/>
          <w:szCs w:val="24"/>
        </w:rPr>
      </w:pPr>
    </w:p>
    <w:p w:rsidR="00F4134D" w:rsidRPr="009027CD" w:rsidRDefault="00F4134D" w:rsidP="00F4134D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9027CD">
        <w:rPr>
          <w:sz w:val="24"/>
          <w:szCs w:val="24"/>
        </w:rPr>
        <w:t>zvratným slovesem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134D">
        <w:rPr>
          <w:b/>
          <w:sz w:val="24"/>
          <w:szCs w:val="24"/>
        </w:rPr>
        <w:t>Připravil si nové zadání</w:t>
      </w:r>
      <w:r>
        <w:rPr>
          <w:sz w:val="24"/>
          <w:szCs w:val="24"/>
        </w:rPr>
        <w:t>.</w:t>
      </w:r>
    </w:p>
    <w:p w:rsidR="00F4134D" w:rsidRPr="009027CD" w:rsidRDefault="00F4134D" w:rsidP="00F4134D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9027CD">
        <w:rPr>
          <w:sz w:val="24"/>
          <w:szCs w:val="24"/>
        </w:rPr>
        <w:t>jménem se sponou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134D">
        <w:rPr>
          <w:b/>
          <w:sz w:val="24"/>
          <w:szCs w:val="24"/>
        </w:rPr>
        <w:t>Ulice už byla prázdná</w:t>
      </w:r>
      <w:r>
        <w:rPr>
          <w:sz w:val="24"/>
          <w:szCs w:val="24"/>
        </w:rPr>
        <w:t>.</w:t>
      </w:r>
    </w:p>
    <w:p w:rsidR="00F4134D" w:rsidRPr="00F4134D" w:rsidRDefault="00F4134D" w:rsidP="00F4134D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 w:rsidRPr="009027CD">
        <w:rPr>
          <w:sz w:val="24"/>
          <w:szCs w:val="24"/>
        </w:rPr>
        <w:t xml:space="preserve">jménem </w:t>
      </w:r>
      <w:proofErr w:type="gramStart"/>
      <w:r w:rsidRPr="009027CD">
        <w:rPr>
          <w:sz w:val="24"/>
          <w:szCs w:val="24"/>
        </w:rPr>
        <w:t>beze</w:t>
      </w:r>
      <w:proofErr w:type="gramEnd"/>
      <w:r w:rsidRPr="009027CD">
        <w:rPr>
          <w:sz w:val="24"/>
          <w:szCs w:val="24"/>
        </w:rPr>
        <w:t xml:space="preserve"> spony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134D">
        <w:rPr>
          <w:b/>
          <w:sz w:val="24"/>
          <w:szCs w:val="24"/>
        </w:rPr>
        <w:t>Škola základ života.</w:t>
      </w:r>
    </w:p>
    <w:p w:rsidR="00F4134D" w:rsidRPr="00F4134D" w:rsidRDefault="00134B23" w:rsidP="00F4134D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c</w:t>
      </w:r>
      <w:r w:rsidR="00F4134D" w:rsidRPr="009027CD">
        <w:rPr>
          <w:sz w:val="24"/>
          <w:szCs w:val="24"/>
        </w:rPr>
        <w:t>itoslovcem</w:t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 w:rsidRPr="00F4134D">
        <w:rPr>
          <w:b/>
          <w:sz w:val="24"/>
          <w:szCs w:val="24"/>
        </w:rPr>
        <w:t>Vrabec frnk na větev.</w:t>
      </w:r>
      <w:r w:rsidR="00F4134D" w:rsidRPr="00F4134D">
        <w:rPr>
          <w:b/>
          <w:sz w:val="24"/>
          <w:szCs w:val="24"/>
        </w:rPr>
        <w:tab/>
      </w:r>
    </w:p>
    <w:p w:rsidR="00F4134D" w:rsidRPr="009027CD" w:rsidRDefault="00F4134D" w:rsidP="00F4134D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9027CD">
        <w:rPr>
          <w:sz w:val="24"/>
          <w:szCs w:val="24"/>
        </w:rPr>
        <w:t>slovesem plnovýznamovým i modálním</w:t>
      </w:r>
      <w:r>
        <w:rPr>
          <w:sz w:val="24"/>
          <w:szCs w:val="24"/>
        </w:rPr>
        <w:tab/>
      </w:r>
      <w:r w:rsidRPr="00F4134D">
        <w:rPr>
          <w:b/>
          <w:sz w:val="24"/>
          <w:szCs w:val="24"/>
        </w:rPr>
        <w:t>Smím ti dnes večer zavolat?</w:t>
      </w:r>
    </w:p>
    <w:p w:rsidR="00F4134D" w:rsidRPr="009027CD" w:rsidRDefault="00F4134D" w:rsidP="00F4134D">
      <w:pPr>
        <w:pStyle w:val="Odstavecseseznamem"/>
        <w:rPr>
          <w:sz w:val="24"/>
          <w:szCs w:val="24"/>
        </w:rPr>
      </w:pPr>
    </w:p>
    <w:p w:rsidR="00F4134D" w:rsidRPr="00BD7B1A" w:rsidRDefault="00F4134D" w:rsidP="00F4134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BD7B1A">
        <w:rPr>
          <w:sz w:val="24"/>
          <w:szCs w:val="24"/>
        </w:rPr>
        <w:t xml:space="preserve">Vytvořte větu, ve které bude </w:t>
      </w:r>
      <w:r w:rsidRPr="00BD7B1A">
        <w:rPr>
          <w:b/>
          <w:sz w:val="24"/>
          <w:szCs w:val="24"/>
        </w:rPr>
        <w:t>podmět</w:t>
      </w:r>
      <w:r w:rsidRPr="00BD7B1A">
        <w:rPr>
          <w:sz w:val="24"/>
          <w:szCs w:val="24"/>
        </w:rPr>
        <w:t xml:space="preserve"> vyjádřen:</w:t>
      </w:r>
    </w:p>
    <w:p w:rsidR="00F4134D" w:rsidRPr="009027CD" w:rsidRDefault="00F4134D" w:rsidP="00F4134D">
      <w:pPr>
        <w:pStyle w:val="Odstavecseseznamem"/>
        <w:rPr>
          <w:sz w:val="24"/>
          <w:szCs w:val="24"/>
        </w:rPr>
      </w:pPr>
    </w:p>
    <w:p w:rsidR="00F4134D" w:rsidRPr="00F4134D" w:rsidRDefault="00134B23" w:rsidP="00F4134D">
      <w:pPr>
        <w:pStyle w:val="Odstavecseseznamem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i</w:t>
      </w:r>
      <w:r w:rsidR="00F4134D" w:rsidRPr="009027CD">
        <w:rPr>
          <w:sz w:val="24"/>
          <w:szCs w:val="24"/>
        </w:rPr>
        <w:t>nfinitivem</w:t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 w:rsidRPr="00F4134D">
        <w:rPr>
          <w:b/>
          <w:sz w:val="24"/>
          <w:szCs w:val="24"/>
        </w:rPr>
        <w:t>Mlčet je tak snadné.</w:t>
      </w:r>
    </w:p>
    <w:p w:rsidR="00F4134D" w:rsidRPr="00F4134D" w:rsidRDefault="00F4134D" w:rsidP="00F4134D">
      <w:pPr>
        <w:pStyle w:val="Odstavecseseznamem"/>
        <w:numPr>
          <w:ilvl w:val="0"/>
          <w:numId w:val="3"/>
        </w:numPr>
        <w:rPr>
          <w:b/>
          <w:sz w:val="24"/>
          <w:szCs w:val="24"/>
        </w:rPr>
      </w:pPr>
      <w:r w:rsidRPr="009027CD">
        <w:rPr>
          <w:sz w:val="24"/>
          <w:szCs w:val="24"/>
        </w:rPr>
        <w:t>řadovou číslovkou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134D">
        <w:rPr>
          <w:b/>
          <w:sz w:val="24"/>
          <w:szCs w:val="24"/>
        </w:rPr>
        <w:t>Když se dva hádají, třetí se směje.</w:t>
      </w:r>
    </w:p>
    <w:p w:rsidR="00F4134D" w:rsidRPr="009027CD" w:rsidRDefault="00F4134D" w:rsidP="00F4134D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9027CD">
        <w:rPr>
          <w:sz w:val="24"/>
          <w:szCs w:val="24"/>
        </w:rPr>
        <w:t>zpodstatnělým přídavným jménem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134D">
        <w:rPr>
          <w:b/>
          <w:sz w:val="24"/>
          <w:szCs w:val="24"/>
        </w:rPr>
        <w:t>Sytý hladovému nevěří</w:t>
      </w:r>
      <w:r>
        <w:rPr>
          <w:sz w:val="24"/>
          <w:szCs w:val="24"/>
        </w:rPr>
        <w:t>.</w:t>
      </w:r>
    </w:p>
    <w:p w:rsidR="00F4134D" w:rsidRPr="009027CD" w:rsidRDefault="00F4134D" w:rsidP="00F4134D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9027CD">
        <w:rPr>
          <w:sz w:val="24"/>
          <w:szCs w:val="24"/>
        </w:rPr>
        <w:t>neurčitým zájmenem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134D">
        <w:rPr>
          <w:b/>
          <w:sz w:val="24"/>
          <w:szCs w:val="24"/>
        </w:rPr>
        <w:t>Přišli tam všichni</w:t>
      </w:r>
      <w:r>
        <w:rPr>
          <w:sz w:val="24"/>
          <w:szCs w:val="24"/>
        </w:rPr>
        <w:t>.</w:t>
      </w:r>
    </w:p>
    <w:p w:rsidR="00F4134D" w:rsidRPr="009027CD" w:rsidRDefault="00F4134D" w:rsidP="00F4134D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9027CD">
        <w:rPr>
          <w:sz w:val="24"/>
          <w:szCs w:val="24"/>
        </w:rPr>
        <w:t>záporným zájmenem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134D">
        <w:rPr>
          <w:b/>
          <w:sz w:val="24"/>
          <w:szCs w:val="24"/>
        </w:rPr>
        <w:t>Nikdo nám nic neřekl.</w:t>
      </w:r>
      <w:r>
        <w:rPr>
          <w:sz w:val="24"/>
          <w:szCs w:val="24"/>
        </w:rPr>
        <w:tab/>
      </w:r>
    </w:p>
    <w:p w:rsidR="00F4134D" w:rsidRPr="009027CD" w:rsidRDefault="00F4134D" w:rsidP="00F4134D">
      <w:pPr>
        <w:pStyle w:val="Odstavecseseznamem"/>
        <w:rPr>
          <w:sz w:val="24"/>
          <w:szCs w:val="24"/>
        </w:rPr>
      </w:pPr>
    </w:p>
    <w:p w:rsidR="00F4134D" w:rsidRPr="00BD7B1A" w:rsidRDefault="00F4134D" w:rsidP="00F4134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BD7B1A">
        <w:rPr>
          <w:sz w:val="24"/>
          <w:szCs w:val="24"/>
        </w:rPr>
        <w:t xml:space="preserve">Tvořte věty tak, aby </w:t>
      </w:r>
      <w:r w:rsidRPr="00BD7B1A">
        <w:rPr>
          <w:b/>
          <w:sz w:val="24"/>
          <w:szCs w:val="24"/>
        </w:rPr>
        <w:t>libovolné sloveso</w:t>
      </w:r>
      <w:r w:rsidRPr="00BD7B1A">
        <w:rPr>
          <w:sz w:val="24"/>
          <w:szCs w:val="24"/>
        </w:rPr>
        <w:t xml:space="preserve"> bylo ve funkci:</w:t>
      </w:r>
    </w:p>
    <w:p w:rsidR="00F4134D" w:rsidRPr="009027CD" w:rsidRDefault="00F4134D" w:rsidP="00F4134D">
      <w:pPr>
        <w:pStyle w:val="Odstavecseseznamem"/>
        <w:rPr>
          <w:sz w:val="24"/>
          <w:szCs w:val="24"/>
        </w:rPr>
      </w:pPr>
    </w:p>
    <w:p w:rsidR="00F4134D" w:rsidRPr="009027CD" w:rsidRDefault="00F4134D" w:rsidP="00F4134D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9027CD">
        <w:rPr>
          <w:sz w:val="24"/>
          <w:szCs w:val="24"/>
        </w:rPr>
        <w:t>přísudku jmenného se sponou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134D">
        <w:rPr>
          <w:b/>
          <w:sz w:val="24"/>
          <w:szCs w:val="24"/>
        </w:rPr>
        <w:t>Byl jsem tam zbytečně</w:t>
      </w:r>
      <w:r>
        <w:rPr>
          <w:sz w:val="24"/>
          <w:szCs w:val="24"/>
        </w:rPr>
        <w:t>.</w:t>
      </w:r>
    </w:p>
    <w:p w:rsidR="00F4134D" w:rsidRPr="009027CD" w:rsidRDefault="00F4134D" w:rsidP="00F4134D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9027CD">
        <w:rPr>
          <w:sz w:val="24"/>
          <w:szCs w:val="24"/>
        </w:rPr>
        <w:t>přísudku slovesného složeného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134D">
        <w:rPr>
          <w:b/>
          <w:sz w:val="24"/>
          <w:szCs w:val="24"/>
        </w:rPr>
        <w:t>Copak bych to nemohl zkusit?</w:t>
      </w:r>
    </w:p>
    <w:p w:rsidR="00F4134D" w:rsidRPr="009027CD" w:rsidRDefault="00134B23" w:rsidP="00F4134D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F4134D" w:rsidRPr="009027CD">
        <w:rPr>
          <w:sz w:val="24"/>
          <w:szCs w:val="24"/>
        </w:rPr>
        <w:t>řívlastku</w:t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F4134D">
        <w:rPr>
          <w:sz w:val="24"/>
          <w:szCs w:val="24"/>
        </w:rPr>
        <w:tab/>
      </w:r>
      <w:r w:rsidR="009A44B4" w:rsidRPr="009A44B4">
        <w:rPr>
          <w:b/>
          <w:sz w:val="24"/>
          <w:szCs w:val="24"/>
        </w:rPr>
        <w:t>Mám chuť vyřídit si s ní účty.</w:t>
      </w:r>
    </w:p>
    <w:p w:rsidR="00F4134D" w:rsidRPr="009A44B4" w:rsidRDefault="00134B23" w:rsidP="00F4134D">
      <w:pPr>
        <w:pStyle w:val="Odstavecseseznamem"/>
        <w:numPr>
          <w:ilvl w:val="0"/>
          <w:numId w:val="4"/>
        </w:numPr>
        <w:rPr>
          <w:b/>
          <w:sz w:val="24"/>
          <w:szCs w:val="24"/>
        </w:rPr>
      </w:pPr>
      <w:r>
        <w:rPr>
          <w:sz w:val="24"/>
          <w:szCs w:val="24"/>
        </w:rPr>
        <w:t>d</w:t>
      </w:r>
      <w:r w:rsidR="00F4134D" w:rsidRPr="009027CD">
        <w:rPr>
          <w:sz w:val="24"/>
          <w:szCs w:val="24"/>
        </w:rPr>
        <w:t>oplňku</w:t>
      </w:r>
      <w:r w:rsidR="009A44B4">
        <w:rPr>
          <w:sz w:val="24"/>
          <w:szCs w:val="24"/>
        </w:rPr>
        <w:tab/>
      </w:r>
      <w:r w:rsidR="009A44B4">
        <w:rPr>
          <w:sz w:val="24"/>
          <w:szCs w:val="24"/>
        </w:rPr>
        <w:tab/>
      </w:r>
      <w:r w:rsidR="009A44B4">
        <w:rPr>
          <w:sz w:val="24"/>
          <w:szCs w:val="24"/>
        </w:rPr>
        <w:tab/>
      </w:r>
      <w:r w:rsidR="009A44B4">
        <w:rPr>
          <w:sz w:val="24"/>
          <w:szCs w:val="24"/>
        </w:rPr>
        <w:tab/>
      </w:r>
      <w:r w:rsidR="009A44B4">
        <w:rPr>
          <w:sz w:val="24"/>
          <w:szCs w:val="24"/>
        </w:rPr>
        <w:tab/>
      </w:r>
      <w:r w:rsidR="009A44B4" w:rsidRPr="009A44B4">
        <w:rPr>
          <w:b/>
          <w:sz w:val="24"/>
          <w:szCs w:val="24"/>
        </w:rPr>
        <w:t>Viděl jsem ji tančit na plese.</w:t>
      </w:r>
    </w:p>
    <w:p w:rsidR="00F4134D" w:rsidRPr="009027CD" w:rsidRDefault="00134B23" w:rsidP="00F4134D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F4134D" w:rsidRPr="009027CD">
        <w:rPr>
          <w:sz w:val="24"/>
          <w:szCs w:val="24"/>
        </w:rPr>
        <w:t>odmětu</w:t>
      </w:r>
      <w:r w:rsidR="009A44B4">
        <w:rPr>
          <w:sz w:val="24"/>
          <w:szCs w:val="24"/>
        </w:rPr>
        <w:tab/>
      </w:r>
      <w:r w:rsidR="009A44B4">
        <w:rPr>
          <w:sz w:val="24"/>
          <w:szCs w:val="24"/>
        </w:rPr>
        <w:tab/>
      </w:r>
      <w:r w:rsidR="009A44B4">
        <w:rPr>
          <w:sz w:val="24"/>
          <w:szCs w:val="24"/>
        </w:rPr>
        <w:tab/>
      </w:r>
      <w:r w:rsidR="009A44B4">
        <w:rPr>
          <w:sz w:val="24"/>
          <w:szCs w:val="24"/>
        </w:rPr>
        <w:tab/>
      </w:r>
      <w:r w:rsidR="009A44B4">
        <w:rPr>
          <w:sz w:val="24"/>
          <w:szCs w:val="24"/>
        </w:rPr>
        <w:tab/>
      </w:r>
      <w:r w:rsidR="009A44B4" w:rsidRPr="009A44B4">
        <w:rPr>
          <w:b/>
          <w:sz w:val="24"/>
          <w:szCs w:val="24"/>
        </w:rPr>
        <w:t>Pomáhat druhým je ušlechtilé</w:t>
      </w:r>
      <w:r w:rsidR="009A44B4">
        <w:rPr>
          <w:sz w:val="24"/>
          <w:szCs w:val="24"/>
        </w:rPr>
        <w:t>.</w:t>
      </w:r>
    </w:p>
    <w:p w:rsidR="00F4134D" w:rsidRPr="009027CD" w:rsidRDefault="00F4134D" w:rsidP="00F4134D">
      <w:pPr>
        <w:pStyle w:val="Odstavecseseznamem"/>
        <w:rPr>
          <w:sz w:val="24"/>
          <w:szCs w:val="24"/>
        </w:rPr>
      </w:pPr>
    </w:p>
    <w:p w:rsidR="00F4134D" w:rsidRPr="00BD7B1A" w:rsidRDefault="00F4134D" w:rsidP="00F4134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BD7B1A">
        <w:rPr>
          <w:sz w:val="24"/>
          <w:szCs w:val="24"/>
        </w:rPr>
        <w:t>Podtrhni slova, která nejsou větnými členy:</w:t>
      </w:r>
    </w:p>
    <w:p w:rsidR="00F4134D" w:rsidRPr="009027CD" w:rsidRDefault="00F4134D" w:rsidP="00F4134D">
      <w:pPr>
        <w:pStyle w:val="Odstavecseseznamem"/>
        <w:rPr>
          <w:sz w:val="24"/>
          <w:szCs w:val="24"/>
        </w:rPr>
      </w:pPr>
    </w:p>
    <w:p w:rsidR="00F4134D" w:rsidRPr="009027CD" w:rsidRDefault="00F4134D" w:rsidP="00F4134D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9027CD">
        <w:rPr>
          <w:sz w:val="24"/>
          <w:szCs w:val="24"/>
        </w:rPr>
        <w:t xml:space="preserve">Dám ti vědět </w:t>
      </w:r>
      <w:r w:rsidRPr="009A44B4">
        <w:rPr>
          <w:sz w:val="24"/>
          <w:szCs w:val="24"/>
          <w:u w:val="single"/>
        </w:rPr>
        <w:t>prostřednictvím</w:t>
      </w:r>
      <w:r w:rsidRPr="009027CD">
        <w:rPr>
          <w:sz w:val="24"/>
          <w:szCs w:val="24"/>
        </w:rPr>
        <w:t xml:space="preserve"> mailu.</w:t>
      </w:r>
    </w:p>
    <w:p w:rsidR="00F4134D" w:rsidRPr="009027CD" w:rsidRDefault="00F4134D" w:rsidP="00F4134D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9027CD">
        <w:rPr>
          <w:sz w:val="24"/>
          <w:szCs w:val="24"/>
        </w:rPr>
        <w:t xml:space="preserve">Zavolám ti dnes večer, </w:t>
      </w:r>
      <w:r w:rsidRPr="009A44B4">
        <w:rPr>
          <w:sz w:val="24"/>
          <w:szCs w:val="24"/>
          <w:u w:val="single"/>
        </w:rPr>
        <w:t>případně</w:t>
      </w:r>
      <w:r w:rsidRPr="009027CD">
        <w:rPr>
          <w:sz w:val="24"/>
          <w:szCs w:val="24"/>
        </w:rPr>
        <w:t xml:space="preserve"> zítra ráno.</w:t>
      </w:r>
    </w:p>
    <w:p w:rsidR="00F4134D" w:rsidRPr="009027CD" w:rsidRDefault="00F4134D" w:rsidP="00F4134D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9027CD">
        <w:rPr>
          <w:sz w:val="24"/>
          <w:szCs w:val="24"/>
        </w:rPr>
        <w:t xml:space="preserve">Uvědomil </w:t>
      </w:r>
      <w:r w:rsidRPr="009A44B4">
        <w:rPr>
          <w:sz w:val="24"/>
          <w:szCs w:val="24"/>
          <w:u w:val="single"/>
        </w:rPr>
        <w:t>si</w:t>
      </w:r>
      <w:r w:rsidRPr="009027CD">
        <w:rPr>
          <w:sz w:val="24"/>
          <w:szCs w:val="24"/>
        </w:rPr>
        <w:t xml:space="preserve"> to včas.</w:t>
      </w:r>
    </w:p>
    <w:p w:rsidR="00F4134D" w:rsidRPr="009027CD" w:rsidRDefault="00F4134D" w:rsidP="00F4134D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9A44B4">
        <w:rPr>
          <w:sz w:val="24"/>
          <w:szCs w:val="24"/>
          <w:u w:val="single"/>
        </w:rPr>
        <w:t>Ať</w:t>
      </w:r>
      <w:r w:rsidRPr="009027CD">
        <w:rPr>
          <w:sz w:val="24"/>
          <w:szCs w:val="24"/>
        </w:rPr>
        <w:t xml:space="preserve"> ti to všechno dopadne dobře.</w:t>
      </w:r>
    </w:p>
    <w:p w:rsidR="00F4134D" w:rsidRDefault="00F4134D" w:rsidP="00F4134D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9A44B4">
        <w:rPr>
          <w:sz w:val="24"/>
          <w:szCs w:val="24"/>
          <w:u w:val="single"/>
        </w:rPr>
        <w:t>Fuj</w:t>
      </w:r>
      <w:r w:rsidRPr="009027CD">
        <w:rPr>
          <w:sz w:val="24"/>
          <w:szCs w:val="24"/>
        </w:rPr>
        <w:t xml:space="preserve">, to jsem </w:t>
      </w:r>
      <w:r w:rsidRPr="00495E99">
        <w:rPr>
          <w:sz w:val="24"/>
          <w:szCs w:val="24"/>
          <w:u w:val="single"/>
        </w:rPr>
        <w:t>se</w:t>
      </w:r>
      <w:r w:rsidRPr="009027CD">
        <w:rPr>
          <w:sz w:val="24"/>
          <w:szCs w:val="24"/>
        </w:rPr>
        <w:t xml:space="preserve"> lekl! </w:t>
      </w:r>
    </w:p>
    <w:p w:rsidR="00F4134D" w:rsidRDefault="00F4134D" w:rsidP="00F4134D">
      <w:pPr>
        <w:pStyle w:val="Odstavecseseznamem"/>
        <w:rPr>
          <w:sz w:val="24"/>
          <w:szCs w:val="24"/>
        </w:rPr>
      </w:pPr>
    </w:p>
    <w:p w:rsidR="00F4134D" w:rsidRDefault="00F4134D" w:rsidP="00F4134D">
      <w:pPr>
        <w:pStyle w:val="Odstavecseseznamem"/>
        <w:ind w:left="360"/>
        <w:rPr>
          <w:sz w:val="24"/>
          <w:szCs w:val="24"/>
        </w:rPr>
      </w:pPr>
    </w:p>
    <w:p w:rsidR="00F4134D" w:rsidRDefault="00F4134D" w:rsidP="00F4134D">
      <w:pPr>
        <w:pStyle w:val="Odstavecseseznamem"/>
        <w:ind w:left="360"/>
        <w:rPr>
          <w:sz w:val="24"/>
          <w:szCs w:val="24"/>
        </w:rPr>
      </w:pPr>
    </w:p>
    <w:p w:rsidR="00F4134D" w:rsidRDefault="00F4134D" w:rsidP="00F4134D">
      <w:pPr>
        <w:pStyle w:val="Odstavecseseznamem"/>
        <w:ind w:left="360"/>
        <w:rPr>
          <w:sz w:val="24"/>
          <w:szCs w:val="24"/>
        </w:rPr>
      </w:pPr>
    </w:p>
    <w:p w:rsidR="00F4134D" w:rsidRDefault="00F4134D" w:rsidP="00F4134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Přísudek se s podmětem shoduje v osobě a čísle. Shoda se u slovesného přísudku formálně projevuje koncovkami slovesného tvaru. </w:t>
      </w:r>
    </w:p>
    <w:p w:rsidR="00F4134D" w:rsidRPr="00BD7B1A" w:rsidRDefault="00F4134D" w:rsidP="00F4134D">
      <w:pPr>
        <w:pStyle w:val="Odstavecseseznamem"/>
        <w:ind w:left="360"/>
        <w:rPr>
          <w:sz w:val="24"/>
          <w:szCs w:val="24"/>
        </w:rPr>
      </w:pPr>
      <w:r w:rsidRPr="00BD7B1A">
        <w:rPr>
          <w:sz w:val="24"/>
          <w:szCs w:val="24"/>
        </w:rPr>
        <w:t>Následující věty převeďte do plurálu a přepište. Uveďte více možností, pokud to jde:</w:t>
      </w:r>
    </w:p>
    <w:p w:rsidR="00F4134D" w:rsidRPr="009027CD" w:rsidRDefault="00F4134D" w:rsidP="00F4134D">
      <w:pPr>
        <w:rPr>
          <w:sz w:val="24"/>
          <w:szCs w:val="24"/>
        </w:rPr>
      </w:pPr>
    </w:p>
    <w:p w:rsidR="00F4134D" w:rsidRDefault="009A44B4" w:rsidP="00F4134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Uzenáč byl v chutném nálevu.</w:t>
      </w:r>
    </w:p>
    <w:p w:rsidR="009A44B4" w:rsidRPr="009A44B4" w:rsidRDefault="009A44B4" w:rsidP="009A44B4">
      <w:pPr>
        <w:pStyle w:val="Odstavecseseznamem"/>
        <w:rPr>
          <w:b/>
          <w:sz w:val="24"/>
          <w:szCs w:val="24"/>
        </w:rPr>
      </w:pPr>
      <w:r w:rsidRPr="009A44B4">
        <w:rPr>
          <w:b/>
          <w:sz w:val="24"/>
          <w:szCs w:val="24"/>
        </w:rPr>
        <w:t>Uzenáči byli v chutném nálevu. Uzenáče byly v chutném nálevu.</w:t>
      </w:r>
    </w:p>
    <w:p w:rsidR="00F4134D" w:rsidRDefault="00F4134D" w:rsidP="00F4134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Bacil způsobil velmi vážné onemocnění.</w:t>
      </w:r>
    </w:p>
    <w:p w:rsidR="009A44B4" w:rsidRPr="00134B23" w:rsidRDefault="00134B23" w:rsidP="009A44B4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Bacili způsobili</w:t>
      </w:r>
      <w:r w:rsidRPr="00134B23">
        <w:rPr>
          <w:b/>
          <w:sz w:val="24"/>
          <w:szCs w:val="24"/>
        </w:rPr>
        <w:t xml:space="preserve"> velmi vážné onemocnění. Bacily způsobily velmi vážné onemocnění.</w:t>
      </w:r>
    </w:p>
    <w:p w:rsidR="00134B23" w:rsidRDefault="00F4134D" w:rsidP="00134B23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Sněhulák na slunci rychle roztál.</w:t>
      </w:r>
    </w:p>
    <w:p w:rsidR="00134B23" w:rsidRPr="00134B23" w:rsidRDefault="00134B23" w:rsidP="00134B23">
      <w:pPr>
        <w:pStyle w:val="Odstavecseseznamem"/>
        <w:rPr>
          <w:b/>
          <w:sz w:val="24"/>
          <w:szCs w:val="24"/>
        </w:rPr>
      </w:pPr>
      <w:r w:rsidRPr="00134B23">
        <w:rPr>
          <w:b/>
          <w:sz w:val="24"/>
          <w:szCs w:val="24"/>
        </w:rPr>
        <w:t>Sněhuláci na slunci rychle roztáli.</w:t>
      </w:r>
    </w:p>
    <w:p w:rsidR="00F4134D" w:rsidRDefault="00F4134D" w:rsidP="00F4134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Nosič ocelových konstrukcí neunesl nadměrnou zátěž.</w:t>
      </w:r>
    </w:p>
    <w:p w:rsidR="00134B23" w:rsidRPr="00134B23" w:rsidRDefault="00134B23" w:rsidP="00134B23">
      <w:pPr>
        <w:pStyle w:val="Odstavecseseznamem"/>
        <w:rPr>
          <w:b/>
          <w:sz w:val="24"/>
          <w:szCs w:val="24"/>
        </w:rPr>
      </w:pPr>
      <w:r w:rsidRPr="00134B23">
        <w:rPr>
          <w:b/>
          <w:sz w:val="24"/>
          <w:szCs w:val="24"/>
        </w:rPr>
        <w:t>Nosiče ocelových konstrukcí neunesly nadměrnou zátěž.</w:t>
      </w:r>
    </w:p>
    <w:p w:rsidR="00F4134D" w:rsidRDefault="00F4134D" w:rsidP="00F4134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Den rychle uplynul.</w:t>
      </w:r>
    </w:p>
    <w:p w:rsidR="00495F13" w:rsidRDefault="00134B23" w:rsidP="00495F13">
      <w:pPr>
        <w:pStyle w:val="Odstavecseseznamem"/>
        <w:rPr>
          <w:b/>
          <w:sz w:val="24"/>
          <w:szCs w:val="24"/>
        </w:rPr>
      </w:pPr>
      <w:r w:rsidRPr="00134B23">
        <w:rPr>
          <w:b/>
          <w:sz w:val="24"/>
          <w:szCs w:val="24"/>
        </w:rPr>
        <w:t xml:space="preserve">Dni rychle plynuly. Dny rychle plynuly. Dnové rychle </w:t>
      </w:r>
      <w:proofErr w:type="gramStart"/>
      <w:r w:rsidRPr="00134B23">
        <w:rPr>
          <w:b/>
          <w:sz w:val="24"/>
          <w:szCs w:val="24"/>
        </w:rPr>
        <w:t>plynuli</w:t>
      </w:r>
      <w:proofErr w:type="gramEnd"/>
      <w:r w:rsidRPr="00134B23">
        <w:rPr>
          <w:b/>
          <w:sz w:val="24"/>
          <w:szCs w:val="24"/>
        </w:rPr>
        <w:t>.</w:t>
      </w:r>
    </w:p>
    <w:p w:rsidR="00495F13" w:rsidRPr="00495F13" w:rsidRDefault="00495F13" w:rsidP="00495F13">
      <w:pPr>
        <w:pStyle w:val="Odstavecseseznamem"/>
        <w:numPr>
          <w:ilvl w:val="0"/>
          <w:numId w:val="6"/>
        </w:numPr>
        <w:rPr>
          <w:b/>
          <w:sz w:val="24"/>
          <w:szCs w:val="24"/>
        </w:rPr>
      </w:pPr>
      <w:r w:rsidRPr="00495F13">
        <w:rPr>
          <w:sz w:val="24"/>
          <w:szCs w:val="24"/>
        </w:rPr>
        <w:t>Nosič nám donesl zavazadla až na samotný vrchol.</w:t>
      </w:r>
    </w:p>
    <w:p w:rsidR="00495F13" w:rsidRPr="00495F13" w:rsidRDefault="00495F13" w:rsidP="00495F13">
      <w:pPr>
        <w:pStyle w:val="Odstavecseseznamem"/>
        <w:rPr>
          <w:b/>
          <w:sz w:val="24"/>
          <w:szCs w:val="24"/>
        </w:rPr>
      </w:pPr>
      <w:r w:rsidRPr="00495F13">
        <w:rPr>
          <w:b/>
          <w:sz w:val="24"/>
          <w:szCs w:val="24"/>
        </w:rPr>
        <w:t>Nosiči nám donesli zavazadla až na samotný vrchol.</w:t>
      </w:r>
    </w:p>
    <w:p w:rsidR="00495F13" w:rsidRDefault="00495F13" w:rsidP="00495F13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Vodič byl vyroben z kovu.</w:t>
      </w:r>
    </w:p>
    <w:p w:rsidR="00495F13" w:rsidRDefault="00495F13" w:rsidP="00495F13">
      <w:pPr>
        <w:pStyle w:val="Odstavecseseznamem"/>
        <w:rPr>
          <w:sz w:val="24"/>
          <w:szCs w:val="24"/>
        </w:rPr>
      </w:pPr>
      <w:r w:rsidRPr="00495F13">
        <w:rPr>
          <w:b/>
          <w:sz w:val="24"/>
          <w:szCs w:val="24"/>
        </w:rPr>
        <w:t>Vodiče byly vyrobeny z kovu</w:t>
      </w:r>
      <w:r>
        <w:rPr>
          <w:sz w:val="24"/>
          <w:szCs w:val="24"/>
        </w:rPr>
        <w:t>.</w:t>
      </w:r>
    </w:p>
    <w:p w:rsidR="00495F13" w:rsidRDefault="00495F13" w:rsidP="00495F13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Na konci cesty byl ukazatel směru.</w:t>
      </w:r>
    </w:p>
    <w:p w:rsidR="00495F13" w:rsidRPr="00495F13" w:rsidRDefault="00495F13" w:rsidP="00495F13">
      <w:pPr>
        <w:pStyle w:val="Odstavecseseznamem"/>
        <w:rPr>
          <w:b/>
          <w:sz w:val="24"/>
          <w:szCs w:val="24"/>
        </w:rPr>
      </w:pPr>
      <w:r w:rsidRPr="00495F13">
        <w:rPr>
          <w:b/>
          <w:sz w:val="24"/>
          <w:szCs w:val="24"/>
        </w:rPr>
        <w:t>Na konci cesty byly ukazatele směru. Na konci cesty byli ukazatelé směru.</w:t>
      </w:r>
    </w:p>
    <w:p w:rsidR="00495F13" w:rsidRDefault="00495F13" w:rsidP="00495F13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Papírový drak létal vysoko nad námi.</w:t>
      </w:r>
    </w:p>
    <w:p w:rsidR="00495F13" w:rsidRPr="00495F13" w:rsidRDefault="00495F13" w:rsidP="00495F13">
      <w:pPr>
        <w:pStyle w:val="Odstavecseseznamem"/>
        <w:rPr>
          <w:b/>
          <w:sz w:val="24"/>
          <w:szCs w:val="24"/>
        </w:rPr>
      </w:pPr>
      <w:r w:rsidRPr="00495F13">
        <w:rPr>
          <w:b/>
          <w:sz w:val="24"/>
          <w:szCs w:val="24"/>
        </w:rPr>
        <w:t>Papíroví draci létali vysoko nad námi.</w:t>
      </w:r>
    </w:p>
    <w:p w:rsidR="00495F13" w:rsidRDefault="00495F13" w:rsidP="00495F13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Dělitel byl podtržen dvakrát.</w:t>
      </w:r>
    </w:p>
    <w:p w:rsidR="00495F13" w:rsidRPr="00495F13" w:rsidRDefault="00495F13" w:rsidP="00495F13">
      <w:pPr>
        <w:pStyle w:val="Odstavecseseznamem"/>
        <w:rPr>
          <w:b/>
          <w:sz w:val="24"/>
          <w:szCs w:val="24"/>
        </w:rPr>
      </w:pPr>
      <w:r w:rsidRPr="00495F13">
        <w:rPr>
          <w:b/>
          <w:sz w:val="24"/>
          <w:szCs w:val="24"/>
        </w:rPr>
        <w:t xml:space="preserve">Dělitelé byli podtrženi </w:t>
      </w:r>
      <w:r>
        <w:rPr>
          <w:b/>
          <w:sz w:val="24"/>
          <w:szCs w:val="24"/>
        </w:rPr>
        <w:t>dvakrát. Dělitele byly podtrženy</w:t>
      </w:r>
      <w:r w:rsidRPr="00495F13">
        <w:rPr>
          <w:b/>
          <w:sz w:val="24"/>
          <w:szCs w:val="24"/>
        </w:rPr>
        <w:t xml:space="preserve"> dvakrát.</w:t>
      </w:r>
    </w:p>
    <w:p w:rsidR="00495F13" w:rsidRPr="009027CD" w:rsidRDefault="00495F13" w:rsidP="00495F13">
      <w:pPr>
        <w:pStyle w:val="Odstavecseseznamem"/>
        <w:rPr>
          <w:sz w:val="24"/>
          <w:szCs w:val="24"/>
        </w:rPr>
      </w:pPr>
    </w:p>
    <w:p w:rsidR="00F4134D" w:rsidRPr="009027CD" w:rsidRDefault="00F4134D" w:rsidP="00F4134D">
      <w:pPr>
        <w:pStyle w:val="Odstavecseseznamem"/>
        <w:rPr>
          <w:sz w:val="24"/>
          <w:szCs w:val="24"/>
        </w:rPr>
      </w:pPr>
    </w:p>
    <w:p w:rsidR="00F4134D" w:rsidRPr="009027CD" w:rsidRDefault="00F4134D" w:rsidP="00F4134D">
      <w:pPr>
        <w:rPr>
          <w:sz w:val="24"/>
          <w:szCs w:val="24"/>
        </w:rPr>
      </w:pP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7B5" w:rsidRDefault="008777B5" w:rsidP="00CA6778">
      <w:pPr>
        <w:spacing w:before="0" w:after="0"/>
      </w:pPr>
      <w:r>
        <w:separator/>
      </w:r>
    </w:p>
  </w:endnote>
  <w:endnote w:type="continuationSeparator" w:id="0">
    <w:p w:rsidR="008777B5" w:rsidRDefault="008777B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F4134D">
      <w:rPr>
        <w:color w:val="808080" w:themeColor="background1" w:themeShade="80"/>
      </w:rPr>
      <w:t>ak, je 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7B5" w:rsidRDefault="008777B5" w:rsidP="00CA6778">
      <w:pPr>
        <w:spacing w:before="0" w:after="0"/>
      </w:pPr>
      <w:r>
        <w:separator/>
      </w:r>
    </w:p>
  </w:footnote>
  <w:footnote w:type="continuationSeparator" w:id="0">
    <w:p w:rsidR="008777B5" w:rsidRDefault="008777B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48A9"/>
    <w:multiLevelType w:val="hybridMultilevel"/>
    <w:tmpl w:val="FCBAFC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2427D"/>
    <w:multiLevelType w:val="hybridMultilevel"/>
    <w:tmpl w:val="71A2F644"/>
    <w:lvl w:ilvl="0" w:tplc="10C83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E77FB"/>
    <w:multiLevelType w:val="hybridMultilevel"/>
    <w:tmpl w:val="5C7A09B8"/>
    <w:lvl w:ilvl="0" w:tplc="4C189A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80703"/>
    <w:multiLevelType w:val="hybridMultilevel"/>
    <w:tmpl w:val="85C0BEB8"/>
    <w:lvl w:ilvl="0" w:tplc="41D866B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8677C5"/>
    <w:multiLevelType w:val="hybridMultilevel"/>
    <w:tmpl w:val="67ACCF76"/>
    <w:lvl w:ilvl="0" w:tplc="72A216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17008"/>
    <w:multiLevelType w:val="hybridMultilevel"/>
    <w:tmpl w:val="366EAC9A"/>
    <w:lvl w:ilvl="0" w:tplc="27F8A7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9A44B4"/>
    <w:rsid w:val="00084AD2"/>
    <w:rsid w:val="00134B23"/>
    <w:rsid w:val="0015164B"/>
    <w:rsid w:val="0017080B"/>
    <w:rsid w:val="001B486F"/>
    <w:rsid w:val="00235DCF"/>
    <w:rsid w:val="00247D1D"/>
    <w:rsid w:val="00252D2D"/>
    <w:rsid w:val="00281EB3"/>
    <w:rsid w:val="002A3B85"/>
    <w:rsid w:val="003470E2"/>
    <w:rsid w:val="00375125"/>
    <w:rsid w:val="003C040B"/>
    <w:rsid w:val="003D1D48"/>
    <w:rsid w:val="00441154"/>
    <w:rsid w:val="004513CC"/>
    <w:rsid w:val="00495E99"/>
    <w:rsid w:val="00495F13"/>
    <w:rsid w:val="004B0AD8"/>
    <w:rsid w:val="004B1607"/>
    <w:rsid w:val="005D4579"/>
    <w:rsid w:val="006347FB"/>
    <w:rsid w:val="006515B1"/>
    <w:rsid w:val="006516F6"/>
    <w:rsid w:val="00666590"/>
    <w:rsid w:val="00684206"/>
    <w:rsid w:val="006D613F"/>
    <w:rsid w:val="007269D6"/>
    <w:rsid w:val="008777B5"/>
    <w:rsid w:val="00947E9C"/>
    <w:rsid w:val="009A44B4"/>
    <w:rsid w:val="009C77DA"/>
    <w:rsid w:val="00AE038E"/>
    <w:rsid w:val="00B27EFC"/>
    <w:rsid w:val="00BD446E"/>
    <w:rsid w:val="00BD7B1A"/>
    <w:rsid w:val="00CA6778"/>
    <w:rsid w:val="00CA68AF"/>
    <w:rsid w:val="00CC7F1F"/>
    <w:rsid w:val="00D05E3A"/>
    <w:rsid w:val="00DA2615"/>
    <w:rsid w:val="00F23263"/>
    <w:rsid w:val="00F41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F4134D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41</TotalTime>
  <Pages>1</Pages>
  <Words>321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lenovo</cp:lastModifiedBy>
  <cp:revision>9</cp:revision>
  <dcterms:created xsi:type="dcterms:W3CDTF">2012-11-12T15:58:00Z</dcterms:created>
  <dcterms:modified xsi:type="dcterms:W3CDTF">2012-12-01T08:53:00Z</dcterms:modified>
</cp:coreProperties>
</file>