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1E26">
        <w:rPr>
          <w:rFonts w:ascii="Comic Sans MS" w:hAnsi="Comic Sans MS" w:cs="Comic Sans MS"/>
          <w:b/>
          <w:bCs/>
          <w:color w:val="024595"/>
          <w:sz w:val="54"/>
          <w:szCs w:val="54"/>
        </w:rPr>
        <w:t>Útvary národního jazyka - dialekt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B1E26" w:rsidRDefault="008B1E26" w:rsidP="008B1E26">
      <w:pPr>
        <w:pStyle w:val="Odstavecseseznamem"/>
        <w:numPr>
          <w:ilvl w:val="0"/>
          <w:numId w:val="1"/>
        </w:numPr>
      </w:pPr>
      <w:r>
        <w:lastRenderedPageBreak/>
        <w:t>Rozhodněte, zda je tvrzení správné (S)nebo nesprávné (N):</w:t>
      </w:r>
    </w:p>
    <w:p w:rsidR="008B1E26" w:rsidRDefault="008B1E26" w:rsidP="008B1E26">
      <w:pPr>
        <w:pStyle w:val="Odstavecseseznamem"/>
      </w:pPr>
    </w:p>
    <w:p w:rsidR="008B1E26" w:rsidRDefault="008B1E26" w:rsidP="008B1E26">
      <w:pPr>
        <w:pStyle w:val="Odstavecseseznamem"/>
        <w:numPr>
          <w:ilvl w:val="0"/>
          <w:numId w:val="4"/>
        </w:numPr>
      </w:pPr>
      <w:r>
        <w:t>Dialektologie je odvětví jazykovědy, které se zabývá studiem nářečí.</w:t>
      </w:r>
      <w:r>
        <w:tab/>
      </w:r>
      <w:r>
        <w:tab/>
      </w:r>
      <w:r>
        <w:tab/>
      </w:r>
      <w:r w:rsidRPr="00437C9E">
        <w:rPr>
          <w:b/>
        </w:rPr>
        <w:t>S</w:t>
      </w:r>
      <w:r>
        <w:t>/N</w:t>
      </w:r>
    </w:p>
    <w:p w:rsidR="008B1E26" w:rsidRDefault="008B1E26" w:rsidP="008B1E26">
      <w:pPr>
        <w:pStyle w:val="Odstavecseseznamem"/>
        <w:numPr>
          <w:ilvl w:val="0"/>
          <w:numId w:val="4"/>
        </w:numPr>
      </w:pPr>
      <w:r>
        <w:t>Nářečí patří ke spisovným útvarům národního jazyka.</w:t>
      </w:r>
      <w:r>
        <w:tab/>
      </w:r>
      <w:r>
        <w:tab/>
      </w:r>
      <w:r>
        <w:tab/>
      </w:r>
      <w:r>
        <w:tab/>
      </w:r>
      <w:r>
        <w:tab/>
        <w:t>S/</w:t>
      </w:r>
      <w:r w:rsidRPr="00437C9E">
        <w:rPr>
          <w:b/>
        </w:rPr>
        <w:t>N</w:t>
      </w:r>
    </w:p>
    <w:p w:rsidR="008B1E26" w:rsidRDefault="008B1E26" w:rsidP="008B1E26">
      <w:pPr>
        <w:pStyle w:val="Odstavecseseznamem"/>
        <w:numPr>
          <w:ilvl w:val="0"/>
          <w:numId w:val="4"/>
        </w:numPr>
      </w:pPr>
      <w:r>
        <w:t>Nářeční mluva vznikla díky izolovanému feudálnímu vývoji v různých regionech.</w:t>
      </w:r>
      <w:r>
        <w:tab/>
      </w:r>
      <w:r>
        <w:tab/>
      </w:r>
      <w:r w:rsidRPr="00437C9E">
        <w:rPr>
          <w:b/>
        </w:rPr>
        <w:t>S</w:t>
      </w:r>
      <w:r>
        <w:t>/N</w:t>
      </w:r>
    </w:p>
    <w:p w:rsidR="008B1E26" w:rsidRDefault="008B1E26" w:rsidP="008B1E26">
      <w:pPr>
        <w:pStyle w:val="Odstavecseseznamem"/>
        <w:numPr>
          <w:ilvl w:val="0"/>
          <w:numId w:val="4"/>
        </w:numPr>
      </w:pPr>
      <w:r>
        <w:t>V současné době se nářeční rozdíly stírají, používá se především na venkově.</w:t>
      </w:r>
      <w:r>
        <w:tab/>
      </w:r>
      <w:r>
        <w:tab/>
      </w:r>
      <w:r w:rsidRPr="00437C9E">
        <w:rPr>
          <w:b/>
        </w:rPr>
        <w:t>S</w:t>
      </w:r>
      <w:r>
        <w:t>/N</w:t>
      </w:r>
    </w:p>
    <w:p w:rsidR="008B1E26" w:rsidRDefault="008B1E26" w:rsidP="008B1E26">
      <w:pPr>
        <w:pStyle w:val="Odstavecseseznamem"/>
        <w:numPr>
          <w:ilvl w:val="0"/>
          <w:numId w:val="4"/>
        </w:numPr>
      </w:pPr>
      <w:r>
        <w:t>Na Moravě rozlišujeme nářečí olomoucké, moravskoslovenské a lašské.</w:t>
      </w:r>
      <w:r>
        <w:tab/>
      </w:r>
      <w:r>
        <w:tab/>
      </w:r>
      <w:r>
        <w:tab/>
        <w:t>S/</w:t>
      </w:r>
      <w:r w:rsidRPr="00437C9E">
        <w:rPr>
          <w:b/>
        </w:rPr>
        <w:t>N</w:t>
      </w:r>
    </w:p>
    <w:p w:rsidR="008B1E26" w:rsidRDefault="008B1E26" w:rsidP="008B1E26">
      <w:pPr>
        <w:pStyle w:val="Odstavecseseznamem"/>
        <w:numPr>
          <w:ilvl w:val="0"/>
          <w:numId w:val="4"/>
        </w:numPr>
      </w:pPr>
      <w:r>
        <w:t>Lašské nářečí zasa</w:t>
      </w:r>
      <w:r w:rsidR="00334C3F">
        <w:t xml:space="preserve">huje do okolí Ostravy, Beskyd, </w:t>
      </w:r>
      <w:r>
        <w:t>a</w:t>
      </w:r>
      <w:r w:rsidR="00334C3F">
        <w:t>le i</w:t>
      </w:r>
      <w:r>
        <w:t xml:space="preserve"> do Polska.</w:t>
      </w:r>
      <w:r>
        <w:tab/>
      </w:r>
      <w:r>
        <w:tab/>
      </w:r>
      <w:r>
        <w:tab/>
      </w:r>
      <w:r w:rsidR="00334C3F">
        <w:tab/>
      </w:r>
      <w:r w:rsidRPr="00437C9E">
        <w:rPr>
          <w:b/>
        </w:rPr>
        <w:t>S</w:t>
      </w:r>
      <w:r>
        <w:t>/N</w:t>
      </w:r>
    </w:p>
    <w:p w:rsidR="008B1E26" w:rsidRDefault="008B1E26" w:rsidP="008B1E26">
      <w:pPr>
        <w:pStyle w:val="Odstavecseseznamem"/>
        <w:numPr>
          <w:ilvl w:val="0"/>
          <w:numId w:val="4"/>
        </w:numPr>
      </w:pPr>
      <w:r>
        <w:t>Známé jihovýchodní české nářečí z okolí Domažlic se jmenuje chodské.</w:t>
      </w:r>
      <w:r>
        <w:tab/>
      </w:r>
      <w:r>
        <w:tab/>
      </w:r>
      <w:r>
        <w:tab/>
        <w:t>S/</w:t>
      </w:r>
      <w:r w:rsidRPr="00437C9E">
        <w:rPr>
          <w:b/>
        </w:rPr>
        <w:t>N</w:t>
      </w:r>
    </w:p>
    <w:p w:rsidR="008B1E26" w:rsidRDefault="008B1E26" w:rsidP="008B1E26">
      <w:pPr>
        <w:pStyle w:val="Odstavecseseznamem"/>
        <w:numPr>
          <w:ilvl w:val="0"/>
          <w:numId w:val="4"/>
        </w:numPr>
      </w:pPr>
      <w:r>
        <w:t>V našem kraji v okolí Trutnova se setkáme s nářečím krkonošským.</w:t>
      </w:r>
      <w:r>
        <w:tab/>
      </w:r>
      <w:r>
        <w:tab/>
      </w:r>
      <w:r>
        <w:tab/>
      </w:r>
      <w:r>
        <w:tab/>
      </w:r>
      <w:r w:rsidRPr="00437C9E">
        <w:rPr>
          <w:b/>
        </w:rPr>
        <w:t>S</w:t>
      </w:r>
      <w:r>
        <w:t>/N</w:t>
      </w:r>
    </w:p>
    <w:p w:rsidR="008B1E26" w:rsidRDefault="008B1E26" w:rsidP="008B1E26">
      <w:pPr>
        <w:pStyle w:val="Odstavecseseznamem"/>
        <w:numPr>
          <w:ilvl w:val="0"/>
          <w:numId w:val="4"/>
        </w:numPr>
      </w:pPr>
      <w:r>
        <w:t>Valašské nářečí je podskupinou dialektu moravskoslovenského.</w:t>
      </w:r>
      <w:r>
        <w:tab/>
      </w:r>
      <w:r>
        <w:tab/>
      </w:r>
      <w:r>
        <w:tab/>
      </w:r>
      <w:r>
        <w:tab/>
      </w:r>
      <w:r w:rsidRPr="00437C9E">
        <w:rPr>
          <w:b/>
        </w:rPr>
        <w:t>S</w:t>
      </w:r>
      <w:r>
        <w:t>/N</w:t>
      </w:r>
    </w:p>
    <w:p w:rsidR="008B1E26" w:rsidRDefault="008B1E26" w:rsidP="008B1E26">
      <w:pPr>
        <w:pStyle w:val="Odstavecseseznamem"/>
        <w:numPr>
          <w:ilvl w:val="0"/>
          <w:numId w:val="4"/>
        </w:numPr>
      </w:pPr>
      <w:r>
        <w:t>Nářečí plní všechny funkce dorozumívacího jazyka.</w:t>
      </w:r>
      <w:r>
        <w:tab/>
      </w:r>
      <w:r>
        <w:tab/>
      </w:r>
      <w:r>
        <w:tab/>
      </w:r>
      <w:r>
        <w:tab/>
      </w:r>
      <w:r>
        <w:tab/>
      </w:r>
      <w:r>
        <w:tab/>
        <w:t>S/</w:t>
      </w:r>
      <w:r w:rsidRPr="00437C9E">
        <w:rPr>
          <w:b/>
        </w:rPr>
        <w:t>N</w:t>
      </w:r>
    </w:p>
    <w:p w:rsidR="008B1E26" w:rsidRDefault="008B1E26" w:rsidP="008B1E26">
      <w:pPr>
        <w:pStyle w:val="Odstavecseseznamem"/>
        <w:numPr>
          <w:ilvl w:val="0"/>
          <w:numId w:val="4"/>
        </w:numPr>
      </w:pPr>
      <w:r>
        <w:t>Příkladem postupného stírání hlavních nářečních znaků je obecná čeština.</w:t>
      </w:r>
      <w:r>
        <w:tab/>
      </w:r>
      <w:r>
        <w:tab/>
      </w:r>
      <w:r>
        <w:tab/>
      </w:r>
      <w:r w:rsidRPr="00437C9E">
        <w:rPr>
          <w:b/>
        </w:rPr>
        <w:t>S</w:t>
      </w:r>
      <w:r>
        <w:t>/N</w:t>
      </w:r>
    </w:p>
    <w:p w:rsidR="008B1E26" w:rsidRDefault="008B1E26" w:rsidP="008B1E26">
      <w:pPr>
        <w:pStyle w:val="Odstavecseseznamem"/>
        <w:ind w:left="1080"/>
      </w:pPr>
    </w:p>
    <w:p w:rsidR="008B1E26" w:rsidRDefault="008B1E26" w:rsidP="008B1E26">
      <w:pPr>
        <w:pStyle w:val="Odstavecseseznamem"/>
        <w:ind w:left="1080"/>
      </w:pPr>
    </w:p>
    <w:p w:rsidR="008B1E26" w:rsidRDefault="008B1E26" w:rsidP="008B1E26">
      <w:pPr>
        <w:pStyle w:val="Odstavecseseznamem"/>
        <w:numPr>
          <w:ilvl w:val="0"/>
          <w:numId w:val="1"/>
        </w:numPr>
      </w:pPr>
      <w:r>
        <w:t>Doplňte tabulku názvy jednotlivých nářečí, která se vyskytují na našem území.</w:t>
      </w:r>
    </w:p>
    <w:tbl>
      <w:tblPr>
        <w:tblStyle w:val="Mkatabulky"/>
        <w:tblW w:w="0" w:type="auto"/>
        <w:tblLook w:val="04A0"/>
      </w:tblPr>
      <w:tblGrid>
        <w:gridCol w:w="3259"/>
        <w:gridCol w:w="3259"/>
        <w:gridCol w:w="3260"/>
      </w:tblGrid>
      <w:tr w:rsidR="008B1E26" w:rsidTr="000326BF">
        <w:tc>
          <w:tcPr>
            <w:tcW w:w="3259" w:type="dxa"/>
          </w:tcPr>
          <w:p w:rsidR="008B1E26" w:rsidRDefault="008B1E26" w:rsidP="000326BF"/>
          <w:p w:rsidR="008B1E26" w:rsidRPr="00106450" w:rsidRDefault="008B1E26" w:rsidP="000326BF">
            <w:pPr>
              <w:rPr>
                <w:b/>
              </w:rPr>
            </w:pPr>
            <w:r w:rsidRPr="00106450">
              <w:rPr>
                <w:b/>
              </w:rPr>
              <w:t>ČESKÁ NÁŘ</w:t>
            </w:r>
            <w:r w:rsidR="00437C9E">
              <w:rPr>
                <w:b/>
              </w:rPr>
              <w:t>EČÍ</w:t>
            </w:r>
          </w:p>
        </w:tc>
        <w:tc>
          <w:tcPr>
            <w:tcW w:w="3259" w:type="dxa"/>
          </w:tcPr>
          <w:p w:rsidR="008B1E26" w:rsidRDefault="008B1E26" w:rsidP="000326BF"/>
          <w:p w:rsidR="00437C9E" w:rsidRDefault="00437C9E" w:rsidP="000326BF">
            <w:r>
              <w:t>české nářečí</w:t>
            </w:r>
          </w:p>
        </w:tc>
        <w:tc>
          <w:tcPr>
            <w:tcW w:w="3260" w:type="dxa"/>
          </w:tcPr>
          <w:p w:rsidR="008B1E26" w:rsidRDefault="008B1E26" w:rsidP="000326BF">
            <w:r>
              <w:t>a)</w:t>
            </w:r>
            <w:r w:rsidR="00437C9E">
              <w:t xml:space="preserve"> středočeské</w:t>
            </w:r>
          </w:p>
          <w:p w:rsidR="008B1E26" w:rsidRDefault="008B1E26" w:rsidP="000326BF">
            <w:r>
              <w:t>b)</w:t>
            </w:r>
            <w:r w:rsidR="00437C9E">
              <w:t xml:space="preserve"> jihozápadní - chodské</w:t>
            </w:r>
          </w:p>
          <w:p w:rsidR="008B1E26" w:rsidRPr="00106450" w:rsidRDefault="008B1E26" w:rsidP="000326BF">
            <w:r>
              <w:t>c)</w:t>
            </w:r>
            <w:r w:rsidR="00437C9E">
              <w:t xml:space="preserve"> severovýchodní - </w:t>
            </w:r>
            <w:r w:rsidR="00C07D8E">
              <w:t xml:space="preserve">  </w:t>
            </w:r>
            <w:r w:rsidR="00437C9E">
              <w:t>krkonošské</w:t>
            </w:r>
          </w:p>
        </w:tc>
      </w:tr>
      <w:tr w:rsidR="008B1E26" w:rsidTr="000326BF">
        <w:tc>
          <w:tcPr>
            <w:tcW w:w="3259" w:type="dxa"/>
            <w:vMerge w:val="restart"/>
          </w:tcPr>
          <w:p w:rsidR="008B1E26" w:rsidRDefault="008B1E26" w:rsidP="000326BF"/>
          <w:p w:rsidR="008B1E26" w:rsidRDefault="008B1E26" w:rsidP="000326BF"/>
          <w:p w:rsidR="008B1E26" w:rsidRPr="00106450" w:rsidRDefault="008B1E26" w:rsidP="000326BF">
            <w:pPr>
              <w:rPr>
                <w:b/>
              </w:rPr>
            </w:pPr>
            <w:r w:rsidRPr="00106450">
              <w:rPr>
                <w:b/>
              </w:rPr>
              <w:t>MORAVSKÁ NÁŘEČÍ</w:t>
            </w:r>
          </w:p>
        </w:tc>
        <w:tc>
          <w:tcPr>
            <w:tcW w:w="3259" w:type="dxa"/>
          </w:tcPr>
          <w:p w:rsidR="008B1E26" w:rsidRDefault="00437C9E" w:rsidP="00437C9E">
            <w:r>
              <w:t>hanácké</w:t>
            </w:r>
          </w:p>
        </w:tc>
        <w:tc>
          <w:tcPr>
            <w:tcW w:w="3260" w:type="dxa"/>
          </w:tcPr>
          <w:p w:rsidR="008B1E26" w:rsidRDefault="008B1E26" w:rsidP="000326BF"/>
        </w:tc>
      </w:tr>
      <w:tr w:rsidR="008B1E26" w:rsidTr="000326BF">
        <w:tc>
          <w:tcPr>
            <w:tcW w:w="3259" w:type="dxa"/>
            <w:vMerge/>
          </w:tcPr>
          <w:p w:rsidR="008B1E26" w:rsidRDefault="008B1E26" w:rsidP="000326BF"/>
        </w:tc>
        <w:tc>
          <w:tcPr>
            <w:tcW w:w="3259" w:type="dxa"/>
          </w:tcPr>
          <w:p w:rsidR="008B1E26" w:rsidRDefault="00437C9E" w:rsidP="00437C9E">
            <w:r>
              <w:t>lašské</w:t>
            </w:r>
          </w:p>
        </w:tc>
        <w:tc>
          <w:tcPr>
            <w:tcW w:w="3260" w:type="dxa"/>
          </w:tcPr>
          <w:p w:rsidR="008B1E26" w:rsidRDefault="008B1E26" w:rsidP="000326BF"/>
        </w:tc>
      </w:tr>
      <w:tr w:rsidR="008B1E26" w:rsidTr="000326BF">
        <w:tc>
          <w:tcPr>
            <w:tcW w:w="3259" w:type="dxa"/>
            <w:vMerge/>
          </w:tcPr>
          <w:p w:rsidR="008B1E26" w:rsidRDefault="008B1E26" w:rsidP="000326BF"/>
        </w:tc>
        <w:tc>
          <w:tcPr>
            <w:tcW w:w="3259" w:type="dxa"/>
          </w:tcPr>
          <w:p w:rsidR="008B1E26" w:rsidRDefault="00437C9E" w:rsidP="000326BF">
            <w:r>
              <w:t>moravskoslovenské</w:t>
            </w:r>
          </w:p>
        </w:tc>
        <w:tc>
          <w:tcPr>
            <w:tcW w:w="3260" w:type="dxa"/>
          </w:tcPr>
          <w:p w:rsidR="008B1E26" w:rsidRDefault="008B1E26" w:rsidP="000326BF">
            <w:r>
              <w:t>a)</w:t>
            </w:r>
            <w:r w:rsidR="00437C9E">
              <w:t xml:space="preserve"> slovácké</w:t>
            </w:r>
          </w:p>
          <w:p w:rsidR="008B1E26" w:rsidRDefault="008B1E26" w:rsidP="000326BF">
            <w:r>
              <w:t>b)</w:t>
            </w:r>
            <w:r w:rsidR="00437C9E">
              <w:t xml:space="preserve"> valašské</w:t>
            </w:r>
          </w:p>
          <w:p w:rsidR="008B1E26" w:rsidRDefault="008B1E26" w:rsidP="000326BF">
            <w:r>
              <w:t>c)</w:t>
            </w:r>
            <w:r w:rsidR="00437C9E">
              <w:t xml:space="preserve"> kopaničářské</w:t>
            </w:r>
          </w:p>
        </w:tc>
      </w:tr>
    </w:tbl>
    <w:p w:rsidR="008B1E26" w:rsidRDefault="008B1E26" w:rsidP="008B1E26"/>
    <w:p w:rsidR="008B1E26" w:rsidRDefault="008B1E26" w:rsidP="008B1E26"/>
    <w:p w:rsidR="008B1E26" w:rsidRDefault="008B1E26" w:rsidP="008B1E26">
      <w:pPr>
        <w:pStyle w:val="Odstavecseseznamem"/>
      </w:pPr>
    </w:p>
    <w:p w:rsidR="008B1E26" w:rsidRDefault="008B1E26" w:rsidP="008B1E26">
      <w:pPr>
        <w:pStyle w:val="Odstavecseseznamem"/>
        <w:numPr>
          <w:ilvl w:val="0"/>
          <w:numId w:val="1"/>
        </w:numPr>
      </w:pPr>
      <w:r>
        <w:t>Ze kterého nářečí jsou vypůjčeny následující příklady?</w:t>
      </w:r>
    </w:p>
    <w:p w:rsidR="008B1E26" w:rsidRDefault="008B1E26" w:rsidP="008B1E26">
      <w:pPr>
        <w:pStyle w:val="Odstavecseseznamem"/>
        <w:numPr>
          <w:ilvl w:val="0"/>
          <w:numId w:val="2"/>
        </w:numPr>
      </w:pPr>
      <w:proofErr w:type="spellStart"/>
      <w:r>
        <w:t>Syncy</w:t>
      </w:r>
      <w:proofErr w:type="spellEnd"/>
      <w:r>
        <w:t xml:space="preserve"> </w:t>
      </w:r>
      <w:proofErr w:type="spellStart"/>
      <w:r>
        <w:t>pravja</w:t>
      </w:r>
      <w:proofErr w:type="spellEnd"/>
      <w:r>
        <w:t xml:space="preserve"> strykovi, že </w:t>
      </w:r>
      <w:proofErr w:type="spellStart"/>
      <w:r>
        <w:t>mus</w:t>
      </w:r>
      <w:proofErr w:type="spellEnd"/>
      <w:r>
        <w:t xml:space="preserve">´a </w:t>
      </w:r>
      <w:proofErr w:type="spellStart"/>
      <w:r>
        <w:t>išć</w:t>
      </w:r>
      <w:proofErr w:type="spellEnd"/>
      <w:r>
        <w:t xml:space="preserve"> </w:t>
      </w:r>
      <w:proofErr w:type="spellStart"/>
      <w:r>
        <w:t>cojak</w:t>
      </w:r>
      <w:proofErr w:type="spellEnd"/>
      <w:r>
        <w:t xml:space="preserve"> </w:t>
      </w:r>
      <w:proofErr w:type="spellStart"/>
      <w:r>
        <w:t>najhone</w:t>
      </w:r>
      <w:r w:rsidR="00437C9E">
        <w:t>mši</w:t>
      </w:r>
      <w:proofErr w:type="spellEnd"/>
      <w:r w:rsidR="00437C9E">
        <w:t xml:space="preserve"> </w:t>
      </w:r>
      <w:proofErr w:type="spellStart"/>
      <w:r w:rsidR="00437C9E">
        <w:t>vyvozem</w:t>
      </w:r>
      <w:proofErr w:type="spellEnd"/>
      <w:r w:rsidR="00437C9E">
        <w:t>.</w:t>
      </w:r>
      <w:r w:rsidR="00437C9E">
        <w:tab/>
      </w:r>
      <w:r w:rsidR="00437C9E">
        <w:tab/>
      </w:r>
      <w:r w:rsidR="00437C9E" w:rsidRPr="00437C9E">
        <w:rPr>
          <w:b/>
        </w:rPr>
        <w:t>lašské</w:t>
      </w:r>
    </w:p>
    <w:p w:rsidR="008B1E26" w:rsidRDefault="008B1E26" w:rsidP="008B1E26">
      <w:pPr>
        <w:pStyle w:val="Odstavecseseznamem"/>
        <w:numPr>
          <w:ilvl w:val="0"/>
          <w:numId w:val="2"/>
        </w:numPr>
      </w:pPr>
      <w:proofErr w:type="spellStart"/>
      <w:r>
        <w:t>Ogaři</w:t>
      </w:r>
      <w:proofErr w:type="spellEnd"/>
      <w:r>
        <w:t xml:space="preserve"> </w:t>
      </w:r>
      <w:proofErr w:type="spellStart"/>
      <w:r>
        <w:t>pravíja</w:t>
      </w:r>
      <w:proofErr w:type="spellEnd"/>
      <w:r>
        <w:t xml:space="preserve"> strýcovi, že </w:t>
      </w:r>
      <w:proofErr w:type="spellStart"/>
      <w:r>
        <w:t>musíja</w:t>
      </w:r>
      <w:proofErr w:type="spellEnd"/>
      <w:r>
        <w:t xml:space="preserve"> ať co </w:t>
      </w:r>
      <w:proofErr w:type="spellStart"/>
      <w:r>
        <w:t>najrychlejši</w:t>
      </w:r>
      <w:proofErr w:type="spellEnd"/>
      <w:r>
        <w:t xml:space="preserve"> </w:t>
      </w:r>
      <w:proofErr w:type="spellStart"/>
      <w:r>
        <w:t>h</w:t>
      </w:r>
      <w:r w:rsidR="00437C9E">
        <w:t>lybokú</w:t>
      </w:r>
      <w:proofErr w:type="spellEnd"/>
      <w:r w:rsidR="00437C9E">
        <w:t xml:space="preserve"> </w:t>
      </w:r>
      <w:proofErr w:type="spellStart"/>
      <w:r w:rsidR="00437C9E">
        <w:t>cestú</w:t>
      </w:r>
      <w:proofErr w:type="spellEnd"/>
      <w:r w:rsidR="00437C9E">
        <w:t>.</w:t>
      </w:r>
      <w:r w:rsidR="00437C9E">
        <w:tab/>
      </w:r>
      <w:r w:rsidR="00437C9E">
        <w:tab/>
      </w:r>
      <w:r w:rsidR="00437C9E" w:rsidRPr="00437C9E">
        <w:rPr>
          <w:b/>
        </w:rPr>
        <w:t>moravskoslovenské</w:t>
      </w:r>
    </w:p>
    <w:p w:rsidR="008B1E26" w:rsidRDefault="008B1E26" w:rsidP="008B1E26">
      <w:pPr>
        <w:pStyle w:val="Odstavecseseznamem"/>
        <w:numPr>
          <w:ilvl w:val="0"/>
          <w:numId w:val="2"/>
        </w:numPr>
      </w:pPr>
      <w:r>
        <w:t xml:space="preserve">Chlapci </w:t>
      </w:r>
      <w:proofErr w:type="spellStart"/>
      <w:r>
        <w:t>řikajó</w:t>
      </w:r>
      <w:proofErr w:type="spellEnd"/>
      <w:r>
        <w:t xml:space="preserve"> strýcovi, že </w:t>
      </w:r>
      <w:proofErr w:type="spellStart"/>
      <w:r>
        <w:t>musijó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co </w:t>
      </w:r>
      <w:proofErr w:type="spellStart"/>
      <w:r>
        <w:t>nérich</w:t>
      </w:r>
      <w:r w:rsidR="00437C9E">
        <w:t>léš</w:t>
      </w:r>
      <w:proofErr w:type="spellEnd"/>
      <w:r w:rsidR="00437C9E">
        <w:t xml:space="preserve"> </w:t>
      </w:r>
      <w:proofErr w:type="spellStart"/>
      <w:r w:rsidR="00437C9E">
        <w:t>hóvozem</w:t>
      </w:r>
      <w:proofErr w:type="spellEnd"/>
      <w:r w:rsidR="00437C9E">
        <w:t>.</w:t>
      </w:r>
      <w:r w:rsidR="00437C9E">
        <w:tab/>
      </w:r>
      <w:r w:rsidR="00437C9E">
        <w:tab/>
      </w:r>
      <w:r w:rsidR="00437C9E">
        <w:tab/>
      </w:r>
      <w:r w:rsidR="00437C9E" w:rsidRPr="00437C9E">
        <w:rPr>
          <w:b/>
        </w:rPr>
        <w:t>hanácké</w:t>
      </w:r>
    </w:p>
    <w:p w:rsidR="008B1E26" w:rsidRPr="00437C9E" w:rsidRDefault="008B1E26" w:rsidP="008B1E26">
      <w:pPr>
        <w:pStyle w:val="Odstavecseseznamem"/>
        <w:numPr>
          <w:ilvl w:val="0"/>
          <w:numId w:val="2"/>
        </w:numPr>
        <w:rPr>
          <w:b/>
        </w:rPr>
      </w:pPr>
      <w:r>
        <w:t xml:space="preserve">Hoši </w:t>
      </w:r>
      <w:proofErr w:type="spellStart"/>
      <w:r>
        <w:t>povídaj</w:t>
      </w:r>
      <w:proofErr w:type="spellEnd"/>
      <w:r>
        <w:t xml:space="preserve"> </w:t>
      </w:r>
      <w:proofErr w:type="spellStart"/>
      <w:r>
        <w:t>strejcoj</w:t>
      </w:r>
      <w:proofErr w:type="spellEnd"/>
      <w:r>
        <w:t xml:space="preserve">, že </w:t>
      </w:r>
      <w:proofErr w:type="spellStart"/>
      <w:r>
        <w:t>musej</w:t>
      </w:r>
      <w:proofErr w:type="spellEnd"/>
      <w:r>
        <w:t xml:space="preserve"> jít co </w:t>
      </w:r>
      <w:proofErr w:type="spellStart"/>
      <w:r>
        <w:t>nejrichl</w:t>
      </w:r>
      <w:r w:rsidR="00437C9E">
        <w:t>ejc</w:t>
      </w:r>
      <w:proofErr w:type="spellEnd"/>
      <w:r w:rsidR="00437C9E">
        <w:t xml:space="preserve"> </w:t>
      </w:r>
      <w:proofErr w:type="spellStart"/>
      <w:r w:rsidR="00437C9E">
        <w:t>ouvozem</w:t>
      </w:r>
      <w:proofErr w:type="spellEnd"/>
      <w:r w:rsidR="00437C9E">
        <w:t>.</w:t>
      </w:r>
      <w:r w:rsidR="00437C9E">
        <w:tab/>
      </w:r>
      <w:r w:rsidR="00437C9E">
        <w:tab/>
      </w:r>
      <w:r w:rsidR="00437C9E">
        <w:tab/>
      </w:r>
      <w:r w:rsidR="003D265E">
        <w:rPr>
          <w:b/>
        </w:rPr>
        <w:t>o</w:t>
      </w:r>
      <w:r w:rsidR="00437C9E" w:rsidRPr="00437C9E">
        <w:rPr>
          <w:b/>
        </w:rPr>
        <w:t>becn</w:t>
      </w:r>
      <w:r w:rsidR="003D265E">
        <w:rPr>
          <w:b/>
        </w:rPr>
        <w:t>á čeština</w:t>
      </w:r>
    </w:p>
    <w:p w:rsidR="008B1E26" w:rsidRPr="00BA52CF" w:rsidRDefault="008B1E26" w:rsidP="003D265E">
      <w:pPr>
        <w:jc w:val="right"/>
        <w:rPr>
          <w:rFonts w:asciiTheme="minorHAnsi" w:hAnsiTheme="minorHAnsi"/>
          <w:i/>
        </w:rPr>
      </w:pPr>
      <w:r w:rsidRPr="00BA52CF">
        <w:rPr>
          <w:rFonts w:asciiTheme="minorHAnsi" w:hAnsiTheme="minorHAnsi"/>
          <w:i/>
        </w:rPr>
        <w:t>(obec</w:t>
      </w:r>
      <w:r w:rsidR="003D265E">
        <w:rPr>
          <w:rFonts w:asciiTheme="minorHAnsi" w:hAnsiTheme="minorHAnsi"/>
          <w:i/>
        </w:rPr>
        <w:t>ná čeština</w:t>
      </w:r>
      <w:r w:rsidRPr="00BA52CF">
        <w:rPr>
          <w:rFonts w:asciiTheme="minorHAnsi" w:hAnsiTheme="minorHAnsi"/>
          <w:i/>
        </w:rPr>
        <w:t>, hanácké, sle</w:t>
      </w:r>
      <w:r>
        <w:rPr>
          <w:rFonts w:asciiTheme="minorHAnsi" w:hAnsiTheme="minorHAnsi"/>
          <w:i/>
        </w:rPr>
        <w:t>zské, moravskoslovenské</w:t>
      </w:r>
      <w:r w:rsidRPr="00BA52CF">
        <w:rPr>
          <w:rFonts w:asciiTheme="minorHAnsi" w:hAnsiTheme="minorHAnsi"/>
          <w:i/>
        </w:rPr>
        <w:t>)</w:t>
      </w:r>
    </w:p>
    <w:p w:rsidR="008B1E26" w:rsidRDefault="008B1E26" w:rsidP="008B1E26"/>
    <w:p w:rsidR="008B1E26" w:rsidRDefault="008B1E26" w:rsidP="008B1E26">
      <w:pPr>
        <w:pStyle w:val="Odstavecseseznamem"/>
        <w:numPr>
          <w:ilvl w:val="0"/>
          <w:numId w:val="1"/>
        </w:numPr>
      </w:pPr>
      <w:r>
        <w:t>Který typ nářečí je parafrázován v následující ukázce? Pokuste se doplnit místo,</w:t>
      </w:r>
      <w:r w:rsidR="001E3D8A">
        <w:t xml:space="preserve"> které v replice Bystrozrakého </w:t>
      </w:r>
      <w:r>
        <w:t>chybí.</w:t>
      </w:r>
    </w:p>
    <w:p w:rsidR="008B1E26" w:rsidRDefault="008B1E26" w:rsidP="008B1E26">
      <w:pPr>
        <w:pStyle w:val="Odstavecseseznamem"/>
      </w:pPr>
    </w:p>
    <w:p w:rsidR="008B1E26" w:rsidRPr="000B31CA" w:rsidRDefault="008B1E26" w:rsidP="00C07D8E">
      <w:pPr>
        <w:pStyle w:val="Odstavecseseznamem"/>
        <w:numPr>
          <w:ilvl w:val="0"/>
          <w:numId w:val="7"/>
        </w:numPr>
        <w:jc w:val="both"/>
        <w:rPr>
          <w:i/>
        </w:rPr>
      </w:pPr>
      <w:r w:rsidRPr="00C07D8E">
        <w:rPr>
          <w:b/>
          <w:i/>
        </w:rPr>
        <w:t>Bystrozraký</w:t>
      </w:r>
      <w:r w:rsidRPr="000B31CA">
        <w:rPr>
          <w:i/>
        </w:rPr>
        <w:t>: Jsme my to ale hlupáci. Zapomněli jsme, že už jsme v cizím kraji. Ten člověk nám vůbec nemůže rozumět.  Ještě že mě s sebou máte. Podle</w:t>
      </w:r>
      <w:r w:rsidR="00437C9E">
        <w:rPr>
          <w:i/>
        </w:rPr>
        <w:t xml:space="preserve"> klobouku soudím, že jsme </w:t>
      </w:r>
      <w:proofErr w:type="gramStart"/>
      <w:r w:rsidR="00437C9E">
        <w:rPr>
          <w:i/>
        </w:rPr>
        <w:t xml:space="preserve">na  </w:t>
      </w:r>
      <w:r w:rsidR="00437C9E" w:rsidRPr="00437C9E">
        <w:rPr>
          <w:b/>
          <w:i/>
        </w:rPr>
        <w:t>CHODSKU</w:t>
      </w:r>
      <w:proofErr w:type="gramEnd"/>
    </w:p>
    <w:p w:rsidR="008B1E26" w:rsidRDefault="008B1E26" w:rsidP="00C07D8E">
      <w:pPr>
        <w:pStyle w:val="Odstavecseseznamem"/>
        <w:ind w:firstLine="360"/>
        <w:jc w:val="both"/>
        <w:rPr>
          <w:i/>
        </w:rPr>
      </w:pPr>
      <w:proofErr w:type="spellStart"/>
      <w:r w:rsidRPr="000B31CA">
        <w:rPr>
          <w:i/>
        </w:rPr>
        <w:t>Huž</w:t>
      </w:r>
      <w:proofErr w:type="spellEnd"/>
      <w:r w:rsidRPr="000B31CA">
        <w:rPr>
          <w:i/>
        </w:rPr>
        <w:t xml:space="preserve"> je to tak! Hrom </w:t>
      </w:r>
      <w:proofErr w:type="spellStart"/>
      <w:r w:rsidRPr="000B31CA">
        <w:rPr>
          <w:i/>
        </w:rPr>
        <w:t>haby</w:t>
      </w:r>
      <w:proofErr w:type="spellEnd"/>
      <w:r w:rsidRPr="000B31CA">
        <w:rPr>
          <w:i/>
        </w:rPr>
        <w:t xml:space="preserve"> to toho </w:t>
      </w:r>
      <w:proofErr w:type="spellStart"/>
      <w:r w:rsidRPr="000B31CA">
        <w:rPr>
          <w:i/>
        </w:rPr>
        <w:t>huhodíl</w:t>
      </w:r>
      <w:proofErr w:type="spellEnd"/>
      <w:r w:rsidRPr="000B31CA">
        <w:rPr>
          <w:i/>
        </w:rPr>
        <w:t xml:space="preserve">. Ještě že jsem se </w:t>
      </w:r>
      <w:proofErr w:type="spellStart"/>
      <w:r w:rsidRPr="000B31CA">
        <w:rPr>
          <w:i/>
        </w:rPr>
        <w:t>hučíl</w:t>
      </w:r>
      <w:proofErr w:type="spellEnd"/>
      <w:r w:rsidRPr="000B31CA">
        <w:rPr>
          <w:i/>
        </w:rPr>
        <w:t xml:space="preserve"> cizím </w:t>
      </w:r>
      <w:proofErr w:type="spellStart"/>
      <w:r w:rsidRPr="000B31CA">
        <w:rPr>
          <w:i/>
        </w:rPr>
        <w:t>řečím</w:t>
      </w:r>
      <w:proofErr w:type="spellEnd"/>
      <w:r w:rsidRPr="000B31CA">
        <w:rPr>
          <w:i/>
        </w:rPr>
        <w:t>. (…)</w:t>
      </w:r>
    </w:p>
    <w:p w:rsidR="00E51CA8" w:rsidRDefault="00E51CA8" w:rsidP="00C07D8E">
      <w:pPr>
        <w:pStyle w:val="Odstavecseseznamem"/>
        <w:ind w:firstLine="360"/>
        <w:jc w:val="both"/>
        <w:rPr>
          <w:i/>
        </w:rPr>
      </w:pPr>
    </w:p>
    <w:p w:rsidR="00E51CA8" w:rsidRPr="00E51CA8" w:rsidRDefault="00E51CA8" w:rsidP="00C07D8E">
      <w:pPr>
        <w:pStyle w:val="Odstavecseseznamem"/>
        <w:ind w:firstLine="360"/>
        <w:jc w:val="both"/>
        <w:rPr>
          <w:b/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E51CA8">
        <w:rPr>
          <w:b/>
          <w:i/>
        </w:rPr>
        <w:t>Chodské nářečí</w:t>
      </w:r>
      <w:r w:rsidRPr="00E51CA8">
        <w:rPr>
          <w:b/>
          <w:i/>
        </w:rPr>
        <w:tab/>
      </w:r>
      <w:r w:rsidRPr="00E51CA8">
        <w:rPr>
          <w:b/>
          <w:i/>
        </w:rPr>
        <w:tab/>
      </w:r>
      <w:r w:rsidRPr="00E51CA8">
        <w:rPr>
          <w:b/>
          <w:i/>
        </w:rPr>
        <w:tab/>
      </w:r>
      <w:r w:rsidRPr="00E51CA8">
        <w:rPr>
          <w:b/>
          <w:i/>
        </w:rPr>
        <w:tab/>
      </w:r>
      <w:r w:rsidRPr="00E51CA8">
        <w:rPr>
          <w:b/>
          <w:i/>
        </w:rPr>
        <w:tab/>
      </w:r>
      <w:r w:rsidRPr="00E51CA8">
        <w:rPr>
          <w:b/>
          <w:i/>
        </w:rPr>
        <w:tab/>
      </w:r>
      <w:r w:rsidRPr="00E51CA8">
        <w:rPr>
          <w:b/>
          <w:i/>
        </w:rPr>
        <w:tab/>
      </w:r>
      <w:r w:rsidRPr="00E51CA8">
        <w:rPr>
          <w:b/>
          <w:i/>
        </w:rPr>
        <w:tab/>
      </w:r>
      <w:r w:rsidRPr="00E51CA8">
        <w:rPr>
          <w:b/>
          <w:i/>
        </w:rPr>
        <w:tab/>
      </w:r>
      <w:r w:rsidRPr="00E51CA8">
        <w:rPr>
          <w:b/>
          <w:i/>
        </w:rPr>
        <w:tab/>
      </w:r>
      <w:r w:rsidRPr="00E51CA8">
        <w:rPr>
          <w:b/>
          <w:i/>
        </w:rPr>
        <w:tab/>
      </w:r>
      <w:r w:rsidRPr="00E51CA8">
        <w:rPr>
          <w:b/>
          <w:i/>
        </w:rPr>
        <w:tab/>
      </w:r>
    </w:p>
    <w:p w:rsidR="00E51CA8" w:rsidRDefault="00E51CA8" w:rsidP="00C07D8E">
      <w:pPr>
        <w:pStyle w:val="Odstavecseseznamem"/>
        <w:numPr>
          <w:ilvl w:val="0"/>
          <w:numId w:val="8"/>
        </w:numPr>
        <w:jc w:val="both"/>
        <w:rPr>
          <w:i/>
        </w:rPr>
      </w:pPr>
      <w:r w:rsidRPr="00C07D8E">
        <w:rPr>
          <w:b/>
          <w:i/>
        </w:rPr>
        <w:t>Bystrozraký</w:t>
      </w:r>
      <w:r>
        <w:rPr>
          <w:i/>
        </w:rPr>
        <w:t xml:space="preserve">: Je to pocestný! (Sáhne pocestnému na oděv.) Podle houně soudím, že jsme </w:t>
      </w:r>
      <w:proofErr w:type="gramStart"/>
      <w:r>
        <w:rPr>
          <w:i/>
        </w:rPr>
        <w:t xml:space="preserve">na  </w:t>
      </w:r>
      <w:r w:rsidRPr="00E51CA8">
        <w:rPr>
          <w:b/>
          <w:i/>
        </w:rPr>
        <w:t>LAŠSKU</w:t>
      </w:r>
      <w:proofErr w:type="gramEnd"/>
      <w:r>
        <w:rPr>
          <w:i/>
        </w:rPr>
        <w:t xml:space="preserve">. Tuž </w:t>
      </w:r>
      <w:proofErr w:type="spellStart"/>
      <w:r>
        <w:rPr>
          <w:i/>
        </w:rPr>
        <w:t>vitam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če</w:t>
      </w:r>
      <w:proofErr w:type="spellEnd"/>
      <w:r>
        <w:rPr>
          <w:i/>
        </w:rPr>
        <w:t xml:space="preserve"> do </w:t>
      </w:r>
      <w:proofErr w:type="spellStart"/>
      <w:r>
        <w:rPr>
          <w:i/>
        </w:rPr>
        <w:t>nas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Vitam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če</w:t>
      </w:r>
      <w:proofErr w:type="spellEnd"/>
      <w:r>
        <w:rPr>
          <w:i/>
        </w:rPr>
        <w:t xml:space="preserve">. Dobry den, </w:t>
      </w:r>
      <w:proofErr w:type="spellStart"/>
      <w:r>
        <w:rPr>
          <w:i/>
        </w:rPr>
        <w:t>mačičko</w:t>
      </w:r>
      <w:proofErr w:type="spellEnd"/>
      <w:r>
        <w:rPr>
          <w:i/>
        </w:rPr>
        <w:t xml:space="preserve">, tuž jak? </w:t>
      </w:r>
      <w:proofErr w:type="spellStart"/>
      <w:r>
        <w:rPr>
          <w:i/>
        </w:rPr>
        <w:t>Žaden</w:t>
      </w:r>
      <w:proofErr w:type="spellEnd"/>
      <w:r>
        <w:rPr>
          <w:i/>
        </w:rPr>
        <w:t xml:space="preserve"> člověk </w:t>
      </w:r>
      <w:proofErr w:type="spellStart"/>
      <w:r>
        <w:rPr>
          <w:i/>
        </w:rPr>
        <w:t>neuvěři</w:t>
      </w:r>
      <w:proofErr w:type="spellEnd"/>
      <w:r>
        <w:rPr>
          <w:i/>
        </w:rPr>
        <w:t xml:space="preserve">, jak se šveci myju. Hlavu </w:t>
      </w:r>
      <w:proofErr w:type="spellStart"/>
      <w:r>
        <w:rPr>
          <w:i/>
        </w:rPr>
        <w:t>strči</w:t>
      </w:r>
      <w:proofErr w:type="spellEnd"/>
      <w:r>
        <w:rPr>
          <w:i/>
        </w:rPr>
        <w:t xml:space="preserve"> do </w:t>
      </w:r>
      <w:proofErr w:type="spellStart"/>
      <w:r>
        <w:rPr>
          <w:i/>
        </w:rPr>
        <w:t>putenky</w:t>
      </w:r>
      <w:proofErr w:type="spellEnd"/>
      <w:r>
        <w:rPr>
          <w:i/>
        </w:rPr>
        <w:t xml:space="preserve"> po </w:t>
      </w:r>
      <w:proofErr w:type="spellStart"/>
      <w:r>
        <w:rPr>
          <w:i/>
        </w:rPr>
        <w:t>řici</w:t>
      </w:r>
      <w:proofErr w:type="spellEnd"/>
      <w:r>
        <w:rPr>
          <w:i/>
        </w:rPr>
        <w:t xml:space="preserve"> se biju.</w:t>
      </w:r>
    </w:p>
    <w:p w:rsidR="00E51CA8" w:rsidRDefault="00E51CA8" w:rsidP="00C07D8E">
      <w:pPr>
        <w:pStyle w:val="Odstavecseseznamem"/>
        <w:ind w:left="1080"/>
        <w:jc w:val="both"/>
        <w:rPr>
          <w:i/>
        </w:rPr>
      </w:pPr>
    </w:p>
    <w:p w:rsidR="00E51CA8" w:rsidRPr="002621E0" w:rsidRDefault="00E51CA8" w:rsidP="00C07D8E">
      <w:pPr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E51CA8">
        <w:rPr>
          <w:rFonts w:asciiTheme="minorHAnsi" w:hAnsiTheme="minorHAnsi"/>
          <w:b/>
          <w:i/>
        </w:rPr>
        <w:t>Lašské nářečí</w:t>
      </w:r>
      <w:r w:rsidRPr="00E51CA8">
        <w:rPr>
          <w:rFonts w:asciiTheme="minorHAnsi" w:hAnsiTheme="minorHAnsi"/>
          <w:b/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E51CA8" w:rsidRDefault="00E51CA8" w:rsidP="00C07D8E">
      <w:pPr>
        <w:pStyle w:val="Odstavecseseznamem"/>
        <w:numPr>
          <w:ilvl w:val="0"/>
          <w:numId w:val="8"/>
        </w:numPr>
        <w:jc w:val="both"/>
        <w:rPr>
          <w:i/>
        </w:rPr>
      </w:pPr>
      <w:r w:rsidRPr="00C07D8E">
        <w:rPr>
          <w:b/>
          <w:i/>
        </w:rPr>
        <w:t>Bystrozraký</w:t>
      </w:r>
      <w:r>
        <w:rPr>
          <w:i/>
        </w:rPr>
        <w:t xml:space="preserve">: Zeširoka rozkročené na úrodné </w:t>
      </w:r>
      <w:proofErr w:type="spellStart"/>
      <w:r>
        <w:rPr>
          <w:i/>
        </w:rPr>
        <w:t>hródě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Zme</w:t>
      </w:r>
      <w:proofErr w:type="spellEnd"/>
      <w:r>
        <w:rPr>
          <w:i/>
        </w:rPr>
        <w:t xml:space="preserve"> na </w:t>
      </w:r>
      <w:r w:rsidRPr="00E51CA8">
        <w:rPr>
          <w:b/>
          <w:i/>
        </w:rPr>
        <w:t>HANÉ</w:t>
      </w:r>
      <w:r>
        <w:rPr>
          <w:i/>
        </w:rPr>
        <w:t xml:space="preserve">, přátelé. Tož </w:t>
      </w:r>
      <w:proofErr w:type="spellStart"/>
      <w:r>
        <w:rPr>
          <w:i/>
        </w:rPr>
        <w:t>stréco</w:t>
      </w:r>
      <w:proofErr w:type="spellEnd"/>
      <w:r>
        <w:rPr>
          <w:i/>
        </w:rPr>
        <w:t xml:space="preserve">, kdepak </w:t>
      </w:r>
      <w:proofErr w:type="spellStart"/>
      <w:r>
        <w:rPr>
          <w:i/>
        </w:rPr>
        <w:t>toť</w:t>
      </w:r>
      <w:proofErr w:type="spellEnd"/>
      <w:r>
        <w:rPr>
          <w:i/>
        </w:rPr>
        <w:t xml:space="preserve"> vede cesta na toto … královské hradisko?</w:t>
      </w:r>
    </w:p>
    <w:p w:rsidR="00E51CA8" w:rsidRDefault="00E51CA8" w:rsidP="00C07D8E">
      <w:pPr>
        <w:pStyle w:val="Odstavecseseznamem"/>
        <w:ind w:left="1080"/>
        <w:jc w:val="both"/>
        <w:rPr>
          <w:i/>
        </w:rPr>
      </w:pPr>
      <w:r>
        <w:rPr>
          <w:i/>
        </w:rPr>
        <w:t>(…)</w:t>
      </w:r>
    </w:p>
    <w:p w:rsidR="00E51CA8" w:rsidRPr="00C41335" w:rsidRDefault="00E51CA8" w:rsidP="00C07D8E">
      <w:pPr>
        <w:pStyle w:val="Odstavecseseznamem"/>
        <w:ind w:left="1080"/>
        <w:jc w:val="both"/>
        <w:rPr>
          <w:i/>
        </w:rPr>
      </w:pPr>
      <w:r>
        <w:rPr>
          <w:i/>
        </w:rPr>
        <w:t xml:space="preserve">Tož si to, </w:t>
      </w:r>
      <w:proofErr w:type="spellStart"/>
      <w:r>
        <w:rPr>
          <w:i/>
        </w:rPr>
        <w:t>stréco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rozmeslite</w:t>
      </w:r>
      <w:proofErr w:type="spellEnd"/>
      <w:r>
        <w:rPr>
          <w:i/>
        </w:rPr>
        <w:t xml:space="preserve">, pořádně si to v kotrbě přeberte, </w:t>
      </w:r>
      <w:proofErr w:type="spellStart"/>
      <w:r>
        <w:rPr>
          <w:i/>
        </w:rPr>
        <w:t>néni</w:t>
      </w:r>
      <w:proofErr w:type="spellEnd"/>
      <w:r>
        <w:rPr>
          <w:i/>
        </w:rPr>
        <w:t xml:space="preserve"> žádné kvalt.</w:t>
      </w:r>
    </w:p>
    <w:p w:rsidR="00E51CA8" w:rsidRPr="00334C3F" w:rsidRDefault="00E51CA8" w:rsidP="00E51CA8">
      <w:pPr>
        <w:rPr>
          <w:rFonts w:asciiTheme="minorHAnsi" w:hAnsiTheme="minorHAnsi"/>
          <w:b/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334C3F">
        <w:rPr>
          <w:rFonts w:asciiTheme="minorHAnsi" w:hAnsiTheme="minorHAnsi"/>
          <w:b/>
          <w:i/>
        </w:rPr>
        <w:t>Hanácké nářečí</w:t>
      </w:r>
    </w:p>
    <w:p w:rsidR="00E51CA8" w:rsidRDefault="00E51CA8" w:rsidP="00E51CA8">
      <w:pPr>
        <w:rPr>
          <w:i/>
        </w:rPr>
      </w:pPr>
    </w:p>
    <w:p w:rsidR="00E51CA8" w:rsidRPr="00C41335" w:rsidRDefault="00E51CA8" w:rsidP="00E51CA8">
      <w:pPr>
        <w:rPr>
          <w:i/>
        </w:rPr>
      </w:pPr>
    </w:p>
    <w:p w:rsidR="00E51CA8" w:rsidRDefault="00E51CA8" w:rsidP="00E51CA8">
      <w:pPr>
        <w:rPr>
          <w:rFonts w:asciiTheme="minorHAnsi" w:hAnsiTheme="minorHAnsi"/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9020E9">
        <w:rPr>
          <w:rFonts w:asciiTheme="minorHAnsi" w:hAnsiTheme="minorHAnsi"/>
          <w:i/>
        </w:rPr>
        <w:t>(</w:t>
      </w:r>
      <w:r w:rsidR="003B5F80">
        <w:rPr>
          <w:rFonts w:asciiTheme="minorHAnsi" w:hAnsiTheme="minorHAnsi"/>
          <w:i/>
        </w:rPr>
        <w:t>Z. Svěrák, L. Smoljak: Dlouhý, Š</w:t>
      </w:r>
      <w:r w:rsidRPr="009020E9">
        <w:rPr>
          <w:rFonts w:asciiTheme="minorHAnsi" w:hAnsiTheme="minorHAnsi"/>
          <w:i/>
        </w:rPr>
        <w:t>iroký a Krátkozraký</w:t>
      </w:r>
      <w:r w:rsidR="00334C3F">
        <w:rPr>
          <w:rFonts w:asciiTheme="minorHAnsi" w:hAnsiTheme="minorHAnsi"/>
          <w:i/>
        </w:rPr>
        <w:t>, Paseka, Praha, 1994</w:t>
      </w:r>
      <w:bookmarkStart w:id="0" w:name="_GoBack"/>
      <w:bookmarkEnd w:id="0"/>
      <w:r w:rsidRPr="009020E9">
        <w:rPr>
          <w:rFonts w:asciiTheme="minorHAnsi" w:hAnsiTheme="minorHAnsi"/>
          <w:i/>
        </w:rPr>
        <w:t>)</w:t>
      </w:r>
    </w:p>
    <w:p w:rsidR="008B1E26" w:rsidRDefault="00E51CA8" w:rsidP="00E51CA8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ab/>
      </w:r>
    </w:p>
    <w:p w:rsidR="00E51CA8" w:rsidRPr="00E51CA8" w:rsidRDefault="00E51CA8" w:rsidP="00E51CA8">
      <w:pPr>
        <w:rPr>
          <w:rFonts w:asciiTheme="minorHAnsi" w:hAnsiTheme="minorHAnsi"/>
          <w:i/>
        </w:rPr>
      </w:pPr>
    </w:p>
    <w:p w:rsidR="008B1E26" w:rsidRDefault="008B1E26" w:rsidP="008B1E26">
      <w:pPr>
        <w:pStyle w:val="Odstavecseseznamem"/>
        <w:numPr>
          <w:ilvl w:val="0"/>
          <w:numId w:val="1"/>
        </w:numPr>
      </w:pPr>
      <w:r>
        <w:t>Ke každému příkladu z českého nářečí vyhledejte spisovný ekvivalent a porovnejte změny.</w:t>
      </w:r>
    </w:p>
    <w:p w:rsidR="008B1E26" w:rsidRDefault="00437C9E" w:rsidP="008B1E26">
      <w:pPr>
        <w:pStyle w:val="Odstavecseseznamem"/>
      </w:pPr>
      <w:r>
        <w:t>mlíko</w:t>
      </w:r>
      <w:r>
        <w:tab/>
      </w:r>
      <w:r>
        <w:tab/>
      </w:r>
      <w:proofErr w:type="gramStart"/>
      <w:r>
        <w:t>mléko</w:t>
      </w:r>
      <w:r>
        <w:tab/>
      </w:r>
      <w:r w:rsidR="00C07D8E">
        <w:tab/>
      </w:r>
      <w:r w:rsidR="00777191">
        <w:rPr>
          <w:i/>
        </w:rPr>
        <w:t>(í  za</w:t>
      </w:r>
      <w:proofErr w:type="gramEnd"/>
      <w:r w:rsidR="00C07D8E" w:rsidRPr="00C07D8E">
        <w:rPr>
          <w:i/>
        </w:rPr>
        <w:t xml:space="preserve"> é)</w:t>
      </w:r>
      <w:r>
        <w:tab/>
      </w:r>
      <w:r>
        <w:tab/>
      </w:r>
    </w:p>
    <w:p w:rsidR="008B1E26" w:rsidRDefault="00437C9E" w:rsidP="008B1E26">
      <w:pPr>
        <w:pStyle w:val="Odstavecseseznamem"/>
      </w:pPr>
      <w:proofErr w:type="spellStart"/>
      <w:r>
        <w:t>dejchat</w:t>
      </w:r>
      <w:proofErr w:type="spellEnd"/>
      <w:r>
        <w:tab/>
      </w:r>
      <w:r>
        <w:tab/>
        <w:t>dýchat</w:t>
      </w:r>
      <w:r>
        <w:tab/>
      </w:r>
      <w:r w:rsidR="00C07D8E">
        <w:tab/>
      </w:r>
      <w:r w:rsidR="00777191">
        <w:rPr>
          <w:i/>
        </w:rPr>
        <w:t xml:space="preserve">(ej za </w:t>
      </w:r>
      <w:r w:rsidR="00C07D8E" w:rsidRPr="00C07D8E">
        <w:rPr>
          <w:i/>
        </w:rPr>
        <w:t>ý)</w:t>
      </w:r>
      <w:r>
        <w:tab/>
      </w:r>
      <w:r>
        <w:tab/>
      </w:r>
    </w:p>
    <w:p w:rsidR="008B1E26" w:rsidRDefault="00437C9E" w:rsidP="008B1E26">
      <w:pPr>
        <w:pStyle w:val="Odstavecseseznamem"/>
      </w:pPr>
      <w:proofErr w:type="spellStart"/>
      <w:r>
        <w:t>vorel</w:t>
      </w:r>
      <w:proofErr w:type="spellEnd"/>
      <w:r>
        <w:tab/>
      </w:r>
      <w:r>
        <w:tab/>
        <w:t>orel</w:t>
      </w:r>
      <w:r>
        <w:tab/>
      </w:r>
      <w:r w:rsidR="00C07D8E">
        <w:tab/>
      </w:r>
      <w:r w:rsidR="00777191">
        <w:rPr>
          <w:i/>
        </w:rPr>
        <w:t xml:space="preserve">(protetické – předsunuté </w:t>
      </w:r>
      <w:r w:rsidR="00C07D8E" w:rsidRPr="00C07D8E">
        <w:rPr>
          <w:i/>
        </w:rPr>
        <w:t>v před samohláskou</w:t>
      </w:r>
      <w:r w:rsidR="00777191">
        <w:rPr>
          <w:i/>
        </w:rPr>
        <w:t xml:space="preserve"> o</w:t>
      </w:r>
      <w:r w:rsidR="00C07D8E" w:rsidRPr="00C07D8E">
        <w:rPr>
          <w:i/>
        </w:rPr>
        <w:t>)</w:t>
      </w:r>
      <w:r w:rsidRPr="00C07D8E">
        <w:rPr>
          <w:i/>
        </w:rPr>
        <w:tab/>
      </w:r>
      <w:r>
        <w:tab/>
      </w:r>
    </w:p>
    <w:p w:rsidR="008B1E26" w:rsidRDefault="00437C9E" w:rsidP="008B1E26">
      <w:pPr>
        <w:pStyle w:val="Odstavecseseznamem"/>
      </w:pPr>
      <w:proofErr w:type="spellStart"/>
      <w:r>
        <w:t>růžema</w:t>
      </w:r>
      <w:proofErr w:type="spellEnd"/>
      <w:r>
        <w:tab/>
      </w:r>
      <w:r>
        <w:tab/>
        <w:t>růžemi</w:t>
      </w:r>
      <w:r>
        <w:tab/>
      </w:r>
      <w:r w:rsidR="00C07D8E">
        <w:tab/>
      </w:r>
      <w:r w:rsidR="00C07D8E" w:rsidRPr="00C07D8E">
        <w:rPr>
          <w:i/>
        </w:rPr>
        <w:t>(</w:t>
      </w:r>
      <w:r w:rsidR="00777191">
        <w:rPr>
          <w:i/>
        </w:rPr>
        <w:t>koncovka instrumentálu -</w:t>
      </w:r>
      <w:proofErr w:type="spellStart"/>
      <w:r w:rsidR="00777191">
        <w:rPr>
          <w:i/>
        </w:rPr>
        <w:t>ema</w:t>
      </w:r>
      <w:proofErr w:type="spellEnd"/>
      <w:r w:rsidR="00C07D8E" w:rsidRPr="00C07D8E">
        <w:rPr>
          <w:i/>
        </w:rPr>
        <w:t>)</w:t>
      </w:r>
      <w:r>
        <w:tab/>
      </w:r>
      <w:r>
        <w:tab/>
      </w:r>
    </w:p>
    <w:p w:rsidR="008B1E26" w:rsidRDefault="00437C9E" w:rsidP="008B1E26">
      <w:pPr>
        <w:pStyle w:val="Odstavecseseznamem"/>
      </w:pPr>
      <w:proofErr w:type="spellStart"/>
      <w:proofErr w:type="gramStart"/>
      <w:r>
        <w:t>kupujou</w:t>
      </w:r>
      <w:proofErr w:type="spellEnd"/>
      <w:r>
        <w:tab/>
        <w:t>kupují</w:t>
      </w:r>
      <w:proofErr w:type="gramEnd"/>
      <w:r>
        <w:tab/>
      </w:r>
      <w:r w:rsidR="00C07D8E">
        <w:tab/>
      </w:r>
      <w:r w:rsidR="00777191">
        <w:rPr>
          <w:i/>
        </w:rPr>
        <w:t xml:space="preserve">(v 3. osobě </w:t>
      </w:r>
      <w:proofErr w:type="spellStart"/>
      <w:r w:rsidR="00777191">
        <w:rPr>
          <w:i/>
        </w:rPr>
        <w:t>pl</w:t>
      </w:r>
      <w:proofErr w:type="spellEnd"/>
      <w:r w:rsidR="00777191">
        <w:rPr>
          <w:i/>
        </w:rPr>
        <w:t>. koncovka -ou</w:t>
      </w:r>
      <w:r w:rsidR="00C07D8E" w:rsidRPr="00C07D8E">
        <w:rPr>
          <w:i/>
        </w:rPr>
        <w:t>)</w:t>
      </w:r>
      <w:r w:rsidRPr="00C07D8E">
        <w:rPr>
          <w:i/>
        </w:rPr>
        <w:tab/>
      </w:r>
      <w:r>
        <w:tab/>
      </w:r>
    </w:p>
    <w:p w:rsidR="008B1E26" w:rsidRDefault="00437C9E" w:rsidP="008B1E26">
      <w:pPr>
        <w:pStyle w:val="Odstavecseseznamem"/>
      </w:pPr>
      <w:proofErr w:type="spellStart"/>
      <w:proofErr w:type="gramStart"/>
      <w:r>
        <w:t>dělaj</w:t>
      </w:r>
      <w:proofErr w:type="spellEnd"/>
      <w:r>
        <w:tab/>
      </w:r>
      <w:r>
        <w:tab/>
        <w:t>dělají</w:t>
      </w:r>
      <w:proofErr w:type="gramEnd"/>
      <w:r>
        <w:tab/>
      </w:r>
      <w:r w:rsidR="00C07D8E">
        <w:tab/>
      </w:r>
      <w:r w:rsidR="00777191">
        <w:rPr>
          <w:i/>
        </w:rPr>
        <w:t xml:space="preserve">(v 3. osobě </w:t>
      </w:r>
      <w:proofErr w:type="spellStart"/>
      <w:r w:rsidR="00777191">
        <w:rPr>
          <w:i/>
        </w:rPr>
        <w:t>pl</w:t>
      </w:r>
      <w:proofErr w:type="spellEnd"/>
      <w:r w:rsidR="00777191">
        <w:rPr>
          <w:i/>
        </w:rPr>
        <w:t>. koncovka -aj</w:t>
      </w:r>
      <w:r w:rsidR="00C07D8E" w:rsidRPr="00C07D8E">
        <w:rPr>
          <w:i/>
        </w:rPr>
        <w:t>)</w:t>
      </w:r>
      <w:r w:rsidRPr="00C07D8E">
        <w:rPr>
          <w:i/>
        </w:rPr>
        <w:tab/>
      </w:r>
      <w:r>
        <w:tab/>
      </w:r>
    </w:p>
    <w:p w:rsidR="008B1E26" w:rsidRDefault="00437C9E" w:rsidP="008B1E26">
      <w:pPr>
        <w:pStyle w:val="Odstavecseseznamem"/>
      </w:pPr>
      <w:r>
        <w:t>on utek</w:t>
      </w:r>
      <w:r>
        <w:tab/>
      </w:r>
      <w:r>
        <w:tab/>
        <w:t>on utekl</w:t>
      </w:r>
      <w:r>
        <w:tab/>
      </w:r>
      <w:r w:rsidR="00777191">
        <w:rPr>
          <w:i/>
        </w:rPr>
        <w:t>(v příčestí minulém eliminace</w:t>
      </w:r>
      <w:r w:rsidR="00C07D8E" w:rsidRPr="00C07D8E">
        <w:rPr>
          <w:i/>
        </w:rPr>
        <w:t xml:space="preserve"> </w:t>
      </w:r>
      <w:proofErr w:type="gramStart"/>
      <w:r w:rsidR="00C07D8E" w:rsidRPr="00C07D8E">
        <w:rPr>
          <w:i/>
        </w:rPr>
        <w:t xml:space="preserve">koncovky </w:t>
      </w:r>
      <w:r w:rsidR="00777191">
        <w:rPr>
          <w:i/>
        </w:rPr>
        <w:t xml:space="preserve"> </w:t>
      </w:r>
      <w:r w:rsidR="00C07D8E" w:rsidRPr="00C07D8E">
        <w:rPr>
          <w:i/>
        </w:rPr>
        <w:t>–l)</w:t>
      </w:r>
      <w:proofErr w:type="gramEnd"/>
      <w:r>
        <w:tab/>
      </w:r>
      <w:r>
        <w:tab/>
      </w:r>
    </w:p>
    <w:p w:rsidR="008B1E26" w:rsidRDefault="008B1E26" w:rsidP="008B1E26"/>
    <w:p w:rsidR="00C779B3" w:rsidRDefault="00C779B3" w:rsidP="00C779B3">
      <w:pPr>
        <w:sectPr w:rsidR="00C779B3" w:rsidSect="00084AD2">
          <w:footerReference w:type="default" r:id="rId8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8B1E26" w:rsidRPr="0077063B" w:rsidRDefault="008B1E26" w:rsidP="008B1E26">
      <w:pPr>
        <w:pStyle w:val="Odstavecseseznamem"/>
      </w:pPr>
    </w:p>
    <w:p w:rsidR="008B1E26" w:rsidRPr="00106450" w:rsidRDefault="008B1E26" w:rsidP="008B1E26">
      <w:pPr>
        <w:pStyle w:val="Odstavecseseznamem"/>
        <w:rPr>
          <w:i/>
        </w:rPr>
      </w:pPr>
    </w:p>
    <w:p w:rsidR="008B1E26" w:rsidRDefault="008B1E26" w:rsidP="008B1E26">
      <w:pPr>
        <w:pStyle w:val="Odstavecseseznamem"/>
        <w:numPr>
          <w:ilvl w:val="0"/>
          <w:numId w:val="1"/>
        </w:numPr>
      </w:pPr>
      <w:r>
        <w:t>Rozhodněte, který typ stylizovaného dialektu použil tvůrce ve svém díle:</w:t>
      </w:r>
    </w:p>
    <w:p w:rsidR="00C07D8E" w:rsidRDefault="00C07D8E" w:rsidP="00C07D8E">
      <w:pPr>
        <w:pStyle w:val="Odstavecseseznamem"/>
        <w:ind w:left="644"/>
      </w:pPr>
    </w:p>
    <w:p w:rsidR="008B1E26" w:rsidRDefault="008B1E26" w:rsidP="008B1E26">
      <w:pPr>
        <w:pStyle w:val="Odstavecseseznamem"/>
        <w:numPr>
          <w:ilvl w:val="0"/>
          <w:numId w:val="5"/>
        </w:numPr>
      </w:pPr>
      <w:r>
        <w:t xml:space="preserve">Marie Kubátová </w:t>
      </w:r>
      <w:r>
        <w:tab/>
      </w:r>
      <w:r>
        <w:tab/>
        <w:t>Krakon</w:t>
      </w:r>
      <w:r w:rsidR="00E51CA8">
        <w:t xml:space="preserve">ošům </w:t>
      </w:r>
      <w:proofErr w:type="spellStart"/>
      <w:r w:rsidR="00E51CA8">
        <w:t>hernec</w:t>
      </w:r>
      <w:proofErr w:type="spellEnd"/>
      <w:r w:rsidR="00E51CA8">
        <w:tab/>
      </w:r>
      <w:r w:rsidR="00E51CA8">
        <w:tab/>
      </w:r>
      <w:r w:rsidR="00E51CA8">
        <w:tab/>
      </w:r>
      <w:r w:rsidR="00E51CA8" w:rsidRPr="00E51CA8">
        <w:rPr>
          <w:b/>
          <w:i/>
        </w:rPr>
        <w:t>krkonošské</w:t>
      </w:r>
    </w:p>
    <w:p w:rsidR="008B1E26" w:rsidRPr="00E51CA8" w:rsidRDefault="008B1E26" w:rsidP="008B1E26">
      <w:pPr>
        <w:pStyle w:val="Odstavecseseznamem"/>
        <w:numPr>
          <w:ilvl w:val="0"/>
          <w:numId w:val="5"/>
        </w:numPr>
        <w:rPr>
          <w:b/>
          <w:i/>
        </w:rPr>
      </w:pPr>
      <w:r>
        <w:t>Petr Bezruč</w:t>
      </w:r>
      <w:r>
        <w:tab/>
      </w:r>
      <w:r>
        <w:tab/>
      </w:r>
      <w:r>
        <w:tab/>
        <w:t>Sle</w:t>
      </w:r>
      <w:r w:rsidR="00E51CA8">
        <w:t>zské písně</w:t>
      </w:r>
      <w:r w:rsidR="00E51CA8">
        <w:tab/>
      </w:r>
      <w:r w:rsidR="00E51CA8">
        <w:tab/>
      </w:r>
      <w:r w:rsidR="00E51CA8">
        <w:tab/>
      </w:r>
      <w:r w:rsidR="00E51CA8">
        <w:tab/>
      </w:r>
      <w:r w:rsidR="00E51CA8" w:rsidRPr="00E51CA8">
        <w:rPr>
          <w:b/>
          <w:i/>
        </w:rPr>
        <w:t>lašské</w:t>
      </w:r>
    </w:p>
    <w:p w:rsidR="008B1E26" w:rsidRDefault="008B1E26" w:rsidP="008B1E26">
      <w:pPr>
        <w:pStyle w:val="Odstavecseseznamem"/>
        <w:numPr>
          <w:ilvl w:val="0"/>
          <w:numId w:val="5"/>
        </w:numPr>
      </w:pPr>
      <w:r>
        <w:t>Božena Němcová</w:t>
      </w:r>
      <w:r>
        <w:tab/>
      </w:r>
      <w:r>
        <w:tab/>
        <w:t>Z okolí</w:t>
      </w:r>
      <w:r w:rsidR="00E51CA8">
        <w:t xml:space="preserve"> Domažlicka</w:t>
      </w:r>
      <w:r w:rsidR="00E51CA8">
        <w:tab/>
      </w:r>
      <w:r w:rsidR="00E51CA8">
        <w:tab/>
      </w:r>
      <w:r w:rsidR="00E51CA8">
        <w:tab/>
      </w:r>
      <w:r w:rsidR="00E51CA8" w:rsidRPr="00E51CA8">
        <w:rPr>
          <w:b/>
          <w:i/>
        </w:rPr>
        <w:t>chodské</w:t>
      </w:r>
    </w:p>
    <w:p w:rsidR="008B1E26" w:rsidRPr="00E51CA8" w:rsidRDefault="008B1E26" w:rsidP="008B1E26">
      <w:pPr>
        <w:pStyle w:val="Odstavecseseznamem"/>
        <w:numPr>
          <w:ilvl w:val="0"/>
          <w:numId w:val="5"/>
        </w:numPr>
        <w:rPr>
          <w:b/>
          <w:i/>
        </w:rPr>
      </w:pPr>
      <w:r>
        <w:t>Karel Václav Rais</w:t>
      </w:r>
      <w:r>
        <w:tab/>
      </w:r>
      <w:r>
        <w:tab/>
        <w:t>Zapadlí vlastenci</w:t>
      </w:r>
      <w:r>
        <w:tab/>
      </w:r>
      <w:r>
        <w:tab/>
      </w:r>
      <w:r>
        <w:tab/>
      </w:r>
      <w:r w:rsidR="00E51CA8" w:rsidRPr="00E51CA8">
        <w:rPr>
          <w:b/>
          <w:i/>
        </w:rPr>
        <w:t>krkonošské</w:t>
      </w:r>
    </w:p>
    <w:p w:rsidR="008B1E26" w:rsidRDefault="008B1E26" w:rsidP="008B1E26">
      <w:pPr>
        <w:pStyle w:val="Odstavecseseznamem"/>
        <w:numPr>
          <w:ilvl w:val="0"/>
          <w:numId w:val="5"/>
        </w:numPr>
      </w:pPr>
      <w:r>
        <w:t>Alois Jirásek</w:t>
      </w:r>
      <w:r>
        <w:tab/>
      </w:r>
      <w:r w:rsidR="00E51CA8">
        <w:tab/>
        <w:t>Psohlavci</w:t>
      </w:r>
      <w:r w:rsidR="00E51CA8">
        <w:tab/>
      </w:r>
      <w:r w:rsidR="00E51CA8">
        <w:tab/>
      </w:r>
      <w:r w:rsidR="00E51CA8">
        <w:tab/>
      </w:r>
      <w:r w:rsidR="00E51CA8">
        <w:tab/>
      </w:r>
      <w:r w:rsidR="00E51CA8" w:rsidRPr="00E51CA8">
        <w:rPr>
          <w:b/>
          <w:i/>
        </w:rPr>
        <w:t>chodské</w:t>
      </w:r>
    </w:p>
    <w:p w:rsidR="008B1E26" w:rsidRPr="00E51CA8" w:rsidRDefault="008B1E26" w:rsidP="008B1E26">
      <w:pPr>
        <w:pStyle w:val="Odstavecseseznamem"/>
        <w:numPr>
          <w:ilvl w:val="0"/>
          <w:numId w:val="5"/>
        </w:numPr>
        <w:rPr>
          <w:b/>
          <w:i/>
        </w:rPr>
      </w:pPr>
      <w:r>
        <w:t>Zdeněk Galuška</w:t>
      </w:r>
      <w:r>
        <w:tab/>
      </w:r>
      <w:r>
        <w:tab/>
        <w:t>Slováck</w:t>
      </w:r>
      <w:r w:rsidR="00E51CA8">
        <w:t xml:space="preserve">o </w:t>
      </w:r>
      <w:proofErr w:type="spellStart"/>
      <w:r w:rsidR="00E51CA8">
        <w:t>sa</w:t>
      </w:r>
      <w:proofErr w:type="spellEnd"/>
      <w:r w:rsidR="00E51CA8">
        <w:t xml:space="preserve"> </w:t>
      </w:r>
      <w:proofErr w:type="spellStart"/>
      <w:r w:rsidR="00E51CA8">
        <w:t>nesúdí</w:t>
      </w:r>
      <w:proofErr w:type="spellEnd"/>
      <w:r w:rsidR="00E51CA8">
        <w:tab/>
      </w:r>
      <w:r w:rsidR="00E51CA8">
        <w:tab/>
      </w:r>
      <w:r w:rsidR="00E51CA8">
        <w:tab/>
      </w:r>
      <w:r w:rsidR="00E51CA8" w:rsidRPr="00E51CA8">
        <w:rPr>
          <w:b/>
          <w:i/>
        </w:rPr>
        <w:t>slovácké</w:t>
      </w:r>
    </w:p>
    <w:p w:rsidR="008B1E26" w:rsidRPr="00C07D8E" w:rsidRDefault="008B1E26" w:rsidP="008B1E26">
      <w:pPr>
        <w:pStyle w:val="Odstavecseseznamem"/>
        <w:numPr>
          <w:ilvl w:val="0"/>
          <w:numId w:val="5"/>
        </w:numPr>
        <w:rPr>
          <w:b/>
          <w:i/>
        </w:rPr>
      </w:pPr>
      <w:r>
        <w:t>Jarek Nohavica</w:t>
      </w:r>
      <w:r w:rsidR="00E51CA8">
        <w:tab/>
      </w:r>
      <w:r w:rsidR="00E51CA8">
        <w:tab/>
        <w:t>Ostrava</w:t>
      </w:r>
      <w:r w:rsidR="00E51CA8">
        <w:tab/>
      </w:r>
      <w:r w:rsidR="00E51CA8">
        <w:tab/>
      </w:r>
      <w:r w:rsidR="00E51CA8">
        <w:tab/>
      </w:r>
      <w:r w:rsidR="00E51CA8">
        <w:tab/>
      </w:r>
      <w:r w:rsidR="00E51CA8">
        <w:tab/>
      </w:r>
      <w:r w:rsidR="00E51CA8" w:rsidRPr="00C07D8E">
        <w:rPr>
          <w:b/>
          <w:i/>
        </w:rPr>
        <w:t>lašské</w:t>
      </w:r>
    </w:p>
    <w:p w:rsidR="008B1E26" w:rsidRPr="00C07D8E" w:rsidRDefault="008B1E26" w:rsidP="008B1E26">
      <w:pPr>
        <w:pStyle w:val="Odstavecseseznamem"/>
        <w:numPr>
          <w:ilvl w:val="0"/>
          <w:numId w:val="5"/>
        </w:numPr>
        <w:rPr>
          <w:b/>
          <w:i/>
        </w:rPr>
      </w:pPr>
      <w:r>
        <w:t>Bratři Mrštíkov</w:t>
      </w:r>
      <w:r w:rsidR="00E51CA8">
        <w:t>é</w:t>
      </w:r>
      <w:r w:rsidR="00E51CA8">
        <w:tab/>
      </w:r>
      <w:r w:rsidR="00E51CA8">
        <w:tab/>
        <w:t>Maryša</w:t>
      </w:r>
      <w:r w:rsidR="00E51CA8">
        <w:tab/>
      </w:r>
      <w:r w:rsidR="00E51CA8">
        <w:tab/>
      </w:r>
      <w:r w:rsidR="00E51CA8">
        <w:tab/>
      </w:r>
      <w:r w:rsidR="00E51CA8">
        <w:tab/>
      </w:r>
      <w:r w:rsidR="00E51CA8">
        <w:tab/>
      </w:r>
      <w:r w:rsidR="00E51CA8" w:rsidRPr="00C07D8E">
        <w:rPr>
          <w:b/>
          <w:i/>
        </w:rPr>
        <w:t>hanácké</w:t>
      </w:r>
    </w:p>
    <w:p w:rsidR="008B1E26" w:rsidRDefault="008B1E26" w:rsidP="008B1E26">
      <w:pPr>
        <w:pStyle w:val="Odstavecseseznamem"/>
        <w:numPr>
          <w:ilvl w:val="0"/>
          <w:numId w:val="5"/>
        </w:numPr>
      </w:pPr>
      <w:r>
        <w:t>Ladislav Stroupežnický</w:t>
      </w:r>
      <w:r>
        <w:tab/>
        <w:t>Naši furianti</w:t>
      </w:r>
      <w:r>
        <w:tab/>
      </w:r>
      <w:r>
        <w:tab/>
      </w:r>
      <w:r>
        <w:tab/>
      </w:r>
      <w:r w:rsidR="00E51CA8">
        <w:tab/>
      </w:r>
      <w:r w:rsidR="00E51CA8" w:rsidRPr="00C07D8E">
        <w:rPr>
          <w:b/>
          <w:i/>
        </w:rPr>
        <w:t>jihočeské</w:t>
      </w:r>
    </w:p>
    <w:p w:rsidR="008B1E26" w:rsidRPr="00C07D8E" w:rsidRDefault="008B1E26" w:rsidP="008B1E26">
      <w:pPr>
        <w:pStyle w:val="Odstavecseseznamem"/>
        <w:numPr>
          <w:ilvl w:val="0"/>
          <w:numId w:val="5"/>
        </w:numPr>
        <w:rPr>
          <w:b/>
          <w:i/>
        </w:rPr>
      </w:pPr>
      <w:r>
        <w:t>Gabriela Preissová</w:t>
      </w:r>
      <w:r>
        <w:tab/>
      </w:r>
      <w:r>
        <w:tab/>
        <w:t xml:space="preserve">Její </w:t>
      </w:r>
      <w:r w:rsidR="00E51CA8">
        <w:t>pastorkyňa</w:t>
      </w:r>
      <w:r w:rsidR="00E51CA8">
        <w:tab/>
      </w:r>
      <w:r w:rsidR="00E51CA8">
        <w:tab/>
      </w:r>
      <w:r w:rsidR="00E51CA8">
        <w:tab/>
      </w:r>
      <w:r w:rsidR="00E51CA8">
        <w:tab/>
      </w:r>
      <w:r w:rsidR="00E51CA8" w:rsidRPr="00C07D8E">
        <w:rPr>
          <w:b/>
          <w:i/>
        </w:rPr>
        <w:t>slovácké</w:t>
      </w:r>
    </w:p>
    <w:p w:rsidR="008B1E26" w:rsidRPr="00106450" w:rsidRDefault="008B1E26" w:rsidP="008B1E26">
      <w:pPr>
        <w:rPr>
          <w:i/>
        </w:rPr>
      </w:pPr>
      <w:r>
        <w:tab/>
      </w:r>
    </w:p>
    <w:p w:rsidR="008B1E26" w:rsidRPr="00B6201F" w:rsidRDefault="008B1E26" w:rsidP="008B1E26">
      <w:pPr>
        <w:pStyle w:val="Odstavecseseznamem"/>
        <w:rPr>
          <w:i/>
        </w:rPr>
      </w:pPr>
    </w:p>
    <w:p w:rsidR="0017080B" w:rsidRPr="005D4579" w:rsidRDefault="0017080B" w:rsidP="005D4579"/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D14" w:rsidRDefault="00603D14" w:rsidP="00CA6778">
      <w:pPr>
        <w:spacing w:before="0" w:after="0"/>
      </w:pPr>
      <w:r>
        <w:separator/>
      </w:r>
    </w:p>
  </w:endnote>
  <w:endnote w:type="continuationSeparator" w:id="0">
    <w:p w:rsidR="00603D14" w:rsidRDefault="00603D1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E26" w:rsidRPr="0015164B" w:rsidRDefault="008B1E2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>
      <w:rPr>
        <w:color w:val="808080" w:themeColor="background1" w:themeShade="80"/>
      </w:rPr>
      <w:t>nak, je Mgr. Kateřina Francová.</w:t>
    </w:r>
  </w:p>
  <w:p w:rsidR="008B1E26" w:rsidRPr="0015164B" w:rsidRDefault="008B1E2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B1E26" w:rsidRPr="0015164B" w:rsidRDefault="008B1E2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8B1E26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8B1E26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D14" w:rsidRDefault="00603D14" w:rsidP="00CA6778">
      <w:pPr>
        <w:spacing w:before="0" w:after="0"/>
      </w:pPr>
      <w:r>
        <w:separator/>
      </w:r>
    </w:p>
  </w:footnote>
  <w:footnote w:type="continuationSeparator" w:id="0">
    <w:p w:rsidR="00603D14" w:rsidRDefault="00603D1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C27"/>
    <w:multiLevelType w:val="hybridMultilevel"/>
    <w:tmpl w:val="7FEE534A"/>
    <w:lvl w:ilvl="0" w:tplc="D1369E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6E5DE9"/>
    <w:multiLevelType w:val="hybridMultilevel"/>
    <w:tmpl w:val="55A2AC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60FD6"/>
    <w:multiLevelType w:val="hybridMultilevel"/>
    <w:tmpl w:val="2E8C36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A5C23"/>
    <w:multiLevelType w:val="hybridMultilevel"/>
    <w:tmpl w:val="485200CC"/>
    <w:lvl w:ilvl="0" w:tplc="2DD839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7A16DC"/>
    <w:multiLevelType w:val="hybridMultilevel"/>
    <w:tmpl w:val="FAA65E3E"/>
    <w:lvl w:ilvl="0" w:tplc="62AE3D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612B40"/>
    <w:multiLevelType w:val="hybridMultilevel"/>
    <w:tmpl w:val="26340964"/>
    <w:lvl w:ilvl="0" w:tplc="C3D2E1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A31D1D"/>
    <w:multiLevelType w:val="hybridMultilevel"/>
    <w:tmpl w:val="72688B54"/>
    <w:lvl w:ilvl="0" w:tplc="7A105608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412082"/>
    <w:multiLevelType w:val="hybridMultilevel"/>
    <w:tmpl w:val="E24AB054"/>
    <w:lvl w:ilvl="0" w:tplc="0E2608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294687"/>
    <w:rsid w:val="00084AD2"/>
    <w:rsid w:val="00117217"/>
    <w:rsid w:val="0015164B"/>
    <w:rsid w:val="0017080B"/>
    <w:rsid w:val="001E3D8A"/>
    <w:rsid w:val="00235DCF"/>
    <w:rsid w:val="00247D1D"/>
    <w:rsid w:val="00252D2D"/>
    <w:rsid w:val="00281EB3"/>
    <w:rsid w:val="00294687"/>
    <w:rsid w:val="00334C3F"/>
    <w:rsid w:val="00375125"/>
    <w:rsid w:val="003B5F80"/>
    <w:rsid w:val="003C040B"/>
    <w:rsid w:val="003D1D48"/>
    <w:rsid w:val="003D265E"/>
    <w:rsid w:val="00437C9E"/>
    <w:rsid w:val="00441154"/>
    <w:rsid w:val="004513CC"/>
    <w:rsid w:val="00463512"/>
    <w:rsid w:val="004B0AD8"/>
    <w:rsid w:val="005D4579"/>
    <w:rsid w:val="00603D14"/>
    <w:rsid w:val="006347FB"/>
    <w:rsid w:val="006515B1"/>
    <w:rsid w:val="006516F6"/>
    <w:rsid w:val="00666590"/>
    <w:rsid w:val="00684206"/>
    <w:rsid w:val="007269D6"/>
    <w:rsid w:val="00777191"/>
    <w:rsid w:val="007A610B"/>
    <w:rsid w:val="00860FD8"/>
    <w:rsid w:val="008B1E26"/>
    <w:rsid w:val="00947E9C"/>
    <w:rsid w:val="009C77DA"/>
    <w:rsid w:val="00A82F41"/>
    <w:rsid w:val="00AF47DE"/>
    <w:rsid w:val="00BD446E"/>
    <w:rsid w:val="00C07D8E"/>
    <w:rsid w:val="00C779B3"/>
    <w:rsid w:val="00CA6778"/>
    <w:rsid w:val="00CA68AF"/>
    <w:rsid w:val="00D27102"/>
    <w:rsid w:val="00E51CA8"/>
    <w:rsid w:val="00F23263"/>
    <w:rsid w:val="00F85586"/>
    <w:rsid w:val="00FF5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B1E26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51</TotalTime>
  <Pages>4</Pages>
  <Words>514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9</cp:revision>
  <dcterms:created xsi:type="dcterms:W3CDTF">2014-01-18T16:09:00Z</dcterms:created>
  <dcterms:modified xsi:type="dcterms:W3CDTF">2014-01-30T07:56:00Z</dcterms:modified>
</cp:coreProperties>
</file>