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BA4" w:rsidRDefault="004A2BA4" w:rsidP="008F4D5C">
      <w:r w:rsidRPr="00601B49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OPVK_hor_zakladni_logolink_RGB_cz-1024x223" style="width:453pt;height:99pt;visibility:visible">
            <v:imagedata r:id="rId5" o:title=""/>
          </v:shape>
        </w:pict>
      </w:r>
    </w:p>
    <w:p w:rsidR="004A2BA4" w:rsidRDefault="004A2BA4" w:rsidP="008F4D5C">
      <w:pPr>
        <w:jc w:val="center"/>
        <w:rPr>
          <w:b/>
          <w:sz w:val="28"/>
          <w:szCs w:val="28"/>
        </w:rPr>
      </w:pPr>
    </w:p>
    <w:p w:rsidR="004A2BA4" w:rsidRPr="008A565C" w:rsidRDefault="004A2BA4" w:rsidP="008F4D5C">
      <w:pPr>
        <w:jc w:val="center"/>
        <w:rPr>
          <w:b/>
          <w:sz w:val="28"/>
          <w:szCs w:val="28"/>
        </w:rPr>
      </w:pPr>
      <w:r w:rsidRPr="008A565C">
        <w:rPr>
          <w:b/>
          <w:sz w:val="28"/>
          <w:szCs w:val="28"/>
        </w:rPr>
        <w:t>Střední průmyslová škola elektrotechnická a informačních technologií Brno</w:t>
      </w:r>
    </w:p>
    <w:p w:rsidR="004A2BA4" w:rsidRDefault="004A2BA4" w:rsidP="008F4D5C">
      <w:pPr>
        <w:jc w:val="center"/>
        <w:rPr>
          <w:b/>
          <w:sz w:val="24"/>
          <w:szCs w:val="24"/>
        </w:rPr>
      </w:pPr>
    </w:p>
    <w:p w:rsidR="004A2BA4" w:rsidRDefault="004A2BA4" w:rsidP="008F4D5C">
      <w:pPr>
        <w:rPr>
          <w:sz w:val="24"/>
          <w:szCs w:val="24"/>
        </w:rPr>
      </w:pPr>
      <w:r w:rsidRPr="008A565C">
        <w:rPr>
          <w:sz w:val="24"/>
          <w:szCs w:val="24"/>
        </w:rPr>
        <w:t>Číslo a název projektu:</w:t>
      </w:r>
      <w:r>
        <w:rPr>
          <w:sz w:val="24"/>
          <w:szCs w:val="24"/>
        </w:rPr>
        <w:t xml:space="preserve"> </w:t>
      </w:r>
      <w:r w:rsidRPr="00880F4A">
        <w:rPr>
          <w:b/>
          <w:sz w:val="24"/>
          <w:szCs w:val="24"/>
        </w:rPr>
        <w:t>CZ.1.07/1.5.00/34.0521 – Investice do vzdělání nesou nejvyšší úrok</w:t>
      </w:r>
    </w:p>
    <w:p w:rsidR="004A2BA4" w:rsidRDefault="004A2BA4" w:rsidP="008F4D5C">
      <w:pPr>
        <w:rPr>
          <w:sz w:val="24"/>
          <w:szCs w:val="24"/>
        </w:rPr>
      </w:pPr>
      <w:r w:rsidRPr="008A565C">
        <w:rPr>
          <w:sz w:val="24"/>
          <w:szCs w:val="24"/>
        </w:rPr>
        <w:t>Autor: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Ing. Kamila Pecková</w:t>
      </w:r>
    </w:p>
    <w:p w:rsidR="004A2BA4" w:rsidRDefault="004A2BA4" w:rsidP="008F4D5C">
      <w:pPr>
        <w:rPr>
          <w:sz w:val="24"/>
          <w:szCs w:val="24"/>
        </w:rPr>
      </w:pPr>
      <w:r w:rsidRPr="008A565C">
        <w:rPr>
          <w:sz w:val="24"/>
          <w:szCs w:val="24"/>
        </w:rPr>
        <w:t>Tematická sada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  <w:t>Finanční matematika</w:t>
      </w:r>
    </w:p>
    <w:p w:rsidR="004A2BA4" w:rsidRPr="00933603" w:rsidRDefault="004A2BA4" w:rsidP="008F4D5C">
      <w:pPr>
        <w:rPr>
          <w:b/>
          <w:bCs/>
          <w:sz w:val="24"/>
          <w:szCs w:val="24"/>
        </w:rPr>
      </w:pPr>
      <w:r w:rsidRPr="008A565C">
        <w:rPr>
          <w:sz w:val="24"/>
          <w:szCs w:val="24"/>
        </w:rPr>
        <w:t>Téma:</w:t>
      </w:r>
      <w:r w:rsidRPr="008A565C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33603">
        <w:rPr>
          <w:b/>
          <w:sz w:val="24"/>
          <w:szCs w:val="24"/>
        </w:rPr>
        <w:t>Investice</w:t>
      </w:r>
    </w:p>
    <w:p w:rsidR="004A2BA4" w:rsidRDefault="004A2BA4" w:rsidP="008F4D5C">
      <w:pPr>
        <w:rPr>
          <w:sz w:val="24"/>
          <w:szCs w:val="24"/>
        </w:rPr>
      </w:pPr>
      <w:r w:rsidRPr="008A565C">
        <w:rPr>
          <w:sz w:val="24"/>
          <w:szCs w:val="24"/>
        </w:rPr>
        <w:t>Číslo materiálu:</w:t>
      </w:r>
      <w:r w:rsidRPr="008A565C">
        <w:rPr>
          <w:sz w:val="24"/>
          <w:szCs w:val="24"/>
        </w:rPr>
        <w:tab/>
      </w:r>
      <w:r w:rsidRPr="0094056F">
        <w:rPr>
          <w:sz w:val="24"/>
          <w:szCs w:val="24"/>
        </w:rPr>
        <w:t>VY_42_INOVACE_05_</w:t>
      </w:r>
      <w:r>
        <w:rPr>
          <w:sz w:val="24"/>
          <w:szCs w:val="24"/>
        </w:rPr>
        <w:t>22</w:t>
      </w:r>
      <w:bookmarkStart w:id="0" w:name="_GoBack"/>
      <w:bookmarkEnd w:id="0"/>
      <w:r w:rsidRPr="0094056F">
        <w:rPr>
          <w:sz w:val="24"/>
          <w:szCs w:val="24"/>
        </w:rPr>
        <w:t>_PEKA</w:t>
      </w:r>
    </w:p>
    <w:p w:rsidR="004A2BA4" w:rsidRDefault="004A2BA4" w:rsidP="008F4D5C">
      <w:pPr>
        <w:rPr>
          <w:sz w:val="24"/>
          <w:szCs w:val="24"/>
        </w:rPr>
      </w:pPr>
      <w:r>
        <w:rPr>
          <w:sz w:val="24"/>
          <w:szCs w:val="24"/>
        </w:rPr>
        <w:t>Anotace: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Pracovní list k prezentaci na téma Investice. Žáci procvičí </w:t>
      </w:r>
    </w:p>
    <w:p w:rsidR="004A2BA4" w:rsidRDefault="004A2BA4" w:rsidP="008F4D5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výpočet výnosnosti (návratnosti) a míry výnosnosti investic.</w:t>
      </w:r>
    </w:p>
    <w:p w:rsidR="004A2BA4" w:rsidRPr="005B5846" w:rsidRDefault="004A2BA4" w:rsidP="008F4D5C">
      <w:pPr>
        <w:rPr>
          <w:b/>
          <w:sz w:val="28"/>
          <w:szCs w:val="28"/>
        </w:rPr>
      </w:pPr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Přímá spojnice se šipkou 1" o:spid="_x0000_s1026" type="#_x0000_t32" style="position:absolute;margin-left:2pt;margin-top:9pt;width:488.4pt;height: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" strokeweight="1.5pt"/>
        </w:pict>
      </w:r>
    </w:p>
    <w:p w:rsidR="004A2BA4" w:rsidRDefault="004A2BA4" w:rsidP="008F4D5C">
      <w:pPr>
        <w:ind w:firstLine="708"/>
        <w:rPr>
          <w:b/>
          <w:sz w:val="28"/>
          <w:szCs w:val="28"/>
        </w:rPr>
      </w:pPr>
      <w:r>
        <w:rPr>
          <w:noProof/>
          <w:lang w:eastAsia="cs-CZ"/>
        </w:rPr>
        <w:pict>
          <v:shape id="obrázek 4" o:spid="_x0000_s1027" type="#_x0000_t75" alt="černobílé malé" style="position:absolute;left:0;text-align:left;margin-left:369.8pt;margin-top:2.9pt;width:116.45pt;height:81.5pt;z-index:-251657216;visibility:visible" wrapcoords="-139 0 -139 21402 21600 21402 21600 0 -139 0">
            <v:imagedata r:id="rId6" o:title=""/>
            <w10:wrap type="tight"/>
          </v:shape>
        </w:pict>
      </w:r>
      <w:r>
        <w:rPr>
          <w:b/>
          <w:sz w:val="28"/>
          <w:szCs w:val="28"/>
        </w:rPr>
        <w:t xml:space="preserve">                                                                                Investice</w:t>
      </w:r>
      <w:r w:rsidRPr="005B5846">
        <w:rPr>
          <w:b/>
          <w:sz w:val="28"/>
          <w:szCs w:val="28"/>
        </w:rPr>
        <w:t xml:space="preserve"> </w:t>
      </w:r>
    </w:p>
    <w:p w:rsidR="004A2BA4" w:rsidRDefault="004A2BA4" w:rsidP="008F4D5C">
      <w:pPr>
        <w:ind w:firstLine="708"/>
        <w:rPr>
          <w:b/>
          <w:sz w:val="28"/>
          <w:szCs w:val="28"/>
        </w:rPr>
      </w:pPr>
    </w:p>
    <w:p w:rsidR="004A2BA4" w:rsidRDefault="004A2BA4" w:rsidP="008F4D5C">
      <w:pPr>
        <w:jc w:val="both"/>
        <w:rPr>
          <w:sz w:val="24"/>
          <w:szCs w:val="24"/>
        </w:rPr>
      </w:pPr>
    </w:p>
    <w:p w:rsidR="004A2BA4" w:rsidRDefault="004A2BA4" w:rsidP="008F4D5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Příklad 1: </w:t>
      </w:r>
    </w:p>
    <w:p w:rsidR="004A2BA4" w:rsidRDefault="004A2BA4" w:rsidP="008F4D5C">
      <w:pPr>
        <w:jc w:val="both"/>
        <w:rPr>
          <w:sz w:val="24"/>
          <w:szCs w:val="24"/>
        </w:rPr>
      </w:pPr>
      <w:r>
        <w:rPr>
          <w:sz w:val="24"/>
          <w:szCs w:val="24"/>
        </w:rPr>
        <w:t>Firma se rozhodla investovat do reklamy na webu. Reklamní kampaň ji stála 150 000 Kč. Kampaň přinesla 1 800 nových návštěvníků stránek. Každý 3. návštěvník skutečně u firmy nakoupil, průměrně za 280 Kč. Vypočtěte výnosnost investice.</w:t>
      </w:r>
    </w:p>
    <w:p w:rsidR="004A2BA4" w:rsidRDefault="004A2BA4" w:rsidP="008F4D5C">
      <w:pPr>
        <w:jc w:val="both"/>
        <w:rPr>
          <w:sz w:val="24"/>
          <w:szCs w:val="24"/>
        </w:rPr>
      </w:pPr>
      <w:r>
        <w:rPr>
          <w:sz w:val="24"/>
          <w:szCs w:val="24"/>
        </w:rPr>
        <w:t>Příklad 2:</w:t>
      </w:r>
    </w:p>
    <w:p w:rsidR="004A2BA4" w:rsidRPr="009349AC" w:rsidRDefault="004A2BA4" w:rsidP="008F4D5C">
      <w:pPr>
        <w:jc w:val="both"/>
        <w:rPr>
          <w:sz w:val="24"/>
          <w:szCs w:val="24"/>
        </w:rPr>
      </w:pPr>
      <w:r>
        <w:rPr>
          <w:sz w:val="24"/>
          <w:szCs w:val="24"/>
        </w:rPr>
        <w:t>Na začátku roku jste si založili internetový obchod. Prvotní náklad byl 80 000 Kč, každý měsíc utratíte za optimalizaci 3 500 Kč. Na konci roku jste měli zisk 125 000 Kč. Spočítejte výnosnost a zhodnoťte ji.</w:t>
      </w:r>
    </w:p>
    <w:p w:rsidR="004A2BA4" w:rsidRDefault="004A2BA4" w:rsidP="008F4D5C">
      <w:pPr>
        <w:rPr>
          <w:sz w:val="24"/>
          <w:szCs w:val="24"/>
        </w:rPr>
      </w:pPr>
    </w:p>
    <w:p w:rsidR="004A2BA4" w:rsidRDefault="004A2BA4" w:rsidP="008F4D5C">
      <w:pPr>
        <w:rPr>
          <w:sz w:val="24"/>
          <w:szCs w:val="24"/>
        </w:rPr>
      </w:pPr>
      <w:r>
        <w:rPr>
          <w:sz w:val="24"/>
          <w:szCs w:val="24"/>
        </w:rPr>
        <w:t>Řešení:</w:t>
      </w:r>
    </w:p>
    <w:p w:rsidR="004A2BA4" w:rsidRDefault="004A2BA4" w:rsidP="008F4D5C">
      <w:pPr>
        <w:rPr>
          <w:sz w:val="24"/>
          <w:szCs w:val="24"/>
        </w:rPr>
      </w:pPr>
      <w:r>
        <w:rPr>
          <w:sz w:val="24"/>
          <w:szCs w:val="24"/>
        </w:rPr>
        <w:t>1.</w:t>
      </w:r>
    </w:p>
    <w:p w:rsidR="004A2BA4" w:rsidRDefault="004A2BA4" w:rsidP="008F4D5C">
      <w:pPr>
        <w:rPr>
          <w:sz w:val="24"/>
          <w:szCs w:val="24"/>
        </w:rPr>
      </w:pPr>
      <w:r>
        <w:rPr>
          <w:sz w:val="24"/>
          <w:szCs w:val="24"/>
        </w:rPr>
        <w:t>1 800 /3 = 600 počet zákazníků</w:t>
      </w:r>
    </w:p>
    <w:p w:rsidR="004A2BA4" w:rsidRDefault="004A2BA4" w:rsidP="008F4D5C">
      <w:pPr>
        <w:rPr>
          <w:sz w:val="24"/>
          <w:szCs w:val="24"/>
        </w:rPr>
      </w:pPr>
      <w:r>
        <w:rPr>
          <w:sz w:val="24"/>
          <w:szCs w:val="24"/>
        </w:rPr>
        <w:t>600 * 280 = 168 000 Kč tržby od těchto zákazníků</w:t>
      </w:r>
    </w:p>
    <w:p w:rsidR="004A2BA4" w:rsidRDefault="004A2BA4" w:rsidP="00A74AF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168 000 – 150 000</w:t>
      </w:r>
    </w:p>
    <w:p w:rsidR="004A2BA4" w:rsidRDefault="004A2BA4" w:rsidP="00A74AFC">
      <w:pPr>
        <w:spacing w:after="0"/>
        <w:rPr>
          <w:sz w:val="24"/>
          <w:szCs w:val="24"/>
        </w:rPr>
      </w:pPr>
      <w:r>
        <w:rPr>
          <w:sz w:val="24"/>
          <w:szCs w:val="24"/>
        </w:rPr>
        <w:t>výnosnost = --------------------------- * 100 = 12 %</w:t>
      </w:r>
    </w:p>
    <w:p w:rsidR="004A2BA4" w:rsidRDefault="004A2BA4" w:rsidP="00A74AF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150 000</w:t>
      </w:r>
    </w:p>
    <w:p w:rsidR="004A2BA4" w:rsidRDefault="004A2BA4" w:rsidP="00A74AFC">
      <w:pPr>
        <w:spacing w:after="0"/>
        <w:rPr>
          <w:sz w:val="24"/>
          <w:szCs w:val="24"/>
        </w:rPr>
      </w:pPr>
    </w:p>
    <w:p w:rsidR="004A2BA4" w:rsidRDefault="004A2BA4" w:rsidP="008F4D5C">
      <w:pPr>
        <w:rPr>
          <w:sz w:val="24"/>
          <w:szCs w:val="24"/>
        </w:rPr>
      </w:pPr>
      <w:r>
        <w:rPr>
          <w:sz w:val="24"/>
          <w:szCs w:val="24"/>
        </w:rPr>
        <w:t xml:space="preserve">2. </w:t>
      </w:r>
    </w:p>
    <w:p w:rsidR="004A2BA4" w:rsidRDefault="004A2BA4" w:rsidP="008F4D5C">
      <w:pPr>
        <w:rPr>
          <w:sz w:val="24"/>
          <w:szCs w:val="24"/>
        </w:rPr>
      </w:pPr>
      <w:r>
        <w:rPr>
          <w:sz w:val="24"/>
          <w:szCs w:val="24"/>
        </w:rPr>
        <w:t>Náklady: 80 000 + (3 500 *12) = 122 000 Kč</w:t>
      </w:r>
    </w:p>
    <w:p w:rsidR="004A2BA4" w:rsidRDefault="004A2BA4" w:rsidP="008F4D5C">
      <w:pPr>
        <w:rPr>
          <w:sz w:val="24"/>
          <w:szCs w:val="24"/>
        </w:rPr>
      </w:pPr>
    </w:p>
    <w:p w:rsidR="004A2BA4" w:rsidRDefault="004A2BA4" w:rsidP="003605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125 000 – 122 000</w:t>
      </w:r>
    </w:p>
    <w:p w:rsidR="004A2BA4" w:rsidRDefault="004A2BA4" w:rsidP="003605C0">
      <w:pPr>
        <w:spacing w:after="0"/>
        <w:rPr>
          <w:sz w:val="24"/>
          <w:szCs w:val="24"/>
        </w:rPr>
      </w:pPr>
      <w:r>
        <w:rPr>
          <w:sz w:val="24"/>
          <w:szCs w:val="24"/>
        </w:rPr>
        <w:t>výnosnost = --------------------------- * 100 = 2,46 %</w:t>
      </w:r>
    </w:p>
    <w:p w:rsidR="004A2BA4" w:rsidRDefault="004A2BA4" w:rsidP="003605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122 000</w:t>
      </w:r>
    </w:p>
    <w:p w:rsidR="004A2BA4" w:rsidRDefault="004A2BA4" w:rsidP="003605C0">
      <w:pPr>
        <w:spacing w:after="0"/>
        <w:rPr>
          <w:sz w:val="24"/>
          <w:szCs w:val="24"/>
        </w:rPr>
      </w:pPr>
    </w:p>
    <w:p w:rsidR="004A2BA4" w:rsidRDefault="004A2BA4" w:rsidP="003605C0">
      <w:pPr>
        <w:spacing w:after="0"/>
        <w:rPr>
          <w:sz w:val="24"/>
          <w:szCs w:val="24"/>
        </w:rPr>
      </w:pPr>
      <w:r>
        <w:rPr>
          <w:sz w:val="24"/>
          <w:szCs w:val="24"/>
        </w:rPr>
        <w:t>Výnosnost investice je nízká – pouze 2,45 %.</w:t>
      </w:r>
    </w:p>
    <w:p w:rsidR="004A2BA4" w:rsidRDefault="004A2BA4" w:rsidP="008F4D5C">
      <w:pPr>
        <w:rPr>
          <w:sz w:val="24"/>
          <w:szCs w:val="24"/>
        </w:rPr>
      </w:pPr>
    </w:p>
    <w:p w:rsidR="004A2BA4" w:rsidRDefault="004A2BA4" w:rsidP="008F4D5C">
      <w:pPr>
        <w:rPr>
          <w:sz w:val="24"/>
          <w:szCs w:val="24"/>
        </w:rPr>
      </w:pPr>
    </w:p>
    <w:sectPr w:rsidR="004A2BA4" w:rsidSect="00707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11438"/>
    <w:multiLevelType w:val="hybridMultilevel"/>
    <w:tmpl w:val="18EC96EA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4D5C"/>
    <w:rsid w:val="00052E78"/>
    <w:rsid w:val="00060F70"/>
    <w:rsid w:val="00063389"/>
    <w:rsid w:val="0006715B"/>
    <w:rsid w:val="00067F9C"/>
    <w:rsid w:val="000D1814"/>
    <w:rsid w:val="000E6AD5"/>
    <w:rsid w:val="000F2F9B"/>
    <w:rsid w:val="0010365F"/>
    <w:rsid w:val="00113E04"/>
    <w:rsid w:val="0011421A"/>
    <w:rsid w:val="00164521"/>
    <w:rsid w:val="00176222"/>
    <w:rsid w:val="00193A24"/>
    <w:rsid w:val="00195442"/>
    <w:rsid w:val="001D3816"/>
    <w:rsid w:val="00217E92"/>
    <w:rsid w:val="002313AD"/>
    <w:rsid w:val="00234934"/>
    <w:rsid w:val="002A3C34"/>
    <w:rsid w:val="002A6B09"/>
    <w:rsid w:val="002B40F1"/>
    <w:rsid w:val="002C46B1"/>
    <w:rsid w:val="002D25AC"/>
    <w:rsid w:val="002E13A6"/>
    <w:rsid w:val="002E406E"/>
    <w:rsid w:val="002E716D"/>
    <w:rsid w:val="002F3C01"/>
    <w:rsid w:val="00302C1E"/>
    <w:rsid w:val="00320D9F"/>
    <w:rsid w:val="003427EA"/>
    <w:rsid w:val="0035427C"/>
    <w:rsid w:val="003605C0"/>
    <w:rsid w:val="00363FCB"/>
    <w:rsid w:val="00364177"/>
    <w:rsid w:val="00376A79"/>
    <w:rsid w:val="003938E1"/>
    <w:rsid w:val="0039564C"/>
    <w:rsid w:val="003C5967"/>
    <w:rsid w:val="00403545"/>
    <w:rsid w:val="00411830"/>
    <w:rsid w:val="00412C88"/>
    <w:rsid w:val="00474273"/>
    <w:rsid w:val="004930AE"/>
    <w:rsid w:val="00496607"/>
    <w:rsid w:val="004A2BA4"/>
    <w:rsid w:val="005041F8"/>
    <w:rsid w:val="00580837"/>
    <w:rsid w:val="00592342"/>
    <w:rsid w:val="005B5846"/>
    <w:rsid w:val="005C0C5A"/>
    <w:rsid w:val="00601B49"/>
    <w:rsid w:val="0064170C"/>
    <w:rsid w:val="00655700"/>
    <w:rsid w:val="006B0F65"/>
    <w:rsid w:val="006B731A"/>
    <w:rsid w:val="006C1C26"/>
    <w:rsid w:val="006D42BA"/>
    <w:rsid w:val="006E2C29"/>
    <w:rsid w:val="006F5978"/>
    <w:rsid w:val="00703B02"/>
    <w:rsid w:val="0070725E"/>
    <w:rsid w:val="00760686"/>
    <w:rsid w:val="0076275D"/>
    <w:rsid w:val="00776036"/>
    <w:rsid w:val="00782E3B"/>
    <w:rsid w:val="007A505F"/>
    <w:rsid w:val="00823D3A"/>
    <w:rsid w:val="00837790"/>
    <w:rsid w:val="008413DA"/>
    <w:rsid w:val="00846390"/>
    <w:rsid w:val="008558C8"/>
    <w:rsid w:val="0085608B"/>
    <w:rsid w:val="00880F4A"/>
    <w:rsid w:val="008837FA"/>
    <w:rsid w:val="008A565C"/>
    <w:rsid w:val="008B232F"/>
    <w:rsid w:val="008B42AE"/>
    <w:rsid w:val="008F4D5C"/>
    <w:rsid w:val="00900F5F"/>
    <w:rsid w:val="009014BE"/>
    <w:rsid w:val="00911CB9"/>
    <w:rsid w:val="00914C5B"/>
    <w:rsid w:val="00915984"/>
    <w:rsid w:val="00917B14"/>
    <w:rsid w:val="00920B5F"/>
    <w:rsid w:val="00933603"/>
    <w:rsid w:val="009349AC"/>
    <w:rsid w:val="0094056F"/>
    <w:rsid w:val="00940DD0"/>
    <w:rsid w:val="00943912"/>
    <w:rsid w:val="009535AF"/>
    <w:rsid w:val="0096263A"/>
    <w:rsid w:val="00965503"/>
    <w:rsid w:val="00981F53"/>
    <w:rsid w:val="00990706"/>
    <w:rsid w:val="009A0977"/>
    <w:rsid w:val="009C1881"/>
    <w:rsid w:val="009C4BD8"/>
    <w:rsid w:val="009D142F"/>
    <w:rsid w:val="00A0462F"/>
    <w:rsid w:val="00A11D5D"/>
    <w:rsid w:val="00A32187"/>
    <w:rsid w:val="00A56835"/>
    <w:rsid w:val="00A60784"/>
    <w:rsid w:val="00A66163"/>
    <w:rsid w:val="00A71D69"/>
    <w:rsid w:val="00A72E39"/>
    <w:rsid w:val="00A7372E"/>
    <w:rsid w:val="00A74AFC"/>
    <w:rsid w:val="00AA741B"/>
    <w:rsid w:val="00AC6953"/>
    <w:rsid w:val="00AE3BDD"/>
    <w:rsid w:val="00AF1088"/>
    <w:rsid w:val="00B17253"/>
    <w:rsid w:val="00B25BC5"/>
    <w:rsid w:val="00B569EE"/>
    <w:rsid w:val="00B66D7B"/>
    <w:rsid w:val="00B72ED3"/>
    <w:rsid w:val="00B8024A"/>
    <w:rsid w:val="00B82ED8"/>
    <w:rsid w:val="00B9197C"/>
    <w:rsid w:val="00BA0527"/>
    <w:rsid w:val="00BD262B"/>
    <w:rsid w:val="00BE710B"/>
    <w:rsid w:val="00BF2F78"/>
    <w:rsid w:val="00C00C16"/>
    <w:rsid w:val="00C04C07"/>
    <w:rsid w:val="00C05C85"/>
    <w:rsid w:val="00C35640"/>
    <w:rsid w:val="00C60994"/>
    <w:rsid w:val="00CB0AB9"/>
    <w:rsid w:val="00CE62B5"/>
    <w:rsid w:val="00CF3EC5"/>
    <w:rsid w:val="00D10D18"/>
    <w:rsid w:val="00D46A20"/>
    <w:rsid w:val="00D81D4B"/>
    <w:rsid w:val="00DC54F8"/>
    <w:rsid w:val="00E15671"/>
    <w:rsid w:val="00E43E74"/>
    <w:rsid w:val="00E56F29"/>
    <w:rsid w:val="00E73A6D"/>
    <w:rsid w:val="00E90138"/>
    <w:rsid w:val="00EA778D"/>
    <w:rsid w:val="00EB1C4A"/>
    <w:rsid w:val="00EC0DF1"/>
    <w:rsid w:val="00ED767B"/>
    <w:rsid w:val="00F06864"/>
    <w:rsid w:val="00F07837"/>
    <w:rsid w:val="00F10D74"/>
    <w:rsid w:val="00F2551F"/>
    <w:rsid w:val="00F25DBC"/>
    <w:rsid w:val="00F41DE0"/>
    <w:rsid w:val="00F519B5"/>
    <w:rsid w:val="00F66B01"/>
    <w:rsid w:val="00F95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D5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4D5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F4D5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F4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4D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212</Words>
  <Characters>1252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Iapetus</dc:creator>
  <cp:keywords/>
  <dc:description/>
  <cp:lastModifiedBy>DUM</cp:lastModifiedBy>
  <cp:revision>5</cp:revision>
  <dcterms:created xsi:type="dcterms:W3CDTF">2013-11-02T16:02:00Z</dcterms:created>
  <dcterms:modified xsi:type="dcterms:W3CDTF">2014-06-04T15:51:00Z</dcterms:modified>
</cp:coreProperties>
</file>