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FB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Abiotické faktory</w:t>
      </w:r>
      <w:r w:rsidR="00B05A6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prostředí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A0FB5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BA0FB5">
        <w:rPr>
          <w:rFonts w:ascii="Comic Sans MS" w:hAnsi="Comic Sans MS"/>
          <w:b/>
          <w:sz w:val="32"/>
          <w:szCs w:val="32"/>
        </w:rPr>
        <w:t>Abiotické faktory</w:t>
      </w:r>
      <w:r w:rsidRPr="00B05A6F">
        <w:rPr>
          <w:rFonts w:ascii="Comic Sans MS" w:hAnsi="Comic Sans MS"/>
          <w:b/>
          <w:sz w:val="32"/>
          <w:szCs w:val="32"/>
        </w:rPr>
        <w:t xml:space="preserve"> prostředí</w:t>
      </w:r>
      <w:r w:rsidR="00FA0C0A">
        <w:rPr>
          <w:rFonts w:ascii="Comic Sans MS" w:hAnsi="Comic Sans MS"/>
          <w:b/>
          <w:sz w:val="32"/>
          <w:szCs w:val="32"/>
        </w:rPr>
        <w:t xml:space="preserve"> - řešení</w:t>
      </w:r>
    </w:p>
    <w:p w:rsidR="0017080B" w:rsidRDefault="0017080B" w:rsidP="005D4579"/>
    <w:p w:rsidR="003A16F0" w:rsidRDefault="003A16F0" w:rsidP="005D4579"/>
    <w:p w:rsidR="00B05A6F" w:rsidRDefault="00970B6F" w:rsidP="00B05A6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Faktory</w:t>
      </w:r>
      <w:r w:rsidR="00A4177B">
        <w:rPr>
          <w:b/>
          <w:sz w:val="28"/>
          <w:szCs w:val="28"/>
        </w:rPr>
        <w:t xml:space="preserve"> prostředí</w:t>
      </w:r>
    </w:p>
    <w:p w:rsidR="00970B6F" w:rsidRDefault="00970B6F" w:rsidP="00970B6F">
      <w:pPr>
        <w:ind w:left="708"/>
        <w:rPr>
          <w:sz w:val="28"/>
          <w:szCs w:val="28"/>
        </w:rPr>
      </w:pPr>
      <w:r w:rsidRPr="00970B6F">
        <w:rPr>
          <w:sz w:val="28"/>
          <w:szCs w:val="28"/>
        </w:rPr>
        <w:t>D</w:t>
      </w:r>
      <w:r>
        <w:rPr>
          <w:sz w:val="28"/>
          <w:szCs w:val="28"/>
        </w:rPr>
        <w:t>oplňte název jednotlivých druhů faktorů (podmínek) prostředí:</w:t>
      </w:r>
    </w:p>
    <w:p w:rsidR="00970B6F" w:rsidRDefault="0001408F" w:rsidP="0001408F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vzájemné </w:t>
      </w:r>
      <w:r w:rsidR="00970B6F">
        <w:rPr>
          <w:sz w:val="28"/>
          <w:szCs w:val="28"/>
        </w:rPr>
        <w:t xml:space="preserve">vztahy </w:t>
      </w:r>
      <w:r>
        <w:rPr>
          <w:sz w:val="28"/>
          <w:szCs w:val="28"/>
        </w:rPr>
        <w:t xml:space="preserve">v populaci a </w:t>
      </w:r>
      <w:r w:rsidR="00970B6F">
        <w:rPr>
          <w:sz w:val="28"/>
          <w:szCs w:val="28"/>
        </w:rPr>
        <w:t>mezi populacemi</w:t>
      </w:r>
      <w:r>
        <w:rPr>
          <w:sz w:val="28"/>
          <w:szCs w:val="28"/>
        </w:rPr>
        <w:t xml:space="preserve"> </w:t>
      </w:r>
      <w:r w:rsidR="00970B6F">
        <w:rPr>
          <w:sz w:val="28"/>
          <w:szCs w:val="28"/>
        </w:rPr>
        <w:t xml:space="preserve">– </w:t>
      </w:r>
      <w:r w:rsidR="00FA0C0A">
        <w:rPr>
          <w:b/>
          <w:sz w:val="28"/>
          <w:szCs w:val="28"/>
        </w:rPr>
        <w:t>biotické (živé)</w:t>
      </w:r>
    </w:p>
    <w:p w:rsidR="0001408F" w:rsidRDefault="00970B6F" w:rsidP="0001408F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všechny podmínky prostředí působící na organismy –</w:t>
      </w:r>
      <w:r w:rsidR="00FA0C0A">
        <w:rPr>
          <w:sz w:val="28"/>
          <w:szCs w:val="28"/>
        </w:rPr>
        <w:t xml:space="preserve"> </w:t>
      </w:r>
      <w:r w:rsidR="00FA0C0A" w:rsidRPr="00FA0C0A">
        <w:rPr>
          <w:b/>
          <w:sz w:val="28"/>
          <w:szCs w:val="28"/>
        </w:rPr>
        <w:t>ekologické</w:t>
      </w:r>
    </w:p>
    <w:p w:rsidR="00970B6F" w:rsidRDefault="00970B6F" w:rsidP="00970B6F">
      <w:pPr>
        <w:pStyle w:val="Odstavecseseznamem"/>
        <w:numPr>
          <w:ilvl w:val="1"/>
          <w:numId w:val="2"/>
        </w:numPr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fyzikální a chemické podmínky vody, půdy, ovzduší – </w:t>
      </w:r>
      <w:r w:rsidR="00FA0C0A">
        <w:rPr>
          <w:b/>
          <w:sz w:val="28"/>
          <w:szCs w:val="28"/>
        </w:rPr>
        <w:t>abiotické (neživé)</w:t>
      </w:r>
    </w:p>
    <w:p w:rsidR="00970B6F" w:rsidRDefault="00970B6F" w:rsidP="00ED77F3">
      <w:pPr>
        <w:rPr>
          <w:sz w:val="28"/>
          <w:szCs w:val="28"/>
        </w:rPr>
      </w:pPr>
    </w:p>
    <w:p w:rsidR="00ED77F3" w:rsidRDefault="00ED77F3" w:rsidP="00ED77F3">
      <w:pPr>
        <w:rPr>
          <w:b/>
          <w:sz w:val="28"/>
          <w:szCs w:val="28"/>
        </w:rPr>
      </w:pPr>
    </w:p>
    <w:p w:rsidR="00970B6F" w:rsidRDefault="006E79B2" w:rsidP="0001408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6E79B2">
        <w:rPr>
          <w:noProof/>
          <w:lang w:eastAsia="cs-CZ"/>
        </w:rPr>
        <w:pict>
          <v:shape id="Volný tvar 5" o:spid="_x0000_s1026" style="position:absolute;left:0;text-align:left;margin-left:146.5pt;margin-top:16.45pt;width:258pt;height:39.5pt;z-index:251667456;visibility:visible;mso-width-relative:margin;mso-height-relative:margin;v-text-anchor:middle-center" coordsize="3276600,501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" adj="-11796480,,5400" path="m,250825wa,,3276600,501650,,250825,1638300,,,,3276600,501650,1638300,,3276600,250825,,,3276600,501650,3276600,250825,1638300,501650,,,3276600,501650,1638300,501650,,250825xe" fillcolor="white [3212]" strokeweight="0">
            <v:stroke joinstyle="miter"/>
            <v:formulas/>
            <v:path arrowok="t" o:connecttype="custom" o:connectlocs="1638300,0;3276600,250825;1638300,501650;0,250825" o:connectangles="270,0,90,180" textboxrect="479847,73465,2796753,428185"/>
            <v:textbox inset="2.50011mm,1.2499mm,2.50011mm,1.2499mm">
              <w:txbxContent>
                <w:p w:rsidR="0027320D" w:rsidRPr="00C06C2D" w:rsidRDefault="0027320D" w:rsidP="0027320D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  </w:t>
                  </w:r>
                  <w:r w:rsidRPr="00C06C2D">
                    <w:rPr>
                      <w:rFonts w:ascii="Arial" w:eastAsia="Arial" w:hAnsi="Arial" w:cs="Arial"/>
                      <w:bCs/>
                      <w:kern w:val="24"/>
                      <w:position w:val="1"/>
                      <w:sz w:val="28"/>
                      <w:szCs w:val="28"/>
                    </w:rPr>
                    <w:t>SLUNEČNÍ ZÁŘENÍ</w:t>
                  </w:r>
                </w:p>
              </w:txbxContent>
            </v:textbox>
          </v:shape>
        </w:pict>
      </w:r>
      <w:r w:rsidR="0027320D">
        <w:rPr>
          <w:b/>
          <w:sz w:val="28"/>
          <w:szCs w:val="28"/>
        </w:rPr>
        <w:t>Sluneční záření</w:t>
      </w:r>
    </w:p>
    <w:p w:rsidR="0027320D" w:rsidRDefault="00B8234D" w:rsidP="0027320D">
      <w:pPr>
        <w:ind w:left="708"/>
        <w:rPr>
          <w:sz w:val="28"/>
          <w:szCs w:val="28"/>
        </w:rPr>
      </w:pPr>
      <w:r>
        <w:rPr>
          <w:sz w:val="28"/>
          <w:szCs w:val="28"/>
        </w:rPr>
        <w:t>Doplňte schéma</w:t>
      </w:r>
      <w:r w:rsidR="0027320D">
        <w:rPr>
          <w:sz w:val="28"/>
          <w:szCs w:val="28"/>
        </w:rPr>
        <w:t>:</w:t>
      </w:r>
    </w:p>
    <w:p w:rsidR="0027320D" w:rsidRDefault="006E79B2" w:rsidP="0027320D">
      <w:pPr>
        <w:ind w:left="708"/>
        <w:rPr>
          <w:sz w:val="28"/>
          <w:szCs w:val="28"/>
        </w:rPr>
      </w:pPr>
      <w:r w:rsidRPr="006E79B2"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37" o:spid="_x0000_s1045" type="#_x0000_t32" style="position:absolute;left:0;text-align:left;margin-left:359.4pt;margin-top:8.95pt;width:39.2pt;height:43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" strokecolor="black [3040]">
            <v:stroke endarrow="open"/>
          </v:shape>
        </w:pict>
      </w:r>
      <w:r w:rsidRPr="006E79B2">
        <w:rPr>
          <w:noProof/>
          <w:lang w:eastAsia="cs-CZ"/>
        </w:rPr>
        <w:pict>
          <v:shape id="Přímá spojnice se šipkou 36" o:spid="_x0000_s1044" type="#_x0000_t32" style="position:absolute;left:0;text-align:left;margin-left:238.75pt;margin-top:12.8pt;width:0;height:40.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" strokecolor="black [3040]">
            <v:stroke endarrow="open"/>
          </v:shape>
        </w:pict>
      </w:r>
      <w:r w:rsidRPr="006E79B2">
        <w:rPr>
          <w:noProof/>
          <w:lang w:eastAsia="cs-CZ"/>
        </w:rPr>
        <w:pict>
          <v:shape id="Přímá spojnice se šipkou 35" o:spid="_x0000_s1043" type="#_x0000_t32" style="position:absolute;left:0;text-align:left;margin-left:108.8pt;margin-top:3.25pt;width:60.8pt;height:49.5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" strokecolor="black [3040]">
            <v:stroke endarrow="open"/>
          </v:shape>
        </w:pict>
      </w:r>
    </w:p>
    <w:p w:rsidR="0027320D" w:rsidRPr="0027320D" w:rsidRDefault="0027320D" w:rsidP="0027320D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70B6F" w:rsidRDefault="006E79B2" w:rsidP="00970B6F">
      <w:pPr>
        <w:rPr>
          <w:b/>
          <w:sz w:val="28"/>
          <w:szCs w:val="28"/>
        </w:rPr>
      </w:pPr>
      <w:r w:rsidRPr="006E79B2">
        <w:rPr>
          <w:noProof/>
          <w:lang w:eastAsia="cs-CZ"/>
        </w:rPr>
        <w:pict>
          <v:shape id="_x0000_s1027" style="position:absolute;margin-left:355.05pt;margin-top:8.45pt;width:147.75pt;height:30pt;z-index:251681792;visibility:visible;mso-width-relative:margin;mso-height-relative:margin;v-text-anchor:middle-center" coordsize="187642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" adj="-11796480,,5400" path="m,190500wa,,1876426,381000,,190500,938213,,,,1876426,381000,938213,,1876426,190500,,,1876426,381000,1876426,190500,938213,381000,,,1876426,381000,938213,381000,,190500xe" filled="f" strokeweight="0">
            <v:stroke joinstyle="miter"/>
            <v:formulas/>
            <v:path arrowok="t" o:connecttype="custom" o:connectlocs="938213,0;1876425,190500;938213,381000;0,190500" o:connectangles="270,0,90,180" textboxrect="274796,55796,1601629,325204"/>
            <v:textbox inset="2.50011mm,1.2499mm,2.50011mm,1.2499mm">
              <w:txbxContent>
                <w:p w:rsidR="0027320D" w:rsidRPr="0003606E" w:rsidRDefault="00FA0C0A" w:rsidP="0027320D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A0C0A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>infračervené</w:t>
                  </w:r>
                  <w:r w:rsidR="0027320D" w:rsidRPr="00FA0C0A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 xml:space="preserve"> </w:t>
                  </w:r>
                  <w:r w:rsidR="0027320D"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shape>
        </w:pict>
      </w:r>
      <w:r w:rsidRPr="006E79B2">
        <w:rPr>
          <w:noProof/>
          <w:lang w:eastAsia="cs-CZ"/>
        </w:rPr>
        <w:pict>
          <v:shape id="_x0000_s1028" style="position:absolute;margin-left:149.9pt;margin-top:8.45pt;width:197.25pt;height:30pt;z-index:251679744;visibility:visible;mso-width-relative:margin;mso-height-relative:margin;v-text-anchor:middle-center" coordsize="250507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" adj="-11796480,,5400" path="m,190500wa,,2505076,381000,,190500,1252538,,,,2505076,381000,1252538,,2505076,190500,,,2505076,381000,2505076,190500,1252538,381000,,,2505076,381000,1252538,381000,,190500xe" filled="f" strokeweight="0">
            <v:stroke joinstyle="miter"/>
            <v:formulas/>
            <v:path arrowok="t" o:connecttype="custom" o:connectlocs="1252538,0;2505075,190500;1252538,381000;0,190500" o:connectangles="270,0,90,180" textboxrect="366860,55796,2138215,325204"/>
            <v:textbox inset="2.50011mm,1.2499mm,2.50011mm,1.2499mm">
              <w:txbxContent>
                <w:p w:rsidR="0027320D" w:rsidRPr="00FA0C0A" w:rsidRDefault="00FA0C0A" w:rsidP="00FA0C0A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>v</w:t>
                  </w:r>
                  <w:r w:rsidRPr="00FA0C0A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 xml:space="preserve">iditelné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>(</w:t>
                  </w:r>
                  <w:r w:rsidRPr="00FA0C0A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>světlo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>)</w:t>
                  </w:r>
                </w:p>
              </w:txbxContent>
            </v:textbox>
          </v:shape>
        </w:pict>
      </w:r>
      <w:r w:rsidRPr="006E79B2">
        <w:rPr>
          <w:noProof/>
          <w:lang w:eastAsia="cs-CZ"/>
        </w:rPr>
        <w:pict>
          <v:shape id="_x0000_s1029" style="position:absolute;margin-left:-1.55pt;margin-top:8.45pt;width:147.75pt;height:30pt;z-index:251677696;visibility:visible;mso-width-relative:margin;mso-height-relative:margin;v-text-anchor:middle-center" coordsize="187642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" adj="-11796480,,5400" path="m,190500wa,,1876426,381000,,190500,938213,,,,1876426,381000,938213,,1876426,190500,,,1876426,381000,1876426,190500,938213,381000,,,1876426,381000,938213,381000,,190500xe" filled="f" strokeweight="0">
            <v:stroke joinstyle="miter"/>
            <v:formulas/>
            <v:path arrowok="t" o:connecttype="custom" o:connectlocs="938213,0;1876425,190500;938213,381000;0,190500" o:connectangles="270,0,90,180" textboxrect="274796,55796,1601629,325204"/>
            <v:textbox inset="2.50011mm,1.2499mm,2.50011mm,1.2499mm">
              <w:txbxContent>
                <w:p w:rsidR="0027320D" w:rsidRPr="0003606E" w:rsidRDefault="0027320D" w:rsidP="0027320D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</w:t>
                  </w:r>
                  <w:r w:rsidR="00FA0C0A" w:rsidRPr="00FA0C0A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>ultrafialové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</w:p>
    <w:p w:rsidR="00970B6F" w:rsidRDefault="00970B6F" w:rsidP="00970B6F">
      <w:pPr>
        <w:rPr>
          <w:b/>
          <w:sz w:val="28"/>
          <w:szCs w:val="28"/>
        </w:rPr>
      </w:pPr>
    </w:p>
    <w:p w:rsidR="00970B6F" w:rsidRDefault="006E79B2" w:rsidP="00856D9B">
      <w:pPr>
        <w:ind w:left="708"/>
        <w:rPr>
          <w:b/>
          <w:sz w:val="28"/>
          <w:szCs w:val="28"/>
        </w:rPr>
      </w:pPr>
      <w:r w:rsidRPr="006E79B2">
        <w:rPr>
          <w:noProof/>
          <w:lang w:eastAsia="cs-CZ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Popisek se šipkou dolů 48" o:spid="_x0000_s1042" type="#_x0000_t80" style="position:absolute;left:0;text-align:left;margin-left:-1.75pt;margin-top:20.95pt;width:65pt;height:29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" adj="14035,8349,16200,9575" filled="f" strokecolor="black [3213]" strokeweight=".5pt"/>
        </w:pict>
      </w:r>
      <w:r w:rsidRPr="006E79B2">
        <w:rPr>
          <w:noProof/>
          <w:lang w:eastAsia="cs-CZ"/>
        </w:rPr>
        <w:pict>
          <v:shape id="Popisek se šipkou dolů 43" o:spid="_x0000_s1041" type="#_x0000_t80" style="position:absolute;left:0;text-align:left;margin-left:420.1pt;margin-top:21.15pt;width:65pt;height:29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" adj="14035,8349,16200,9575" filled="f" strokecolor="black [3213]" strokeweight=".5pt"/>
        </w:pict>
      </w:r>
      <w:r w:rsidRPr="006E79B2">
        <w:rPr>
          <w:noProof/>
          <w:lang w:eastAsia="cs-CZ"/>
        </w:rPr>
        <w:pict>
          <v:shape id="Popisek se šipkou dolů 47" o:spid="_x0000_s1040" type="#_x0000_t80" style="position:absolute;left:0;text-align:left;margin-left:346.9pt;margin-top:21.45pt;width:65pt;height:29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" adj="14035,8349,16200,9575" filled="f" strokecolor="windowText" strokeweight=".5pt"/>
        </w:pict>
      </w:r>
      <w:r w:rsidRPr="006E79B2">
        <w:rPr>
          <w:noProof/>
          <w:lang w:eastAsia="cs-CZ"/>
        </w:rPr>
        <w:pict>
          <v:shape id="Popisek se šipkou dolů 44" o:spid="_x0000_s1039" type="#_x0000_t80" style="position:absolute;left:0;text-align:left;margin-left:70.8pt;margin-top:21.15pt;width:65pt;height:29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" adj="14035,8349,16200,9575" filled="f" strokecolor="black [3213]" strokeweight=".5pt"/>
        </w:pict>
      </w:r>
      <w:r w:rsidRPr="006E79B2">
        <w:rPr>
          <w:noProof/>
          <w:lang w:eastAsia="cs-CZ"/>
        </w:rPr>
        <w:pict>
          <v:shape id="Popisek se šipkou dolů 46" o:spid="_x0000_s1038" type="#_x0000_t80" style="position:absolute;left:0;text-align:left;margin-left:246.9pt;margin-top:21.9pt;width:65pt;height:29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" adj="14035,8349,16200,9575" filled="f" strokecolor="windowText" strokeweight=".5pt"/>
        </w:pict>
      </w:r>
      <w:r w:rsidRPr="006E79B2">
        <w:rPr>
          <w:noProof/>
          <w:lang w:eastAsia="cs-CZ"/>
        </w:rPr>
        <w:pict>
          <v:shape id="Popisek se šipkou dolů 45" o:spid="_x0000_s1037" type="#_x0000_t80" style="position:absolute;left:0;text-align:left;margin-left:173.45pt;margin-top:21.9pt;width:65pt;height:2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" adj="14035,8349,16200,9575" filled="f" strokecolor="windowText" strokeweight=".5pt"/>
        </w:pict>
      </w:r>
      <w:r w:rsidR="00147515">
        <w:rPr>
          <w:sz w:val="28"/>
          <w:szCs w:val="28"/>
        </w:rPr>
        <w:t xml:space="preserve">  </w:t>
      </w:r>
      <w:r w:rsidR="00627384" w:rsidRPr="00627384">
        <w:rPr>
          <w:sz w:val="28"/>
          <w:szCs w:val="28"/>
        </w:rPr>
        <w:t>ovlivňuje</w:t>
      </w:r>
      <w:r w:rsidR="00627384" w:rsidRPr="00627384">
        <w:rPr>
          <w:noProof/>
          <w:lang w:eastAsia="cs-CZ"/>
        </w:rPr>
        <w:t xml:space="preserve"> </w:t>
      </w:r>
      <w:r w:rsidR="00627384" w:rsidRPr="00627384">
        <w:rPr>
          <w:noProof/>
          <w:lang w:eastAsia="cs-CZ"/>
        </w:rPr>
        <w:tab/>
      </w:r>
      <w:r w:rsidR="00627384">
        <w:rPr>
          <w:noProof/>
          <w:lang w:eastAsia="cs-CZ"/>
        </w:rPr>
        <w:tab/>
      </w:r>
      <w:r w:rsidR="00627384">
        <w:rPr>
          <w:noProof/>
          <w:lang w:eastAsia="cs-CZ"/>
        </w:rPr>
        <w:tab/>
      </w:r>
      <w:r w:rsidR="00627384">
        <w:rPr>
          <w:noProof/>
          <w:lang w:eastAsia="cs-CZ"/>
        </w:rPr>
        <w:tab/>
      </w:r>
      <w:r w:rsidR="006A2EFB">
        <w:rPr>
          <w:noProof/>
          <w:lang w:eastAsia="cs-CZ"/>
        </w:rPr>
        <w:t xml:space="preserve"> </w:t>
      </w:r>
      <w:r w:rsidR="00627384" w:rsidRPr="00627384">
        <w:rPr>
          <w:noProof/>
          <w:sz w:val="28"/>
          <w:szCs w:val="28"/>
          <w:lang w:eastAsia="cs-CZ"/>
        </w:rPr>
        <w:t>ovlivňuje</w:t>
      </w:r>
      <w:r w:rsidR="00627384">
        <w:rPr>
          <w:noProof/>
          <w:sz w:val="28"/>
          <w:szCs w:val="28"/>
          <w:lang w:eastAsia="cs-CZ"/>
        </w:rPr>
        <w:tab/>
      </w:r>
      <w:r w:rsidR="00627384">
        <w:rPr>
          <w:noProof/>
          <w:sz w:val="28"/>
          <w:szCs w:val="28"/>
          <w:lang w:eastAsia="cs-CZ"/>
        </w:rPr>
        <w:tab/>
      </w:r>
      <w:r w:rsidR="00627384">
        <w:rPr>
          <w:noProof/>
          <w:sz w:val="28"/>
          <w:szCs w:val="28"/>
          <w:lang w:eastAsia="cs-CZ"/>
        </w:rPr>
        <w:tab/>
        <w:t xml:space="preserve">   </w:t>
      </w:r>
      <w:r w:rsidR="00147515">
        <w:rPr>
          <w:noProof/>
          <w:sz w:val="28"/>
          <w:szCs w:val="28"/>
          <w:lang w:eastAsia="cs-CZ"/>
        </w:rPr>
        <w:t xml:space="preserve">  </w:t>
      </w:r>
      <w:r w:rsidR="00627384">
        <w:rPr>
          <w:noProof/>
          <w:sz w:val="28"/>
          <w:szCs w:val="28"/>
          <w:lang w:eastAsia="cs-CZ"/>
        </w:rPr>
        <w:t xml:space="preserve"> </w:t>
      </w:r>
      <w:r w:rsidR="0012078B">
        <w:rPr>
          <w:noProof/>
          <w:sz w:val="28"/>
          <w:szCs w:val="28"/>
          <w:lang w:eastAsia="cs-CZ"/>
        </w:rPr>
        <w:t xml:space="preserve">  </w:t>
      </w:r>
      <w:r w:rsidR="00627384">
        <w:rPr>
          <w:noProof/>
          <w:sz w:val="28"/>
          <w:szCs w:val="28"/>
          <w:lang w:eastAsia="cs-CZ"/>
        </w:rPr>
        <w:t>ovlivňuje</w:t>
      </w:r>
    </w:p>
    <w:p w:rsidR="00970B6F" w:rsidRDefault="006A2EFB" w:rsidP="006A2EFB">
      <w:pPr>
        <w:ind w:right="-1" w:firstLine="142"/>
        <w:rPr>
          <w:sz w:val="28"/>
          <w:szCs w:val="28"/>
        </w:rPr>
      </w:pPr>
      <w:r>
        <w:rPr>
          <w:sz w:val="28"/>
          <w:szCs w:val="28"/>
        </w:rPr>
        <w:t>r</w:t>
      </w:r>
      <w:r w:rsidRPr="006A2EFB">
        <w:rPr>
          <w:sz w:val="28"/>
          <w:szCs w:val="28"/>
        </w:rPr>
        <w:t>ostliny</w:t>
      </w:r>
      <w:r>
        <w:rPr>
          <w:sz w:val="28"/>
          <w:szCs w:val="28"/>
        </w:rPr>
        <w:tab/>
        <w:t xml:space="preserve"> živočichy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47515">
        <w:rPr>
          <w:sz w:val="28"/>
          <w:szCs w:val="28"/>
        </w:rPr>
        <w:t xml:space="preserve"> </w:t>
      </w:r>
      <w:r>
        <w:rPr>
          <w:sz w:val="28"/>
          <w:szCs w:val="28"/>
        </w:rPr>
        <w:t>rostliny</w:t>
      </w:r>
      <w:r>
        <w:rPr>
          <w:sz w:val="28"/>
          <w:szCs w:val="28"/>
        </w:rPr>
        <w:tab/>
        <w:t xml:space="preserve"> živočichy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 w:rsidR="00147515">
        <w:rPr>
          <w:sz w:val="28"/>
          <w:szCs w:val="28"/>
        </w:rPr>
        <w:t xml:space="preserve"> </w:t>
      </w:r>
      <w:r>
        <w:rPr>
          <w:sz w:val="28"/>
          <w:szCs w:val="28"/>
        </w:rPr>
        <w:t>rostliny</w:t>
      </w:r>
      <w:r>
        <w:rPr>
          <w:sz w:val="28"/>
          <w:szCs w:val="28"/>
        </w:rPr>
        <w:tab/>
        <w:t>živočichy</w:t>
      </w:r>
    </w:p>
    <w:p w:rsidR="00FA0C0A" w:rsidRDefault="00FA0C0A" w:rsidP="00FA0C0A">
      <w:pPr>
        <w:ind w:right="-1"/>
        <w:rPr>
          <w:b/>
          <w:sz w:val="28"/>
          <w:szCs w:val="28"/>
        </w:rPr>
      </w:pPr>
    </w:p>
    <w:p w:rsidR="00523B64" w:rsidRPr="006A2EFB" w:rsidRDefault="00523B64" w:rsidP="00523B64">
      <w:pPr>
        <w:ind w:right="-1" w:firstLine="142"/>
        <w:rPr>
          <w:sz w:val="28"/>
          <w:szCs w:val="28"/>
        </w:rPr>
      </w:pPr>
      <w:r>
        <w:rPr>
          <w:sz w:val="28"/>
          <w:szCs w:val="28"/>
        </w:rPr>
        <w:t xml:space="preserve">     A</w:t>
      </w:r>
      <w:r>
        <w:rPr>
          <w:sz w:val="28"/>
          <w:szCs w:val="28"/>
        </w:rPr>
        <w:tab/>
        <w:t xml:space="preserve">       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F</w:t>
      </w:r>
    </w:p>
    <w:p w:rsidR="00523B64" w:rsidRDefault="00523B64" w:rsidP="00523B64">
      <w:pPr>
        <w:rPr>
          <w:b/>
          <w:sz w:val="28"/>
          <w:szCs w:val="28"/>
        </w:rPr>
      </w:pPr>
    </w:p>
    <w:p w:rsidR="00523B64" w:rsidRPr="00523B64" w:rsidRDefault="00523B64" w:rsidP="00523B64">
      <w:pPr>
        <w:rPr>
          <w:b/>
          <w:sz w:val="28"/>
          <w:szCs w:val="28"/>
        </w:rPr>
      </w:pPr>
      <w:r w:rsidRPr="00CF1D50">
        <w:rPr>
          <w:sz w:val="28"/>
          <w:szCs w:val="28"/>
        </w:rPr>
        <w:t xml:space="preserve">A – </w:t>
      </w:r>
      <w:r>
        <w:rPr>
          <w:b/>
          <w:sz w:val="28"/>
          <w:szCs w:val="28"/>
        </w:rPr>
        <w:t>brzdí růst rostlin</w:t>
      </w:r>
    </w:p>
    <w:p w:rsidR="00523B64" w:rsidRPr="00CF1D50" w:rsidRDefault="00523B64" w:rsidP="00523B64">
      <w:pPr>
        <w:rPr>
          <w:sz w:val="28"/>
          <w:szCs w:val="28"/>
        </w:rPr>
      </w:pPr>
      <w:r w:rsidRPr="00CF1D50">
        <w:rPr>
          <w:sz w:val="28"/>
          <w:szCs w:val="28"/>
        </w:rPr>
        <w:t>B –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poškozuje organismy</w:t>
      </w:r>
      <w:r>
        <w:rPr>
          <w:sz w:val="28"/>
          <w:szCs w:val="28"/>
        </w:rPr>
        <w:t xml:space="preserve"> (</w:t>
      </w:r>
      <w:r w:rsidRPr="00523B64">
        <w:rPr>
          <w:b/>
          <w:sz w:val="28"/>
          <w:szCs w:val="28"/>
        </w:rPr>
        <w:t>nád</w:t>
      </w:r>
      <w:r>
        <w:rPr>
          <w:b/>
          <w:sz w:val="28"/>
          <w:szCs w:val="28"/>
        </w:rPr>
        <w:t>ory a mutace)</w:t>
      </w:r>
    </w:p>
    <w:p w:rsidR="00523B64" w:rsidRPr="00CF1D50" w:rsidRDefault="00523B64" w:rsidP="00523B64">
      <w:pPr>
        <w:rPr>
          <w:sz w:val="28"/>
          <w:szCs w:val="28"/>
        </w:rPr>
      </w:pPr>
      <w:r w:rsidRPr="00CF1D50">
        <w:rPr>
          <w:sz w:val="28"/>
          <w:szCs w:val="28"/>
        </w:rPr>
        <w:t>C –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energie pro</w:t>
      </w:r>
      <w:r w:rsidRPr="00523B64">
        <w:rPr>
          <w:b/>
          <w:sz w:val="28"/>
          <w:szCs w:val="28"/>
        </w:rPr>
        <w:t xml:space="preserve"> fotosyntézu</w:t>
      </w:r>
      <w:r>
        <w:rPr>
          <w:b/>
          <w:sz w:val="28"/>
          <w:szCs w:val="28"/>
        </w:rPr>
        <w:t>, ovlivňuje vegetační dobu</w:t>
      </w:r>
    </w:p>
    <w:p w:rsidR="00523B64" w:rsidRPr="00CF1D50" w:rsidRDefault="00523B64" w:rsidP="00523B64">
      <w:pPr>
        <w:rPr>
          <w:sz w:val="28"/>
          <w:szCs w:val="28"/>
        </w:rPr>
      </w:pPr>
      <w:r w:rsidRPr="00CF1D50">
        <w:rPr>
          <w:sz w:val="28"/>
          <w:szCs w:val="28"/>
        </w:rPr>
        <w:t>D –</w:t>
      </w:r>
      <w:r>
        <w:rPr>
          <w:sz w:val="28"/>
          <w:szCs w:val="28"/>
        </w:rPr>
        <w:t xml:space="preserve"> </w:t>
      </w:r>
      <w:r w:rsidRPr="00523B64">
        <w:rPr>
          <w:b/>
          <w:sz w:val="28"/>
          <w:szCs w:val="28"/>
        </w:rPr>
        <w:t>ovlivňuje aktivitu</w:t>
      </w:r>
      <w:r w:rsidR="005753BA">
        <w:rPr>
          <w:b/>
          <w:sz w:val="28"/>
          <w:szCs w:val="28"/>
        </w:rPr>
        <w:t xml:space="preserve"> (den, noc)</w:t>
      </w:r>
      <w:r w:rsidRPr="00523B64">
        <w:rPr>
          <w:b/>
          <w:sz w:val="28"/>
          <w:szCs w:val="28"/>
        </w:rPr>
        <w:t>, migraci, rozmnožování</w:t>
      </w:r>
    </w:p>
    <w:p w:rsidR="00523B64" w:rsidRPr="00523B64" w:rsidRDefault="00523B64" w:rsidP="00523B64">
      <w:pPr>
        <w:rPr>
          <w:b/>
          <w:sz w:val="28"/>
          <w:szCs w:val="28"/>
        </w:rPr>
      </w:pPr>
      <w:r w:rsidRPr="00CF1D50">
        <w:rPr>
          <w:sz w:val="28"/>
          <w:szCs w:val="28"/>
        </w:rPr>
        <w:t>E –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ovlivňuje opad listí, zrání plodů, klíčení semen</w:t>
      </w:r>
    </w:p>
    <w:p w:rsidR="003A16F0" w:rsidRPr="005753BA" w:rsidRDefault="00523B64" w:rsidP="00970B6F">
      <w:r w:rsidRPr="00CF1D50">
        <w:rPr>
          <w:sz w:val="28"/>
          <w:szCs w:val="28"/>
        </w:rPr>
        <w:t>F –</w:t>
      </w:r>
      <w:r w:rsidR="005753BA">
        <w:rPr>
          <w:sz w:val="28"/>
          <w:szCs w:val="28"/>
        </w:rPr>
        <w:t xml:space="preserve"> </w:t>
      </w:r>
      <w:r w:rsidR="005753BA" w:rsidRPr="005753BA">
        <w:rPr>
          <w:b/>
          <w:sz w:val="28"/>
          <w:szCs w:val="28"/>
        </w:rPr>
        <w:t>ovlivňuje aktivitu</w:t>
      </w:r>
      <w:r w:rsidR="005753BA">
        <w:rPr>
          <w:b/>
          <w:sz w:val="28"/>
          <w:szCs w:val="28"/>
        </w:rPr>
        <w:t xml:space="preserve"> (roční doba), tvorbu izolace (srst, peří)</w:t>
      </w:r>
    </w:p>
    <w:p w:rsidR="00970B6F" w:rsidRDefault="00147515" w:rsidP="003A16F0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Voda</w:t>
      </w:r>
    </w:p>
    <w:p w:rsidR="00D043BB" w:rsidRDefault="00D043BB" w:rsidP="00D043BB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Co je hydrosféra a jaké jsou její složky?</w:t>
      </w:r>
    </w:p>
    <w:p w:rsidR="00ED77F3" w:rsidRPr="00ED77F3" w:rsidRDefault="00A6335B" w:rsidP="00A6335B">
      <w:pPr>
        <w:spacing w:line="276" w:lineRule="auto"/>
        <w:ind w:left="993"/>
        <w:rPr>
          <w:b/>
          <w:sz w:val="28"/>
          <w:szCs w:val="28"/>
        </w:rPr>
      </w:pPr>
      <w:r>
        <w:rPr>
          <w:b/>
          <w:sz w:val="28"/>
          <w:szCs w:val="28"/>
        </w:rPr>
        <w:t>Vodní obal Země – složky:  povrchová voda, podzemní voda, voda v organismech, voda v atmosféře.</w:t>
      </w:r>
    </w:p>
    <w:p w:rsidR="00147515" w:rsidRDefault="00BA6555" w:rsidP="003A16F0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K</w:t>
      </w:r>
      <w:r w:rsidR="00147515">
        <w:rPr>
          <w:sz w:val="28"/>
          <w:szCs w:val="28"/>
        </w:rPr>
        <w:t>teré vlastnosti vody ovlivňují vodní organismy?</w:t>
      </w:r>
    </w:p>
    <w:p w:rsidR="00A6335B" w:rsidRPr="00A6335B" w:rsidRDefault="00A6335B" w:rsidP="00A6335B">
      <w:pPr>
        <w:spacing w:line="276" w:lineRule="auto"/>
        <w:ind w:left="993"/>
        <w:rPr>
          <w:b/>
          <w:sz w:val="28"/>
          <w:szCs w:val="28"/>
        </w:rPr>
      </w:pPr>
      <w:r>
        <w:rPr>
          <w:b/>
          <w:sz w:val="28"/>
          <w:szCs w:val="28"/>
        </w:rPr>
        <w:t>Salinita, hustota, hydrostatický tlak, propustnost světla.</w:t>
      </w:r>
    </w:p>
    <w:p w:rsidR="00BA6555" w:rsidRDefault="00BA6555" w:rsidP="003A16F0">
      <w:pPr>
        <w:pStyle w:val="Odstavecseseznamem"/>
        <w:numPr>
          <w:ilvl w:val="1"/>
          <w:numId w:val="2"/>
        </w:num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Jak se </w:t>
      </w:r>
      <w:r w:rsidR="000E3F81">
        <w:rPr>
          <w:sz w:val="28"/>
          <w:szCs w:val="28"/>
        </w:rPr>
        <w:t xml:space="preserve">někteří </w:t>
      </w:r>
      <w:r>
        <w:rPr>
          <w:sz w:val="28"/>
          <w:szCs w:val="28"/>
        </w:rPr>
        <w:t>suchozemští živočichové přizpůsobili nedostatku vody?</w:t>
      </w:r>
      <w:r w:rsidR="000E3F81">
        <w:rPr>
          <w:sz w:val="28"/>
          <w:szCs w:val="28"/>
        </w:rPr>
        <w:t xml:space="preserve"> Uveďte příklad takového živočicha.</w:t>
      </w:r>
    </w:p>
    <w:p w:rsidR="00A6335B" w:rsidRPr="00A6335B" w:rsidRDefault="00A6335B" w:rsidP="00A6335B">
      <w:pPr>
        <w:spacing w:line="276" w:lineRule="auto"/>
        <w:ind w:left="993"/>
        <w:rPr>
          <w:b/>
          <w:sz w:val="28"/>
          <w:szCs w:val="28"/>
        </w:rPr>
      </w:pPr>
      <w:r>
        <w:rPr>
          <w:b/>
          <w:sz w:val="28"/>
          <w:szCs w:val="28"/>
        </w:rPr>
        <w:t>Redukce potních žláz, suchý trus, hustá srst – velbloud.</w:t>
      </w:r>
    </w:p>
    <w:p w:rsidR="00BA6555" w:rsidRDefault="00BA6555" w:rsidP="00147515">
      <w:pPr>
        <w:pStyle w:val="Odstavecseseznamem"/>
        <w:numPr>
          <w:ilvl w:val="1"/>
          <w:numId w:val="2"/>
        </w:numPr>
        <w:ind w:left="993" w:hanging="284"/>
        <w:rPr>
          <w:sz w:val="28"/>
          <w:szCs w:val="28"/>
        </w:rPr>
      </w:pPr>
      <w:r>
        <w:rPr>
          <w:sz w:val="28"/>
          <w:szCs w:val="28"/>
        </w:rPr>
        <w:t xml:space="preserve">Jak se </w:t>
      </w:r>
      <w:r w:rsidR="006B5FD4">
        <w:rPr>
          <w:sz w:val="28"/>
          <w:szCs w:val="28"/>
        </w:rPr>
        <w:t xml:space="preserve">některé </w:t>
      </w:r>
      <w:r>
        <w:rPr>
          <w:sz w:val="28"/>
          <w:szCs w:val="28"/>
        </w:rPr>
        <w:t>su</w:t>
      </w:r>
      <w:r w:rsidR="009A7892">
        <w:rPr>
          <w:sz w:val="28"/>
          <w:szCs w:val="28"/>
        </w:rPr>
        <w:t xml:space="preserve">chozemské rostliny přizpůsobily </w:t>
      </w:r>
      <w:r>
        <w:rPr>
          <w:sz w:val="28"/>
          <w:szCs w:val="28"/>
        </w:rPr>
        <w:t>nedostatku vody?</w:t>
      </w:r>
      <w:r w:rsidR="006B5FD4">
        <w:rPr>
          <w:sz w:val="28"/>
          <w:szCs w:val="28"/>
        </w:rPr>
        <w:t xml:space="preserve"> Uveďte příklad takové rostliny.</w:t>
      </w:r>
    </w:p>
    <w:p w:rsidR="00A6335B" w:rsidRDefault="00A6335B" w:rsidP="00A6335B">
      <w:pPr>
        <w:ind w:left="993"/>
        <w:rPr>
          <w:b/>
          <w:sz w:val="28"/>
          <w:szCs w:val="28"/>
        </w:rPr>
      </w:pPr>
      <w:r>
        <w:rPr>
          <w:b/>
          <w:sz w:val="28"/>
          <w:szCs w:val="28"/>
        </w:rPr>
        <w:t>Dlouhé kořeny, redukce listů, chlupy – kaktusy.</w:t>
      </w:r>
    </w:p>
    <w:p w:rsidR="00A6335B" w:rsidRPr="00A6335B" w:rsidRDefault="00A6335B" w:rsidP="00A6335B">
      <w:pPr>
        <w:rPr>
          <w:sz w:val="28"/>
          <w:szCs w:val="28"/>
        </w:rPr>
      </w:pPr>
    </w:p>
    <w:p w:rsidR="00970B6F" w:rsidRDefault="003A16F0" w:rsidP="00BA6555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Vzduch</w:t>
      </w:r>
    </w:p>
    <w:p w:rsidR="003A16F0" w:rsidRPr="003A16F0" w:rsidRDefault="006E79B2" w:rsidP="003A16F0">
      <w:pPr>
        <w:ind w:left="360"/>
        <w:rPr>
          <w:sz w:val="28"/>
          <w:szCs w:val="28"/>
        </w:rPr>
      </w:pPr>
      <w:r w:rsidRPr="006E79B2">
        <w:rPr>
          <w:noProof/>
          <w:lang w:eastAsia="cs-CZ"/>
        </w:rPr>
        <w:pict>
          <v:shape id="_x0000_s1030" style="position:absolute;left:0;text-align:left;margin-left:145.25pt;margin-top:1pt;width:203.85pt;height:39.5pt;z-index:251709440;visibility:visible;mso-width-relative:margin;mso-height-relative:margin;v-text-anchor:middle-center" coordsize="2588821,501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" adj="-11796480,,5400" path="m,250825wa,,2588820,501650,,250825,1294410,,,,2588820,501650,1294410,,2588820,250825,,,2588820,501650,2588820,250825,1294410,501650,,,2588820,501650,1294410,501650,,250825xe" fillcolor="white [3212]" strokeweight="0">
            <v:stroke joinstyle="miter"/>
            <v:formulas/>
            <v:path arrowok="t" o:connecttype="custom" o:connectlocs="1294411,0;2588821,250825;1294411,501650;0,250825" o:connectangles="270,0,90,180" textboxrect="379124,73465,2209697,428185"/>
            <v:textbox inset="2.50011mm,1.2499mm,2.50011mm,1.2499mm">
              <w:txbxContent>
                <w:p w:rsidR="003A16F0" w:rsidRPr="00C06C2D" w:rsidRDefault="003A16F0" w:rsidP="003A16F0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</w:t>
                  </w:r>
                  <w:r w:rsidR="0012078B"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355E00"/>
                      <w:kern w:val="24"/>
                      <w:position w:val="1"/>
                      <w:sz w:val="28"/>
                      <w:szCs w:val="28"/>
                    </w:rPr>
                    <w:t xml:space="preserve">  </w:t>
                  </w:r>
                  <w:r w:rsidR="0012078B" w:rsidRPr="00C06C2D">
                    <w:rPr>
                      <w:rFonts w:ascii="Arial" w:eastAsia="Arial" w:hAnsi="Arial" w:cs="Arial"/>
                      <w:bCs/>
                      <w:kern w:val="24"/>
                      <w:position w:val="1"/>
                      <w:sz w:val="28"/>
                      <w:szCs w:val="28"/>
                    </w:rPr>
                    <w:t>VZDUCH</w:t>
                  </w:r>
                </w:p>
              </w:txbxContent>
            </v:textbox>
          </v:shape>
        </w:pict>
      </w:r>
      <w:r w:rsidR="00B8234D">
        <w:rPr>
          <w:sz w:val="28"/>
          <w:szCs w:val="28"/>
        </w:rPr>
        <w:t>Doplňte schéma</w:t>
      </w:r>
      <w:r w:rsidR="003A16F0" w:rsidRPr="003A16F0">
        <w:rPr>
          <w:sz w:val="28"/>
          <w:szCs w:val="28"/>
        </w:rPr>
        <w:t>:</w:t>
      </w:r>
      <w:r w:rsidR="003A16F0" w:rsidRPr="003A16F0">
        <w:rPr>
          <w:noProof/>
          <w:lang w:eastAsia="cs-CZ"/>
        </w:rPr>
        <w:t xml:space="preserve"> </w:t>
      </w:r>
    </w:p>
    <w:p w:rsidR="003A16F0" w:rsidRPr="003A16F0" w:rsidRDefault="003A16F0" w:rsidP="003A16F0">
      <w:pPr>
        <w:ind w:left="360"/>
        <w:rPr>
          <w:sz w:val="28"/>
          <w:szCs w:val="28"/>
        </w:rPr>
      </w:pPr>
    </w:p>
    <w:p w:rsidR="003A16F0" w:rsidRPr="003A16F0" w:rsidRDefault="006E79B2" w:rsidP="003A16F0">
      <w:pPr>
        <w:ind w:left="360"/>
        <w:rPr>
          <w:sz w:val="28"/>
          <w:szCs w:val="28"/>
        </w:rPr>
      </w:pPr>
      <w:r w:rsidRPr="006E79B2">
        <w:rPr>
          <w:noProof/>
          <w:lang w:eastAsia="cs-CZ"/>
        </w:rPr>
        <w:pict>
          <v:shape id="Přímá spojnice se šipkou 49" o:spid="_x0000_s1036" type="#_x0000_t32" style="position:absolute;left:0;text-align:left;margin-left:269.6pt;margin-top:16.7pt;width:49.55pt;height:49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" strokecolor="black [3040]">
            <v:stroke endarrow="open"/>
          </v:shape>
        </w:pict>
      </w:r>
      <w:r w:rsidRPr="006E79B2">
        <w:rPr>
          <w:noProof/>
          <w:lang w:eastAsia="cs-CZ"/>
        </w:rPr>
        <w:pict>
          <v:shape id="Přímá spojnice se šipkou 51" o:spid="_x0000_s1035" type="#_x0000_t32" style="position:absolute;left:0;text-align:left;margin-left:162.05pt;margin-top:16.6pt;width:48.6pt;height:49.5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" strokecolor="black [3040]">
            <v:stroke endarrow="open"/>
          </v:shape>
        </w:pict>
      </w:r>
      <w:r w:rsidR="003A16F0" w:rsidRPr="003A16F0">
        <w:rPr>
          <w:sz w:val="28"/>
          <w:szCs w:val="28"/>
        </w:rPr>
        <w:tab/>
      </w:r>
      <w:r w:rsidR="003A16F0" w:rsidRPr="003A16F0">
        <w:rPr>
          <w:sz w:val="28"/>
          <w:szCs w:val="28"/>
        </w:rPr>
        <w:tab/>
      </w:r>
      <w:r w:rsidR="0012078B">
        <w:rPr>
          <w:sz w:val="28"/>
          <w:szCs w:val="28"/>
        </w:rPr>
        <w:tab/>
      </w:r>
      <w:r w:rsidR="0012078B">
        <w:rPr>
          <w:sz w:val="28"/>
          <w:szCs w:val="28"/>
        </w:rPr>
        <w:tab/>
      </w:r>
      <w:r w:rsidR="0012078B">
        <w:rPr>
          <w:sz w:val="28"/>
          <w:szCs w:val="28"/>
        </w:rPr>
        <w:tab/>
      </w:r>
      <w:r w:rsidR="0012078B">
        <w:rPr>
          <w:sz w:val="28"/>
          <w:szCs w:val="28"/>
        </w:rPr>
        <w:tab/>
        <w:t>vlastnosti</w:t>
      </w:r>
    </w:p>
    <w:p w:rsidR="0012078B" w:rsidRDefault="0012078B" w:rsidP="003A16F0">
      <w:pPr>
        <w:ind w:left="360"/>
        <w:rPr>
          <w:b/>
          <w:sz w:val="28"/>
          <w:szCs w:val="28"/>
        </w:rPr>
      </w:pPr>
    </w:p>
    <w:p w:rsidR="0012078B" w:rsidRDefault="0012078B" w:rsidP="003A16F0">
      <w:pPr>
        <w:ind w:left="360"/>
        <w:rPr>
          <w:b/>
          <w:sz w:val="28"/>
          <w:szCs w:val="28"/>
        </w:rPr>
      </w:pPr>
    </w:p>
    <w:p w:rsidR="0012078B" w:rsidRDefault="006E79B2" w:rsidP="003A16F0">
      <w:pPr>
        <w:ind w:left="360"/>
        <w:rPr>
          <w:b/>
          <w:sz w:val="28"/>
          <w:szCs w:val="28"/>
        </w:rPr>
      </w:pPr>
      <w:r w:rsidRPr="006E79B2">
        <w:rPr>
          <w:noProof/>
          <w:lang w:eastAsia="cs-CZ"/>
        </w:rPr>
        <w:pict>
          <v:shape id="_x0000_s1031" style="position:absolute;left:0;text-align:left;margin-left:282.75pt;margin-top:-.3pt;width:137.5pt;height:30pt;z-index:251701248;visibility:visible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" adj="-11796480,,5400" path="m,190500wa,,1746250,381000,,190500,873125,,,,1746250,381000,873125,,1746250,190500,,,1746250,381000,1746250,190500,873125,381000,,,1746250,381000,873125,381000,,190500xe" filled="f" strokeweight="0">
            <v:stroke joinstyle="miter"/>
            <v:formulas/>
            <v:path arrowok="t" o:connecttype="custom" o:connectlocs="873125,0;1746250,190500;873125,381000;0,190500" o:connectangles="270,0,90,180" textboxrect="255732,55796,1490518,325204"/>
            <v:textbox inset="2.50011mm,1.2499mm,2.50011mm,1.2499mm">
              <w:txbxContent>
                <w:p w:rsidR="003A16F0" w:rsidRPr="00F82755" w:rsidRDefault="003A16F0" w:rsidP="003A16F0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color w:val="000000" w:themeColor="text1"/>
                      <w:sz w:val="28"/>
                      <w:szCs w:val="28"/>
                    </w:rPr>
                  </w:pPr>
                  <w:r w:rsidRPr="00F82755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 xml:space="preserve">   </w:t>
                  </w:r>
                  <w:r w:rsidR="00F82755" w:rsidRPr="00F82755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>fyzikální</w:t>
                  </w:r>
                  <w:r w:rsidRPr="00F82755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  <w:r w:rsidRPr="006E79B2">
        <w:rPr>
          <w:noProof/>
          <w:lang w:eastAsia="cs-CZ"/>
        </w:rPr>
        <w:pict>
          <v:shape id="_x0000_s1032" style="position:absolute;left:0;text-align:left;margin-left:63.6pt;margin-top:-.35pt;width:137.5pt;height:30pt;z-index:251699200;visibility:visible;mso-width-relative:margin;mso-height-relative:margin;v-text-anchor:middle-center" coordsize="1746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" adj="-11796480,,5400" path="m,190500wa,,1746250,381000,,190500,873125,,,,1746250,381000,873125,,1746250,190500,,,1746250,381000,1746250,190500,873125,381000,,,1746250,381000,873125,381000,,190500xe" filled="f" strokeweight="0">
            <v:stroke joinstyle="miter"/>
            <v:formulas/>
            <v:path arrowok="t" o:connecttype="custom" o:connectlocs="873125,0;1746250,190500;873125,381000;0,190500" o:connectangles="270,0,90,180" textboxrect="255732,55796,1490518,325204"/>
            <v:textbox inset="2.50011mm,1.2499mm,2.50011mm,1.2499mm">
              <w:txbxContent>
                <w:p w:rsidR="003A16F0" w:rsidRPr="00F82755" w:rsidRDefault="003A16F0" w:rsidP="003A16F0">
                  <w:pPr>
                    <w:pStyle w:val="Normlnweb"/>
                    <w:tabs>
                      <w:tab w:val="left" w:pos="0"/>
                      <w:tab w:val="left" w:pos="1440"/>
                      <w:tab w:val="left" w:pos="2880"/>
                      <w:tab w:val="left" w:pos="4320"/>
                      <w:tab w:val="left" w:pos="5760"/>
                      <w:tab w:val="left" w:pos="7200"/>
                      <w:tab w:val="left" w:pos="8640"/>
                      <w:tab w:val="left" w:pos="10080"/>
                      <w:tab w:val="left" w:pos="11520"/>
                      <w:tab w:val="left" w:pos="12960"/>
                      <w:tab w:val="left" w:pos="14400"/>
                      <w:tab w:val="left" w:pos="15840"/>
                    </w:tabs>
                    <w:spacing w:before="0" w:beforeAutospacing="0" w:after="0" w:afterAutospacing="0"/>
                    <w:rPr>
                      <w:color w:val="000000" w:themeColor="text1"/>
                      <w:sz w:val="28"/>
                      <w:szCs w:val="28"/>
                    </w:rPr>
                  </w:pPr>
                  <w:r w:rsidRPr="00F82755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 xml:space="preserve"> </w:t>
                  </w:r>
                  <w:r w:rsidR="00F82755" w:rsidRPr="00F82755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>chemické</w:t>
                  </w:r>
                  <w:r w:rsidRPr="00F82755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kern w:val="24"/>
                      <w:position w:val="1"/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3A16F0" w:rsidRPr="0012078B" w:rsidRDefault="0012078B" w:rsidP="003A16F0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12078B">
        <w:rPr>
          <w:sz w:val="28"/>
          <w:szCs w:val="28"/>
        </w:rPr>
        <w:t>ovlivňují</w:t>
      </w:r>
    </w:p>
    <w:p w:rsidR="003A16F0" w:rsidRPr="003A16F0" w:rsidRDefault="006E79B2" w:rsidP="003A16F0">
      <w:pPr>
        <w:ind w:left="360"/>
        <w:rPr>
          <w:b/>
          <w:sz w:val="28"/>
          <w:szCs w:val="28"/>
        </w:rPr>
      </w:pPr>
      <w:r w:rsidRPr="006E79B2">
        <w:rPr>
          <w:noProof/>
          <w:lang w:eastAsia="cs-CZ"/>
        </w:rPr>
        <w:pict>
          <v:shape id="Popisek se šipkou dolů 58" o:spid="_x0000_s1034" type="#_x0000_t80" style="position:absolute;left:0;text-align:left;margin-left:310.7pt;margin-top:14.6pt;width:87.85pt;height:65.4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" adj="14035,6777,16200,8788" filled="f" strokecolor="windowText" strokeweight=".5pt"/>
        </w:pict>
      </w:r>
      <w:r w:rsidRPr="006E79B2">
        <w:rPr>
          <w:noProof/>
          <w:lang w:eastAsia="cs-CZ"/>
        </w:rPr>
        <w:pict>
          <v:shape id="Popisek se šipkou dolů 59" o:spid="_x0000_s1033" type="#_x0000_t80" style="position:absolute;left:0;text-align:left;margin-left:117.65pt;margin-top:14.6pt;width:83.7pt;height:65.4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" adj="14035,6577,16200,8689" filled="f" strokecolor="windowText" strokeweight=".5pt"/>
        </w:pict>
      </w:r>
    </w:p>
    <w:p w:rsidR="003A16F0" w:rsidRPr="003A16F0" w:rsidRDefault="0012078B" w:rsidP="003A16F0">
      <w:pPr>
        <w:ind w:left="360"/>
        <w:rPr>
          <w:b/>
          <w:sz w:val="28"/>
          <w:szCs w:val="28"/>
        </w:rPr>
      </w:pPr>
      <w:r>
        <w:rPr>
          <w:noProof/>
          <w:sz w:val="28"/>
          <w:szCs w:val="28"/>
          <w:lang w:eastAsia="cs-CZ"/>
        </w:rPr>
        <w:tab/>
      </w:r>
      <w:r>
        <w:rPr>
          <w:noProof/>
          <w:sz w:val="28"/>
          <w:szCs w:val="28"/>
          <w:lang w:eastAsia="cs-CZ"/>
        </w:rPr>
        <w:tab/>
      </w:r>
      <w:r>
        <w:rPr>
          <w:noProof/>
          <w:sz w:val="28"/>
          <w:szCs w:val="28"/>
          <w:lang w:eastAsia="cs-CZ"/>
        </w:rPr>
        <w:tab/>
      </w:r>
      <w:r>
        <w:rPr>
          <w:noProof/>
          <w:sz w:val="28"/>
          <w:szCs w:val="28"/>
          <w:lang w:eastAsia="cs-CZ"/>
        </w:rPr>
        <w:tab/>
        <w:t>rostliny</w:t>
      </w:r>
      <w:r>
        <w:rPr>
          <w:noProof/>
          <w:sz w:val="28"/>
          <w:szCs w:val="28"/>
          <w:lang w:eastAsia="cs-CZ"/>
        </w:rPr>
        <w:tab/>
      </w:r>
      <w:r>
        <w:rPr>
          <w:noProof/>
          <w:sz w:val="28"/>
          <w:szCs w:val="28"/>
          <w:lang w:eastAsia="cs-CZ"/>
        </w:rPr>
        <w:tab/>
      </w:r>
      <w:r w:rsidR="00F82755">
        <w:rPr>
          <w:noProof/>
          <w:sz w:val="28"/>
          <w:szCs w:val="28"/>
          <w:lang w:eastAsia="cs-CZ"/>
        </w:rPr>
        <w:tab/>
      </w:r>
      <w:r w:rsidR="00F82755">
        <w:rPr>
          <w:noProof/>
          <w:sz w:val="28"/>
          <w:szCs w:val="28"/>
          <w:lang w:eastAsia="cs-CZ"/>
        </w:rPr>
        <w:tab/>
      </w:r>
      <w:r>
        <w:rPr>
          <w:noProof/>
          <w:sz w:val="28"/>
          <w:szCs w:val="28"/>
          <w:lang w:eastAsia="cs-CZ"/>
        </w:rPr>
        <w:t>živočichy</w:t>
      </w:r>
    </w:p>
    <w:p w:rsidR="003A16F0" w:rsidRPr="003A16F0" w:rsidRDefault="003A16F0" w:rsidP="0012078B">
      <w:pPr>
        <w:ind w:left="360" w:right="-1"/>
        <w:rPr>
          <w:sz w:val="28"/>
          <w:szCs w:val="28"/>
        </w:rPr>
      </w:pPr>
      <w:r w:rsidRPr="003A16F0">
        <w:rPr>
          <w:sz w:val="28"/>
          <w:szCs w:val="28"/>
        </w:rPr>
        <w:tab/>
      </w:r>
      <w:r w:rsidRPr="003A16F0">
        <w:rPr>
          <w:sz w:val="28"/>
          <w:szCs w:val="28"/>
        </w:rPr>
        <w:tab/>
      </w:r>
    </w:p>
    <w:p w:rsidR="003A16F0" w:rsidRPr="003A16F0" w:rsidRDefault="003A16F0" w:rsidP="003A16F0">
      <w:pPr>
        <w:ind w:left="360" w:right="-1"/>
        <w:rPr>
          <w:sz w:val="28"/>
          <w:szCs w:val="28"/>
        </w:rPr>
      </w:pPr>
    </w:p>
    <w:p w:rsidR="00EE0337" w:rsidRDefault="0012078B" w:rsidP="00EE0337">
      <w:pPr>
        <w:spacing w:line="276" w:lineRule="auto"/>
        <w:ind w:left="1416" w:hanging="1056"/>
        <w:rPr>
          <w:b/>
          <w:sz w:val="28"/>
          <w:szCs w:val="28"/>
        </w:rPr>
      </w:pPr>
      <w:r w:rsidRPr="0012078B">
        <w:rPr>
          <w:sz w:val="28"/>
          <w:szCs w:val="28"/>
        </w:rPr>
        <w:t>pozitivně</w:t>
      </w:r>
      <w:r>
        <w:rPr>
          <w:sz w:val="28"/>
          <w:szCs w:val="28"/>
        </w:rPr>
        <w:t>:</w:t>
      </w:r>
      <w:r w:rsidR="00F82755">
        <w:rPr>
          <w:sz w:val="28"/>
          <w:szCs w:val="28"/>
        </w:rPr>
        <w:t xml:space="preserve"> </w:t>
      </w:r>
      <w:r w:rsidR="00EE0337" w:rsidRPr="00EE0337">
        <w:rPr>
          <w:b/>
          <w:sz w:val="28"/>
          <w:szCs w:val="28"/>
        </w:rPr>
        <w:t>fotosyntéza,</w:t>
      </w:r>
      <w:r w:rsidR="00EE0337">
        <w:rPr>
          <w:sz w:val="28"/>
          <w:szCs w:val="28"/>
        </w:rPr>
        <w:t xml:space="preserve"> </w:t>
      </w:r>
      <w:r w:rsidR="00F82755">
        <w:rPr>
          <w:b/>
          <w:sz w:val="28"/>
          <w:szCs w:val="28"/>
        </w:rPr>
        <w:t>opylení</w:t>
      </w:r>
      <w:r w:rsidR="00F82755">
        <w:rPr>
          <w:b/>
          <w:sz w:val="28"/>
          <w:szCs w:val="28"/>
        </w:rPr>
        <w:tab/>
      </w:r>
      <w:r w:rsidR="00F82755">
        <w:rPr>
          <w:b/>
          <w:sz w:val="28"/>
          <w:szCs w:val="28"/>
        </w:rPr>
        <w:tab/>
      </w:r>
      <w:r w:rsidR="00EE0337">
        <w:rPr>
          <w:b/>
          <w:sz w:val="28"/>
          <w:szCs w:val="28"/>
        </w:rPr>
        <w:t xml:space="preserve">dýchání, </w:t>
      </w:r>
      <w:r w:rsidR="00F82755">
        <w:rPr>
          <w:b/>
          <w:sz w:val="28"/>
          <w:szCs w:val="28"/>
        </w:rPr>
        <w:t>orientace (pachy),</w:t>
      </w:r>
    </w:p>
    <w:p w:rsidR="003A16F0" w:rsidRPr="00F82755" w:rsidRDefault="00EE0337" w:rsidP="00EE0337">
      <w:pPr>
        <w:spacing w:line="276" w:lineRule="auto"/>
        <w:ind w:left="141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transport semen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="00F82755">
        <w:rPr>
          <w:b/>
          <w:sz w:val="28"/>
          <w:szCs w:val="28"/>
        </w:rPr>
        <w:t>plachtění</w:t>
      </w:r>
    </w:p>
    <w:p w:rsidR="0012078B" w:rsidRPr="0012078B" w:rsidRDefault="0012078B" w:rsidP="003A16F0">
      <w:pPr>
        <w:ind w:left="360"/>
        <w:rPr>
          <w:sz w:val="28"/>
          <w:szCs w:val="28"/>
        </w:rPr>
      </w:pPr>
      <w:r>
        <w:rPr>
          <w:sz w:val="28"/>
          <w:szCs w:val="28"/>
        </w:rPr>
        <w:t>negativně:</w:t>
      </w:r>
      <w:r w:rsidR="00F82755">
        <w:rPr>
          <w:sz w:val="28"/>
          <w:szCs w:val="28"/>
        </w:rPr>
        <w:t xml:space="preserve"> </w:t>
      </w:r>
      <w:r w:rsidR="00F82755" w:rsidRPr="00F82755">
        <w:rPr>
          <w:b/>
          <w:sz w:val="28"/>
          <w:szCs w:val="28"/>
        </w:rPr>
        <w:t>vývraty, vysoušení</w:t>
      </w:r>
      <w:r w:rsidR="00F82755">
        <w:rPr>
          <w:b/>
          <w:sz w:val="28"/>
          <w:szCs w:val="28"/>
        </w:rPr>
        <w:tab/>
      </w:r>
      <w:r w:rsidR="00F82755">
        <w:rPr>
          <w:b/>
          <w:sz w:val="28"/>
          <w:szCs w:val="28"/>
        </w:rPr>
        <w:tab/>
      </w:r>
      <w:r w:rsidR="00F82755">
        <w:rPr>
          <w:b/>
          <w:sz w:val="28"/>
          <w:szCs w:val="28"/>
        </w:rPr>
        <w:tab/>
      </w:r>
      <w:r w:rsidR="00EE0337">
        <w:rPr>
          <w:b/>
          <w:sz w:val="28"/>
          <w:szCs w:val="28"/>
        </w:rPr>
        <w:t>ochlazení, vysoušení</w:t>
      </w:r>
    </w:p>
    <w:p w:rsidR="00970B6F" w:rsidRDefault="00B8234D" w:rsidP="00B8234D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Půda</w:t>
      </w:r>
    </w:p>
    <w:p w:rsidR="00B8234D" w:rsidRPr="00B8234D" w:rsidRDefault="00B8234D" w:rsidP="00B8234D">
      <w:pPr>
        <w:ind w:left="360"/>
        <w:rPr>
          <w:sz w:val="28"/>
          <w:szCs w:val="28"/>
        </w:rPr>
      </w:pPr>
      <w:r>
        <w:rPr>
          <w:sz w:val="28"/>
          <w:szCs w:val="28"/>
        </w:rPr>
        <w:t>Doplňte chybějící termíny:</w:t>
      </w:r>
    </w:p>
    <w:p w:rsidR="00970B6F" w:rsidRDefault="00515B97" w:rsidP="00515B97">
      <w:pPr>
        <w:pStyle w:val="Odstavecseseznamem"/>
        <w:numPr>
          <w:ilvl w:val="1"/>
          <w:numId w:val="2"/>
        </w:numPr>
        <w:tabs>
          <w:tab w:val="left" w:pos="284"/>
        </w:tabs>
        <w:spacing w:line="276" w:lineRule="auto"/>
        <w:ind w:left="851" w:hanging="425"/>
        <w:rPr>
          <w:sz w:val="28"/>
          <w:szCs w:val="28"/>
        </w:rPr>
      </w:pPr>
      <w:r w:rsidRPr="00515B97">
        <w:rPr>
          <w:sz w:val="28"/>
          <w:szCs w:val="28"/>
        </w:rPr>
        <w:t xml:space="preserve">Vrstva půdy na pevnině se nazývá </w:t>
      </w:r>
      <w:r w:rsidR="00EE0337">
        <w:rPr>
          <w:b/>
          <w:sz w:val="28"/>
          <w:szCs w:val="28"/>
        </w:rPr>
        <w:t>pedosféra.</w:t>
      </w:r>
    </w:p>
    <w:p w:rsidR="00515B97" w:rsidRPr="00515B97" w:rsidRDefault="00515B97" w:rsidP="00515B97">
      <w:pPr>
        <w:pStyle w:val="Odstavecseseznamem"/>
        <w:numPr>
          <w:ilvl w:val="1"/>
          <w:numId w:val="2"/>
        </w:numPr>
        <w:tabs>
          <w:tab w:val="left" w:pos="284"/>
        </w:tabs>
        <w:spacing w:line="276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 xml:space="preserve">Půda obsahuje </w:t>
      </w:r>
      <w:r w:rsidR="00EE0337">
        <w:rPr>
          <w:b/>
          <w:sz w:val="28"/>
          <w:szCs w:val="28"/>
        </w:rPr>
        <w:t>živiny</w:t>
      </w:r>
      <w:r>
        <w:rPr>
          <w:sz w:val="28"/>
          <w:szCs w:val="28"/>
        </w:rPr>
        <w:t xml:space="preserve"> důležité pro </w:t>
      </w:r>
      <w:r w:rsidR="00EE0337">
        <w:rPr>
          <w:b/>
          <w:sz w:val="28"/>
          <w:szCs w:val="28"/>
        </w:rPr>
        <w:t>fotosyntézu</w:t>
      </w:r>
      <w:r>
        <w:rPr>
          <w:sz w:val="28"/>
          <w:szCs w:val="28"/>
        </w:rPr>
        <w:t xml:space="preserve"> rostlin.</w:t>
      </w:r>
    </w:p>
    <w:p w:rsidR="00970B6F" w:rsidRDefault="00515B97" w:rsidP="00515B97">
      <w:pPr>
        <w:pStyle w:val="Odstavecseseznamem"/>
        <w:numPr>
          <w:ilvl w:val="1"/>
          <w:numId w:val="2"/>
        </w:numPr>
        <w:spacing w:line="276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>Vlastnosti půdy, které ovlivňují výskyt jednotlivých druhů organismů</w:t>
      </w:r>
      <w:r w:rsidR="003122AF">
        <w:rPr>
          <w:sz w:val="28"/>
          <w:szCs w:val="28"/>
        </w:rPr>
        <w:t>,</w:t>
      </w:r>
      <w:r>
        <w:rPr>
          <w:sz w:val="28"/>
          <w:szCs w:val="28"/>
        </w:rPr>
        <w:t xml:space="preserve"> jsou zejména </w:t>
      </w:r>
      <w:r w:rsidR="00EE0337">
        <w:rPr>
          <w:b/>
          <w:sz w:val="28"/>
          <w:szCs w:val="28"/>
        </w:rPr>
        <w:t>pórovitost, sorpce, chemické složení.</w:t>
      </w:r>
    </w:p>
    <w:p w:rsidR="000E3F81" w:rsidRDefault="006D4126" w:rsidP="000E3F81">
      <w:pPr>
        <w:pStyle w:val="Odstavecseseznamem"/>
        <w:numPr>
          <w:ilvl w:val="1"/>
          <w:numId w:val="2"/>
        </w:numPr>
        <w:spacing w:after="0" w:line="276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 xml:space="preserve">Půdu tvoří odumřelé organické látky, které nazýváme </w:t>
      </w:r>
      <w:r w:rsidR="00EE0337">
        <w:rPr>
          <w:b/>
          <w:sz w:val="28"/>
          <w:szCs w:val="28"/>
        </w:rPr>
        <w:t xml:space="preserve">humus, </w:t>
      </w:r>
      <w:r>
        <w:rPr>
          <w:sz w:val="28"/>
          <w:szCs w:val="28"/>
        </w:rPr>
        <w:t>organismy žijící v půdě, což je</w:t>
      </w:r>
      <w:r w:rsidR="00EE0337">
        <w:rPr>
          <w:b/>
          <w:sz w:val="28"/>
          <w:szCs w:val="28"/>
        </w:rPr>
        <w:t xml:space="preserve"> edafon</w:t>
      </w:r>
      <w:r>
        <w:rPr>
          <w:sz w:val="28"/>
          <w:szCs w:val="28"/>
        </w:rPr>
        <w:t xml:space="preserve"> a </w:t>
      </w:r>
      <w:r w:rsidR="000E3F81">
        <w:rPr>
          <w:sz w:val="28"/>
          <w:szCs w:val="28"/>
        </w:rPr>
        <w:t xml:space="preserve">částice nerostů </w:t>
      </w:r>
    </w:p>
    <w:p w:rsidR="00A4177B" w:rsidRPr="00EE0337" w:rsidRDefault="000E3F81" w:rsidP="006B5FD4">
      <w:pPr>
        <w:spacing w:before="0" w:line="276" w:lineRule="auto"/>
        <w:ind w:left="993" w:hanging="142"/>
        <w:rPr>
          <w:b/>
          <w:sz w:val="28"/>
          <w:szCs w:val="28"/>
        </w:rPr>
      </w:pPr>
      <w:r w:rsidRPr="000E3F81">
        <w:rPr>
          <w:sz w:val="28"/>
          <w:szCs w:val="28"/>
        </w:rPr>
        <w:t>a hornin vzniklé</w:t>
      </w:r>
      <w:r w:rsidR="00EE0337">
        <w:rPr>
          <w:sz w:val="28"/>
          <w:szCs w:val="28"/>
        </w:rPr>
        <w:t xml:space="preserve"> </w:t>
      </w:r>
      <w:r w:rsidR="00EE0337">
        <w:rPr>
          <w:b/>
          <w:sz w:val="28"/>
          <w:szCs w:val="28"/>
        </w:rPr>
        <w:t>zvětráváním</w:t>
      </w:r>
      <w:r w:rsidR="003122AF">
        <w:rPr>
          <w:b/>
          <w:sz w:val="28"/>
          <w:szCs w:val="28"/>
        </w:rPr>
        <w:t>.</w:t>
      </w:r>
    </w:p>
    <w:p w:rsidR="006B5FD4" w:rsidRPr="006B5FD4" w:rsidRDefault="006B5FD4" w:rsidP="006B5FD4">
      <w:pPr>
        <w:pStyle w:val="Odstavecseseznamem"/>
        <w:numPr>
          <w:ilvl w:val="1"/>
          <w:numId w:val="2"/>
        </w:numPr>
        <w:spacing w:before="0" w:line="276" w:lineRule="auto"/>
        <w:ind w:left="851" w:hanging="425"/>
        <w:rPr>
          <w:sz w:val="28"/>
          <w:szCs w:val="28"/>
        </w:rPr>
      </w:pPr>
      <w:r>
        <w:rPr>
          <w:sz w:val="28"/>
          <w:szCs w:val="28"/>
        </w:rPr>
        <w:t xml:space="preserve">Organismem žijícím v půdě je například </w:t>
      </w:r>
      <w:r w:rsidR="003122AF">
        <w:rPr>
          <w:b/>
          <w:sz w:val="28"/>
          <w:szCs w:val="28"/>
        </w:rPr>
        <w:t>žížala, stonožka, půdní bakterie, řasy.</w:t>
      </w:r>
    </w:p>
    <w:sectPr w:rsidR="006B5FD4" w:rsidRPr="006B5FD4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8EC" w:rsidRDefault="000908EC" w:rsidP="00CA6778">
      <w:pPr>
        <w:spacing w:before="0" w:after="0"/>
      </w:pPr>
      <w:r>
        <w:separator/>
      </w:r>
    </w:p>
  </w:endnote>
  <w:endnote w:type="continuationSeparator" w:id="0">
    <w:p w:rsidR="000908EC" w:rsidRDefault="000908E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8EC" w:rsidRDefault="000908EC" w:rsidP="00CA6778">
      <w:pPr>
        <w:spacing w:before="0" w:after="0"/>
      </w:pPr>
      <w:r>
        <w:separator/>
      </w:r>
    </w:p>
  </w:footnote>
  <w:footnote w:type="continuationSeparator" w:id="0">
    <w:p w:rsidR="000908EC" w:rsidRDefault="000908E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F876D8"/>
    <w:multiLevelType w:val="hybridMultilevel"/>
    <w:tmpl w:val="00CC08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1408F"/>
    <w:rsid w:val="00084AD2"/>
    <w:rsid w:val="000908EC"/>
    <w:rsid w:val="00092199"/>
    <w:rsid w:val="000A77FC"/>
    <w:rsid w:val="000B29B4"/>
    <w:rsid w:val="000E3F81"/>
    <w:rsid w:val="0012078B"/>
    <w:rsid w:val="00147515"/>
    <w:rsid w:val="0015164B"/>
    <w:rsid w:val="0017080B"/>
    <w:rsid w:val="00182CD5"/>
    <w:rsid w:val="001E561C"/>
    <w:rsid w:val="00235DCF"/>
    <w:rsid w:val="00247D1D"/>
    <w:rsid w:val="00252D2D"/>
    <w:rsid w:val="0027320D"/>
    <w:rsid w:val="00281EB3"/>
    <w:rsid w:val="00307C7E"/>
    <w:rsid w:val="003122AF"/>
    <w:rsid w:val="00375125"/>
    <w:rsid w:val="003A16F0"/>
    <w:rsid w:val="003C040B"/>
    <w:rsid w:val="003C0B54"/>
    <w:rsid w:val="003D1D48"/>
    <w:rsid w:val="00441154"/>
    <w:rsid w:val="004513CC"/>
    <w:rsid w:val="004B0AD8"/>
    <w:rsid w:val="004E56FF"/>
    <w:rsid w:val="00515B97"/>
    <w:rsid w:val="00523B64"/>
    <w:rsid w:val="005753BA"/>
    <w:rsid w:val="005D4579"/>
    <w:rsid w:val="00627384"/>
    <w:rsid w:val="006347FB"/>
    <w:rsid w:val="00636AD8"/>
    <w:rsid w:val="006515B1"/>
    <w:rsid w:val="006516F6"/>
    <w:rsid w:val="00666590"/>
    <w:rsid w:val="00684206"/>
    <w:rsid w:val="006A2EFB"/>
    <w:rsid w:val="006B5FD4"/>
    <w:rsid w:val="006D4126"/>
    <w:rsid w:val="006E79B2"/>
    <w:rsid w:val="006F5692"/>
    <w:rsid w:val="007269D6"/>
    <w:rsid w:val="00737F84"/>
    <w:rsid w:val="007E074D"/>
    <w:rsid w:val="00856D9B"/>
    <w:rsid w:val="00911ED3"/>
    <w:rsid w:val="00947E9C"/>
    <w:rsid w:val="00970B6F"/>
    <w:rsid w:val="009711A6"/>
    <w:rsid w:val="009A2398"/>
    <w:rsid w:val="009A7892"/>
    <w:rsid w:val="009C77DA"/>
    <w:rsid w:val="009E4B60"/>
    <w:rsid w:val="00A4177B"/>
    <w:rsid w:val="00A6335B"/>
    <w:rsid w:val="00AB2EF9"/>
    <w:rsid w:val="00B05A6F"/>
    <w:rsid w:val="00B076A1"/>
    <w:rsid w:val="00B7482F"/>
    <w:rsid w:val="00B75396"/>
    <w:rsid w:val="00B8234D"/>
    <w:rsid w:val="00BA0FB5"/>
    <w:rsid w:val="00BA6555"/>
    <w:rsid w:val="00BD446E"/>
    <w:rsid w:val="00BF5ADC"/>
    <w:rsid w:val="00C06C2D"/>
    <w:rsid w:val="00CA6778"/>
    <w:rsid w:val="00CA68AF"/>
    <w:rsid w:val="00CC7ADA"/>
    <w:rsid w:val="00D043BB"/>
    <w:rsid w:val="00ED77F3"/>
    <w:rsid w:val="00EE0337"/>
    <w:rsid w:val="00F01921"/>
    <w:rsid w:val="00F23263"/>
    <w:rsid w:val="00F44E65"/>
    <w:rsid w:val="00F82755"/>
    <w:rsid w:val="00FA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" type="connector" idref="#Přímá spojnice se šipkou 37"/>
        <o:r id="V:Rule2" type="connector" idref="#Přímá spojnice se šipkou 36"/>
        <o:r id="V:Rule3" type="connector" idref="#Přímá spojnice se šipkou 35"/>
        <o:r id="V:Rule4" type="connector" idref="#Přímá spojnice se šipkou 49"/>
        <o:r id="V:Rule5" type="connector" idref="#Přímá spojnice se šipkou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41</TotalTime>
  <Pages>4</Pages>
  <Words>313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6</cp:revision>
  <dcterms:created xsi:type="dcterms:W3CDTF">2013-02-24T13:49:00Z</dcterms:created>
  <dcterms:modified xsi:type="dcterms:W3CDTF">2013-02-27T17:42:00Z</dcterms:modified>
</cp:coreProperties>
</file>