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FB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Abiotické faktory</w:t>
      </w:r>
      <w:r w:rsidR="00B05A6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BA0FB5">
        <w:rPr>
          <w:rFonts w:ascii="Comic Sans MS" w:hAnsi="Comic Sans MS"/>
          <w:b/>
          <w:sz w:val="32"/>
          <w:szCs w:val="32"/>
        </w:rPr>
        <w:t>Abiotické faktory</w:t>
      </w:r>
      <w:r w:rsidRPr="00B05A6F">
        <w:rPr>
          <w:rFonts w:ascii="Comic Sans MS" w:hAnsi="Comic Sans MS"/>
          <w:b/>
          <w:sz w:val="32"/>
          <w:szCs w:val="32"/>
        </w:rPr>
        <w:t xml:space="preserve"> prostředí</w:t>
      </w:r>
    </w:p>
    <w:p w:rsidR="0017080B" w:rsidRDefault="0017080B" w:rsidP="005D4579"/>
    <w:p w:rsidR="003A16F0" w:rsidRDefault="003A16F0" w:rsidP="005D4579"/>
    <w:p w:rsidR="00B05A6F" w:rsidRDefault="00970B6F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Faktory</w:t>
      </w:r>
      <w:r w:rsidR="00A4177B">
        <w:rPr>
          <w:b/>
          <w:sz w:val="28"/>
          <w:szCs w:val="28"/>
        </w:rPr>
        <w:t xml:space="preserve"> prostředí</w:t>
      </w:r>
    </w:p>
    <w:p w:rsidR="00970B6F" w:rsidRDefault="00970B6F" w:rsidP="00970B6F">
      <w:pPr>
        <w:ind w:left="708"/>
        <w:rPr>
          <w:sz w:val="28"/>
          <w:szCs w:val="28"/>
        </w:rPr>
      </w:pPr>
      <w:r w:rsidRPr="00970B6F">
        <w:rPr>
          <w:sz w:val="28"/>
          <w:szCs w:val="28"/>
        </w:rPr>
        <w:t>D</w:t>
      </w:r>
      <w:r>
        <w:rPr>
          <w:sz w:val="28"/>
          <w:szCs w:val="28"/>
        </w:rPr>
        <w:t>oplňte název jednotlivých druhů faktorů (podmínek) prostředí:</w:t>
      </w:r>
    </w:p>
    <w:p w:rsidR="00970B6F" w:rsidRDefault="0001408F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vzájemné </w:t>
      </w:r>
      <w:r w:rsidR="00970B6F">
        <w:rPr>
          <w:sz w:val="28"/>
          <w:szCs w:val="28"/>
        </w:rPr>
        <w:t xml:space="preserve">vztahy </w:t>
      </w:r>
      <w:r>
        <w:rPr>
          <w:sz w:val="28"/>
          <w:szCs w:val="28"/>
        </w:rPr>
        <w:t xml:space="preserve">v populaci a </w:t>
      </w:r>
      <w:r w:rsidR="00970B6F">
        <w:rPr>
          <w:sz w:val="28"/>
          <w:szCs w:val="28"/>
        </w:rPr>
        <w:t>mezi populacemi</w:t>
      </w:r>
      <w:r>
        <w:rPr>
          <w:sz w:val="28"/>
          <w:szCs w:val="28"/>
        </w:rPr>
        <w:t xml:space="preserve"> </w:t>
      </w:r>
      <w:r w:rsidR="00970B6F">
        <w:rPr>
          <w:sz w:val="28"/>
          <w:szCs w:val="28"/>
        </w:rPr>
        <w:t xml:space="preserve">– </w:t>
      </w:r>
    </w:p>
    <w:p w:rsidR="0001408F" w:rsidRDefault="00970B6F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všechny podmínky prostředí působící na organismy –</w:t>
      </w:r>
    </w:p>
    <w:p w:rsidR="00970B6F" w:rsidRDefault="00970B6F" w:rsidP="00970B6F">
      <w:pPr>
        <w:pStyle w:val="Odstavecseseznamem"/>
        <w:numPr>
          <w:ilvl w:val="1"/>
          <w:numId w:val="2"/>
        </w:numPr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fyzikální a chemické podmínky vody, půdy, ovzduší – </w:t>
      </w:r>
    </w:p>
    <w:p w:rsidR="0001408F" w:rsidRPr="0001408F" w:rsidRDefault="0001408F" w:rsidP="0001408F">
      <w:pPr>
        <w:ind w:left="1080"/>
        <w:rPr>
          <w:sz w:val="28"/>
          <w:szCs w:val="28"/>
        </w:rPr>
      </w:pPr>
    </w:p>
    <w:p w:rsidR="00970B6F" w:rsidRDefault="00970B6F" w:rsidP="00970B6F">
      <w:pPr>
        <w:ind w:left="708"/>
        <w:rPr>
          <w:b/>
          <w:sz w:val="28"/>
          <w:szCs w:val="28"/>
        </w:rPr>
      </w:pPr>
    </w:p>
    <w:p w:rsidR="00970B6F" w:rsidRDefault="00887E4F" w:rsidP="0001408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887E4F">
        <w:rPr>
          <w:noProof/>
          <w:lang w:eastAsia="cs-CZ"/>
        </w:rPr>
        <w:pict>
          <v:shape id="Volný tvar 5" o:spid="_x0000_s1026" style="position:absolute;left:0;text-align:left;margin-left:146.5pt;margin-top:16.45pt;width:258pt;height:39.5pt;z-index:251667456;visibility:visible;mso-width-relative:margin;mso-height-relative:margin;v-text-anchor:middle-center" coordsize="3276600,501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" adj="-11796480,,5400" path="m,250825wa,,3276600,501650,,250825,1638300,,,,3276600,501650,1638300,,3276600,250825,,,3276600,501650,3276600,250825,1638300,501650,,,3276600,501650,1638300,501650,,250825xe" fillcolor="white [3212]" strokeweight="0">
            <v:stroke joinstyle="miter"/>
            <v:formulas/>
            <v:path arrowok="t" o:connecttype="custom" o:connectlocs="1638300,0;3276600,250825;1638300,501650;0,250825" o:connectangles="270,0,90,180" textboxrect="479847,73465,2796753,428185"/>
            <v:textbox inset="2.50011mm,1.2499mm,2.50011mm,1.2499mm">
              <w:txbxContent>
                <w:p w:rsidR="0027320D" w:rsidRPr="00963869" w:rsidRDefault="0027320D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  <w:r w:rsidRPr="00963869">
                    <w:rPr>
                      <w:rFonts w:ascii="Arial" w:eastAsia="Arial" w:hAnsi="Arial" w:cs="Arial"/>
                      <w:bCs/>
                      <w:kern w:val="24"/>
                      <w:position w:val="1"/>
                      <w:sz w:val="28"/>
                      <w:szCs w:val="28"/>
                    </w:rPr>
                    <w:t>SLUNEČNÍ ZÁŘENÍ</w:t>
                  </w:r>
                </w:p>
              </w:txbxContent>
            </v:textbox>
          </v:shape>
        </w:pict>
      </w:r>
      <w:r w:rsidR="0027320D">
        <w:rPr>
          <w:b/>
          <w:sz w:val="28"/>
          <w:szCs w:val="28"/>
        </w:rPr>
        <w:t>Sluneční záření</w:t>
      </w:r>
    </w:p>
    <w:p w:rsidR="0027320D" w:rsidRDefault="00B8234D" w:rsidP="0027320D">
      <w:pPr>
        <w:ind w:left="708"/>
        <w:rPr>
          <w:sz w:val="28"/>
          <w:szCs w:val="28"/>
        </w:rPr>
      </w:pPr>
      <w:r>
        <w:rPr>
          <w:sz w:val="28"/>
          <w:szCs w:val="28"/>
        </w:rPr>
        <w:t>Doplňte schéma</w:t>
      </w:r>
      <w:r w:rsidR="0027320D">
        <w:rPr>
          <w:sz w:val="28"/>
          <w:szCs w:val="28"/>
        </w:rPr>
        <w:t>:</w:t>
      </w:r>
    </w:p>
    <w:p w:rsidR="0027320D" w:rsidRDefault="00887E4F" w:rsidP="0027320D">
      <w:pPr>
        <w:ind w:left="708"/>
        <w:rPr>
          <w:sz w:val="28"/>
          <w:szCs w:val="28"/>
        </w:rPr>
      </w:pPr>
      <w:r w:rsidRPr="00887E4F"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37" o:spid="_x0000_s1045" type="#_x0000_t32" style="position:absolute;left:0;text-align:left;margin-left:359.4pt;margin-top:8.95pt;width:39.2pt;height:4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" strokecolor="black [3040]">
            <v:stroke endarrow="open"/>
          </v:shape>
        </w:pict>
      </w:r>
      <w:r w:rsidRPr="00887E4F">
        <w:rPr>
          <w:noProof/>
          <w:lang w:eastAsia="cs-CZ"/>
        </w:rPr>
        <w:pict>
          <v:shape id="Přímá spojnice se šipkou 36" o:spid="_x0000_s1044" type="#_x0000_t32" style="position:absolute;left:0;text-align:left;margin-left:238.75pt;margin-top:12.8pt;width:0;height:40.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" strokecolor="black [3040]">
            <v:stroke endarrow="open"/>
          </v:shape>
        </w:pict>
      </w:r>
      <w:r w:rsidRPr="00887E4F">
        <w:rPr>
          <w:noProof/>
          <w:lang w:eastAsia="cs-CZ"/>
        </w:rPr>
        <w:pict>
          <v:shape id="Přímá spojnice se šipkou 35" o:spid="_x0000_s1043" type="#_x0000_t32" style="position:absolute;left:0;text-align:left;margin-left:108.8pt;margin-top:3.25pt;width:60.8pt;height:49.5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" strokecolor="black [3040]">
            <v:stroke endarrow="open"/>
          </v:shape>
        </w:pict>
      </w:r>
    </w:p>
    <w:p w:rsidR="0027320D" w:rsidRPr="0027320D" w:rsidRDefault="0027320D" w:rsidP="0027320D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70B6F" w:rsidRDefault="00887E4F" w:rsidP="00970B6F">
      <w:pPr>
        <w:rPr>
          <w:b/>
          <w:sz w:val="28"/>
          <w:szCs w:val="28"/>
        </w:rPr>
      </w:pPr>
      <w:r w:rsidRPr="00887E4F">
        <w:rPr>
          <w:noProof/>
          <w:lang w:eastAsia="cs-CZ"/>
        </w:rPr>
        <w:pict>
          <v:shape id="_x0000_s1027" style="position:absolute;margin-left:334.25pt;margin-top:8.4pt;width:137.5pt;height:30pt;z-index:251681792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jQ0A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27320D" w:rsidRPr="0003606E" w:rsidRDefault="0027320D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  <w:r w:rsidRPr="00887E4F">
        <w:rPr>
          <w:noProof/>
          <w:lang w:eastAsia="cs-CZ"/>
        </w:rPr>
        <w:pict>
          <v:shape id="_x0000_s1028" style="position:absolute;margin-left:169.65pt;margin-top:8.15pt;width:137.5pt;height:30pt;z-index:251679744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UGW0g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27320D" w:rsidRPr="0003606E" w:rsidRDefault="0027320D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  <w:r w:rsidRPr="00887E4F">
        <w:rPr>
          <w:noProof/>
          <w:lang w:eastAsia="cs-CZ"/>
        </w:rPr>
        <w:pict>
          <v:shape id="_x0000_s1029" style="position:absolute;margin-left:8.9pt;margin-top:8.55pt;width:137.5pt;height:30pt;z-index:251677696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aga0Q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27320D" w:rsidRPr="0003606E" w:rsidRDefault="0027320D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</w:p>
    <w:p w:rsidR="00970B6F" w:rsidRDefault="00970B6F" w:rsidP="00970B6F">
      <w:pPr>
        <w:rPr>
          <w:b/>
          <w:sz w:val="28"/>
          <w:szCs w:val="28"/>
        </w:rPr>
      </w:pPr>
    </w:p>
    <w:p w:rsidR="00970B6F" w:rsidRDefault="00887E4F" w:rsidP="00856D9B">
      <w:pPr>
        <w:ind w:left="708"/>
        <w:rPr>
          <w:b/>
          <w:sz w:val="28"/>
          <w:szCs w:val="28"/>
        </w:rPr>
      </w:pPr>
      <w:r w:rsidRPr="00887E4F">
        <w:rPr>
          <w:noProof/>
          <w:lang w:eastAsia="cs-CZ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Popisek se šipkou dolů 43" o:spid="_x0000_s1042" type="#_x0000_t80" style="position:absolute;left:0;text-align:left;margin-left:420.1pt;margin-top:21.15pt;width:65pt;height:2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" adj="14035,8349,16200,9575" filled="f" strokecolor="black [3213]" strokeweight=".5pt"/>
        </w:pict>
      </w:r>
      <w:r w:rsidRPr="00887E4F">
        <w:rPr>
          <w:noProof/>
          <w:lang w:eastAsia="cs-CZ"/>
        </w:rPr>
        <w:pict>
          <v:shape id="Popisek se šipkou dolů 47" o:spid="_x0000_s1041" type="#_x0000_t80" style="position:absolute;left:0;text-align:left;margin-left:346.9pt;margin-top:21.45pt;width:65pt;height:2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" adj="14035,8349,16200,9575" filled="f" strokecolor="windowText" strokeweight=".5pt"/>
        </w:pict>
      </w:r>
      <w:r w:rsidRPr="00887E4F">
        <w:rPr>
          <w:noProof/>
          <w:lang w:eastAsia="cs-CZ"/>
        </w:rPr>
        <w:pict>
          <v:shape id="Popisek se šipkou dolů 44" o:spid="_x0000_s1040" type="#_x0000_t80" style="position:absolute;left:0;text-align:left;margin-left:70.8pt;margin-top:21.15pt;width:65pt;height:29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" adj="14035,8349,16200,9575" filled="f" strokecolor="black [3213]" strokeweight=".5pt"/>
        </w:pict>
      </w:r>
      <w:r w:rsidRPr="00887E4F">
        <w:rPr>
          <w:noProof/>
          <w:lang w:eastAsia="cs-CZ"/>
        </w:rPr>
        <w:pict>
          <v:shape id="Popisek se šipkou dolů 46" o:spid="_x0000_s1039" type="#_x0000_t80" style="position:absolute;left:0;text-align:left;margin-left:246.9pt;margin-top:21.9pt;width:65pt;height:29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" adj="14035,8349,16200,9575" filled="f" strokecolor="windowText" strokeweight=".5pt"/>
        </w:pict>
      </w:r>
      <w:r w:rsidRPr="00887E4F">
        <w:rPr>
          <w:noProof/>
          <w:lang w:eastAsia="cs-CZ"/>
        </w:rPr>
        <w:pict>
          <v:shape id="Popisek se šipkou dolů 45" o:spid="_x0000_s1038" type="#_x0000_t80" style="position:absolute;left:0;text-align:left;margin-left:173.45pt;margin-top:21.9pt;width:65pt;height:2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" adj="14035,8349,16200,9575" filled="f" strokecolor="windowText" strokeweight=".5pt"/>
        </w:pict>
      </w:r>
      <w:r w:rsidRPr="00887E4F">
        <w:rPr>
          <w:noProof/>
          <w:lang w:eastAsia="cs-CZ"/>
        </w:rPr>
        <w:pict>
          <v:shape id="Popisek se šipkou dolů 48" o:spid="_x0000_s1037" type="#_x0000_t80" style="position:absolute;left:0;text-align:left;margin-left:-1.8pt;margin-top:21.9pt;width:65pt;height:2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" adj="14035,8349,16200,9575" filled="f" strokecolor="black [3213]" strokeweight=".5pt"/>
        </w:pict>
      </w:r>
      <w:r w:rsidR="00147515">
        <w:rPr>
          <w:sz w:val="28"/>
          <w:szCs w:val="28"/>
        </w:rPr>
        <w:t xml:space="preserve">  </w:t>
      </w:r>
      <w:r w:rsidR="00627384" w:rsidRPr="00627384">
        <w:rPr>
          <w:sz w:val="28"/>
          <w:szCs w:val="28"/>
        </w:rPr>
        <w:t>ovlivňuje</w:t>
      </w:r>
      <w:r w:rsidR="00627384" w:rsidRPr="00627384">
        <w:rPr>
          <w:noProof/>
          <w:lang w:eastAsia="cs-CZ"/>
        </w:rPr>
        <w:t xml:space="preserve"> </w:t>
      </w:r>
      <w:r w:rsidR="00627384" w:rsidRPr="00627384">
        <w:rPr>
          <w:noProof/>
          <w:lang w:eastAsia="cs-CZ"/>
        </w:rPr>
        <w:tab/>
      </w:r>
      <w:r w:rsidR="00627384">
        <w:rPr>
          <w:noProof/>
          <w:lang w:eastAsia="cs-CZ"/>
        </w:rPr>
        <w:tab/>
      </w:r>
      <w:r w:rsidR="00627384">
        <w:rPr>
          <w:noProof/>
          <w:lang w:eastAsia="cs-CZ"/>
        </w:rPr>
        <w:tab/>
      </w:r>
      <w:r w:rsidR="00627384">
        <w:rPr>
          <w:noProof/>
          <w:lang w:eastAsia="cs-CZ"/>
        </w:rPr>
        <w:tab/>
      </w:r>
      <w:r w:rsidR="006A2EFB">
        <w:rPr>
          <w:noProof/>
          <w:lang w:eastAsia="cs-CZ"/>
        </w:rPr>
        <w:t xml:space="preserve"> </w:t>
      </w:r>
      <w:r w:rsidR="00627384" w:rsidRPr="00627384">
        <w:rPr>
          <w:noProof/>
          <w:sz w:val="28"/>
          <w:szCs w:val="28"/>
          <w:lang w:eastAsia="cs-CZ"/>
        </w:rPr>
        <w:t>ovlivňuje</w:t>
      </w:r>
      <w:r w:rsidR="00627384">
        <w:rPr>
          <w:noProof/>
          <w:sz w:val="28"/>
          <w:szCs w:val="28"/>
          <w:lang w:eastAsia="cs-CZ"/>
        </w:rPr>
        <w:tab/>
      </w:r>
      <w:r w:rsidR="00627384">
        <w:rPr>
          <w:noProof/>
          <w:sz w:val="28"/>
          <w:szCs w:val="28"/>
          <w:lang w:eastAsia="cs-CZ"/>
        </w:rPr>
        <w:tab/>
      </w:r>
      <w:r w:rsidR="00627384">
        <w:rPr>
          <w:noProof/>
          <w:sz w:val="28"/>
          <w:szCs w:val="28"/>
          <w:lang w:eastAsia="cs-CZ"/>
        </w:rPr>
        <w:tab/>
        <w:t xml:space="preserve">   </w:t>
      </w:r>
      <w:r w:rsidR="00147515">
        <w:rPr>
          <w:noProof/>
          <w:sz w:val="28"/>
          <w:szCs w:val="28"/>
          <w:lang w:eastAsia="cs-CZ"/>
        </w:rPr>
        <w:t xml:space="preserve">  </w:t>
      </w:r>
      <w:r w:rsidR="00627384">
        <w:rPr>
          <w:noProof/>
          <w:sz w:val="28"/>
          <w:szCs w:val="28"/>
          <w:lang w:eastAsia="cs-CZ"/>
        </w:rPr>
        <w:t xml:space="preserve"> </w:t>
      </w:r>
      <w:r w:rsidR="0012078B">
        <w:rPr>
          <w:noProof/>
          <w:sz w:val="28"/>
          <w:szCs w:val="28"/>
          <w:lang w:eastAsia="cs-CZ"/>
        </w:rPr>
        <w:t xml:space="preserve">  </w:t>
      </w:r>
      <w:r w:rsidR="00627384">
        <w:rPr>
          <w:noProof/>
          <w:sz w:val="28"/>
          <w:szCs w:val="28"/>
          <w:lang w:eastAsia="cs-CZ"/>
        </w:rPr>
        <w:t>ovlivňuje</w:t>
      </w:r>
      <w:bookmarkStart w:id="0" w:name="_GoBack"/>
      <w:bookmarkEnd w:id="0"/>
    </w:p>
    <w:p w:rsidR="00970B6F" w:rsidRDefault="006A2EFB" w:rsidP="006A2EFB">
      <w:pPr>
        <w:ind w:right="-1" w:firstLine="142"/>
        <w:rPr>
          <w:sz w:val="28"/>
          <w:szCs w:val="28"/>
        </w:rPr>
      </w:pPr>
      <w:r>
        <w:rPr>
          <w:sz w:val="28"/>
          <w:szCs w:val="28"/>
        </w:rPr>
        <w:t>r</w:t>
      </w:r>
      <w:r w:rsidRPr="006A2EFB">
        <w:rPr>
          <w:sz w:val="28"/>
          <w:szCs w:val="28"/>
        </w:rPr>
        <w:t>ostliny</w:t>
      </w:r>
      <w:r>
        <w:rPr>
          <w:sz w:val="28"/>
          <w:szCs w:val="28"/>
        </w:rPr>
        <w:tab/>
        <w:t xml:space="preserve"> živočichy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47515">
        <w:rPr>
          <w:sz w:val="28"/>
          <w:szCs w:val="28"/>
        </w:rPr>
        <w:t xml:space="preserve"> </w:t>
      </w:r>
      <w:r>
        <w:rPr>
          <w:sz w:val="28"/>
          <w:szCs w:val="28"/>
        </w:rPr>
        <w:t>rostliny</w:t>
      </w:r>
      <w:r>
        <w:rPr>
          <w:sz w:val="28"/>
          <w:szCs w:val="28"/>
        </w:rPr>
        <w:tab/>
        <w:t xml:space="preserve"> živočichy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 w:rsidR="00147515">
        <w:rPr>
          <w:sz w:val="28"/>
          <w:szCs w:val="28"/>
        </w:rPr>
        <w:t xml:space="preserve"> </w:t>
      </w:r>
      <w:r>
        <w:rPr>
          <w:sz w:val="28"/>
          <w:szCs w:val="28"/>
        </w:rPr>
        <w:t>rostliny</w:t>
      </w:r>
      <w:r>
        <w:rPr>
          <w:sz w:val="28"/>
          <w:szCs w:val="28"/>
        </w:rPr>
        <w:tab/>
        <w:t>živočichy</w:t>
      </w:r>
    </w:p>
    <w:p w:rsidR="00147515" w:rsidRDefault="00147515" w:rsidP="006A2EFB">
      <w:pPr>
        <w:ind w:right="-1" w:firstLine="142"/>
        <w:rPr>
          <w:sz w:val="28"/>
          <w:szCs w:val="28"/>
        </w:rPr>
      </w:pPr>
    </w:p>
    <w:p w:rsidR="00147515" w:rsidRPr="006A2EFB" w:rsidRDefault="00CF1D50" w:rsidP="006A2EFB">
      <w:pPr>
        <w:ind w:right="-1" w:firstLine="142"/>
        <w:rPr>
          <w:sz w:val="28"/>
          <w:szCs w:val="28"/>
        </w:rPr>
      </w:pPr>
      <w:r>
        <w:rPr>
          <w:sz w:val="28"/>
          <w:szCs w:val="28"/>
        </w:rPr>
        <w:t xml:space="preserve">     A</w:t>
      </w:r>
      <w:r>
        <w:rPr>
          <w:sz w:val="28"/>
          <w:szCs w:val="28"/>
        </w:rPr>
        <w:tab/>
        <w:t xml:space="preserve">       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F</w:t>
      </w:r>
    </w:p>
    <w:p w:rsidR="00970B6F" w:rsidRDefault="00970B6F" w:rsidP="00970B6F">
      <w:pPr>
        <w:rPr>
          <w:b/>
          <w:sz w:val="28"/>
          <w:szCs w:val="28"/>
        </w:rPr>
      </w:pPr>
    </w:p>
    <w:p w:rsidR="00CF1D50" w:rsidRPr="00CF1D50" w:rsidRDefault="00CF1D50" w:rsidP="00970B6F">
      <w:pPr>
        <w:rPr>
          <w:sz w:val="28"/>
          <w:szCs w:val="28"/>
        </w:rPr>
      </w:pPr>
      <w:r w:rsidRPr="00CF1D50">
        <w:rPr>
          <w:sz w:val="28"/>
          <w:szCs w:val="28"/>
        </w:rPr>
        <w:t xml:space="preserve">A – </w:t>
      </w:r>
    </w:p>
    <w:p w:rsidR="00CF1D50" w:rsidRPr="00CF1D50" w:rsidRDefault="00CF1D50" w:rsidP="00970B6F">
      <w:pPr>
        <w:rPr>
          <w:sz w:val="28"/>
          <w:szCs w:val="28"/>
        </w:rPr>
      </w:pPr>
      <w:r w:rsidRPr="00CF1D50">
        <w:rPr>
          <w:sz w:val="28"/>
          <w:szCs w:val="28"/>
        </w:rPr>
        <w:t>B –</w:t>
      </w:r>
    </w:p>
    <w:p w:rsidR="00CF1D50" w:rsidRPr="00CF1D50" w:rsidRDefault="00CF1D50" w:rsidP="00970B6F">
      <w:pPr>
        <w:rPr>
          <w:sz w:val="28"/>
          <w:szCs w:val="28"/>
        </w:rPr>
      </w:pPr>
      <w:r w:rsidRPr="00CF1D50">
        <w:rPr>
          <w:sz w:val="28"/>
          <w:szCs w:val="28"/>
        </w:rPr>
        <w:t>C –</w:t>
      </w:r>
    </w:p>
    <w:p w:rsidR="00CF1D50" w:rsidRPr="00CF1D50" w:rsidRDefault="00CF1D50" w:rsidP="00970B6F">
      <w:pPr>
        <w:rPr>
          <w:sz w:val="28"/>
          <w:szCs w:val="28"/>
        </w:rPr>
      </w:pPr>
      <w:r w:rsidRPr="00CF1D50">
        <w:rPr>
          <w:sz w:val="28"/>
          <w:szCs w:val="28"/>
        </w:rPr>
        <w:t>D –</w:t>
      </w:r>
    </w:p>
    <w:p w:rsidR="00CF1D50" w:rsidRPr="00CF1D50" w:rsidRDefault="00CF1D50" w:rsidP="00970B6F">
      <w:pPr>
        <w:rPr>
          <w:sz w:val="28"/>
          <w:szCs w:val="28"/>
        </w:rPr>
      </w:pPr>
      <w:r w:rsidRPr="00CF1D50">
        <w:rPr>
          <w:sz w:val="28"/>
          <w:szCs w:val="28"/>
        </w:rPr>
        <w:t>E –</w:t>
      </w:r>
    </w:p>
    <w:p w:rsidR="00CF1D50" w:rsidRPr="00CF1D50" w:rsidRDefault="00CF1D50" w:rsidP="00970B6F">
      <w:r w:rsidRPr="00CF1D50">
        <w:rPr>
          <w:sz w:val="28"/>
          <w:szCs w:val="28"/>
        </w:rPr>
        <w:t>F –</w:t>
      </w:r>
    </w:p>
    <w:p w:rsidR="003A16F0" w:rsidRDefault="003A16F0" w:rsidP="00970B6F">
      <w:pPr>
        <w:rPr>
          <w:b/>
          <w:sz w:val="28"/>
          <w:szCs w:val="28"/>
        </w:rPr>
      </w:pPr>
    </w:p>
    <w:p w:rsidR="00970B6F" w:rsidRDefault="00147515" w:rsidP="003A16F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Voda</w:t>
      </w:r>
    </w:p>
    <w:p w:rsidR="00D043BB" w:rsidRDefault="00D043BB" w:rsidP="00D043BB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Co je hydrosféra a jaké jsou její složky?</w:t>
      </w:r>
    </w:p>
    <w:p w:rsidR="00CF1D50" w:rsidRPr="00CF1D50" w:rsidRDefault="00CF1D50" w:rsidP="00CF1D50">
      <w:pPr>
        <w:spacing w:line="276" w:lineRule="auto"/>
        <w:ind w:left="709"/>
        <w:rPr>
          <w:sz w:val="28"/>
          <w:szCs w:val="28"/>
        </w:rPr>
      </w:pPr>
    </w:p>
    <w:p w:rsidR="00147515" w:rsidRDefault="00BA6555" w:rsidP="003A16F0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K</w:t>
      </w:r>
      <w:r w:rsidR="00147515">
        <w:rPr>
          <w:sz w:val="28"/>
          <w:szCs w:val="28"/>
        </w:rPr>
        <w:t>teré vlastnosti vody ovlivňují vodní organismy?</w:t>
      </w:r>
    </w:p>
    <w:p w:rsidR="00CF1D50" w:rsidRPr="00CF1D50" w:rsidRDefault="00CF1D50" w:rsidP="00CF1D50">
      <w:pPr>
        <w:pStyle w:val="Odstavecseseznamem"/>
        <w:rPr>
          <w:sz w:val="28"/>
          <w:szCs w:val="28"/>
        </w:rPr>
      </w:pPr>
    </w:p>
    <w:p w:rsidR="00CF1D50" w:rsidRPr="00CF1D50" w:rsidRDefault="00CF1D50" w:rsidP="00CF1D50">
      <w:pPr>
        <w:spacing w:line="276" w:lineRule="auto"/>
        <w:ind w:left="709"/>
        <w:rPr>
          <w:sz w:val="28"/>
          <w:szCs w:val="28"/>
        </w:rPr>
      </w:pPr>
    </w:p>
    <w:p w:rsidR="00BA6555" w:rsidRDefault="00BA6555" w:rsidP="003A16F0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Jak se </w:t>
      </w:r>
      <w:r w:rsidR="000E3F81">
        <w:rPr>
          <w:sz w:val="28"/>
          <w:szCs w:val="28"/>
        </w:rPr>
        <w:t xml:space="preserve">někteří </w:t>
      </w:r>
      <w:r>
        <w:rPr>
          <w:sz w:val="28"/>
          <w:szCs w:val="28"/>
        </w:rPr>
        <w:t>suchozemští živočichové přizpůsobili nedostatku vody?</w:t>
      </w:r>
      <w:r w:rsidR="000E3F81">
        <w:rPr>
          <w:sz w:val="28"/>
          <w:szCs w:val="28"/>
        </w:rPr>
        <w:t xml:space="preserve"> Uveďte příklad takového živočicha.</w:t>
      </w:r>
    </w:p>
    <w:p w:rsidR="00CF1D50" w:rsidRPr="00CF1D50" w:rsidRDefault="00CF1D50" w:rsidP="00CF1D50">
      <w:pPr>
        <w:spacing w:line="276" w:lineRule="auto"/>
        <w:ind w:left="709"/>
        <w:rPr>
          <w:sz w:val="28"/>
          <w:szCs w:val="28"/>
        </w:rPr>
      </w:pPr>
    </w:p>
    <w:p w:rsidR="00BA6555" w:rsidRDefault="00BA6555" w:rsidP="00147515">
      <w:pPr>
        <w:pStyle w:val="Odstavecseseznamem"/>
        <w:numPr>
          <w:ilvl w:val="1"/>
          <w:numId w:val="2"/>
        </w:numPr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Jak se </w:t>
      </w:r>
      <w:r w:rsidR="006B5FD4">
        <w:rPr>
          <w:sz w:val="28"/>
          <w:szCs w:val="28"/>
        </w:rPr>
        <w:t xml:space="preserve">některé </w:t>
      </w:r>
      <w:r>
        <w:rPr>
          <w:sz w:val="28"/>
          <w:szCs w:val="28"/>
        </w:rPr>
        <w:t>suchozemské rostliny přizpůsobil</w:t>
      </w:r>
      <w:r w:rsidR="00563F55">
        <w:rPr>
          <w:sz w:val="28"/>
          <w:szCs w:val="28"/>
        </w:rPr>
        <w:t>y</w:t>
      </w:r>
      <w:r>
        <w:rPr>
          <w:sz w:val="28"/>
          <w:szCs w:val="28"/>
        </w:rPr>
        <w:t xml:space="preserve"> nedostatku vody?</w:t>
      </w:r>
      <w:r w:rsidR="006B5FD4">
        <w:rPr>
          <w:sz w:val="28"/>
          <w:szCs w:val="28"/>
        </w:rPr>
        <w:t xml:space="preserve"> Uveďte příklad takové rostliny.</w:t>
      </w:r>
    </w:p>
    <w:p w:rsidR="00CF1D50" w:rsidRDefault="00CF1D50" w:rsidP="00CF1D50">
      <w:pPr>
        <w:pStyle w:val="Odstavecseseznamem"/>
        <w:rPr>
          <w:sz w:val="28"/>
          <w:szCs w:val="28"/>
        </w:rPr>
      </w:pPr>
    </w:p>
    <w:p w:rsidR="00CF1D50" w:rsidRPr="00CF1D50" w:rsidRDefault="00CF1D50" w:rsidP="00CF1D50">
      <w:pPr>
        <w:pStyle w:val="Odstavecseseznamem"/>
        <w:rPr>
          <w:sz w:val="28"/>
          <w:szCs w:val="28"/>
        </w:rPr>
      </w:pPr>
    </w:p>
    <w:p w:rsidR="00CF1D50" w:rsidRPr="00CF1D50" w:rsidRDefault="00CF1D50" w:rsidP="00CF1D50">
      <w:pPr>
        <w:ind w:left="709"/>
        <w:rPr>
          <w:sz w:val="28"/>
          <w:szCs w:val="28"/>
        </w:rPr>
      </w:pPr>
    </w:p>
    <w:p w:rsidR="00970B6F" w:rsidRDefault="003A16F0" w:rsidP="00BA6555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Vzduch</w:t>
      </w:r>
    </w:p>
    <w:p w:rsidR="003A16F0" w:rsidRPr="003A16F0" w:rsidRDefault="00887E4F" w:rsidP="003A16F0">
      <w:pPr>
        <w:ind w:left="360"/>
        <w:rPr>
          <w:sz w:val="28"/>
          <w:szCs w:val="28"/>
        </w:rPr>
      </w:pPr>
      <w:r w:rsidRPr="00887E4F">
        <w:rPr>
          <w:noProof/>
          <w:lang w:eastAsia="cs-CZ"/>
        </w:rPr>
        <w:pict>
          <v:shape id="_x0000_s1030" style="position:absolute;left:0;text-align:left;margin-left:145.25pt;margin-top:1pt;width:203.85pt;height:39.5pt;z-index:251709440;visibility:visible;mso-width-relative:margin;mso-height-relative:margin;v-text-anchor:middle-center" coordsize="2588821,501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" adj="-11796480,,5400" path="m,250825wa,,2588820,501650,,250825,1294410,,,,2588820,501650,1294410,,2588820,250825,,,2588820,501650,2588820,250825,1294410,501650,,,2588820,501650,1294410,501650,,250825xe" fillcolor="white [3212]" strokeweight="0">
            <v:stroke joinstyle="miter"/>
            <v:formulas/>
            <v:path arrowok="t" o:connecttype="custom" o:connectlocs="1294411,0;2588821,250825;1294411,501650;0,250825" o:connectangles="270,0,90,180" textboxrect="379124,73465,2209697,428185"/>
            <v:textbox inset="2.50011mm,1.2499mm,2.50011mm,1.2499mm">
              <w:txbxContent>
                <w:p w:rsidR="003A16F0" w:rsidRPr="00963869" w:rsidRDefault="003A16F0" w:rsidP="003A16F0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</w:t>
                  </w:r>
                  <w:r w:rsidR="0012078B"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</w:t>
                  </w:r>
                  <w:r w:rsidR="0012078B" w:rsidRPr="00963869">
                    <w:rPr>
                      <w:rFonts w:ascii="Arial" w:eastAsia="Arial" w:hAnsi="Arial" w:cs="Arial"/>
                      <w:bCs/>
                      <w:kern w:val="24"/>
                      <w:position w:val="1"/>
                      <w:sz w:val="28"/>
                      <w:szCs w:val="28"/>
                    </w:rPr>
                    <w:t>VZDUCH</w:t>
                  </w:r>
                </w:p>
              </w:txbxContent>
            </v:textbox>
          </v:shape>
        </w:pict>
      </w:r>
      <w:r w:rsidR="00B8234D">
        <w:rPr>
          <w:sz w:val="28"/>
          <w:szCs w:val="28"/>
        </w:rPr>
        <w:t>Doplňte schéma</w:t>
      </w:r>
      <w:r w:rsidR="003A16F0" w:rsidRPr="003A16F0">
        <w:rPr>
          <w:sz w:val="28"/>
          <w:szCs w:val="28"/>
        </w:rPr>
        <w:t>:</w:t>
      </w:r>
      <w:r w:rsidR="003A16F0" w:rsidRPr="003A16F0">
        <w:rPr>
          <w:noProof/>
          <w:lang w:eastAsia="cs-CZ"/>
        </w:rPr>
        <w:t xml:space="preserve"> </w:t>
      </w:r>
    </w:p>
    <w:p w:rsidR="003A16F0" w:rsidRPr="003A16F0" w:rsidRDefault="003A16F0" w:rsidP="003A16F0">
      <w:pPr>
        <w:ind w:left="360"/>
        <w:rPr>
          <w:sz w:val="28"/>
          <w:szCs w:val="28"/>
        </w:rPr>
      </w:pPr>
    </w:p>
    <w:p w:rsidR="003A16F0" w:rsidRPr="003A16F0" w:rsidRDefault="00887E4F" w:rsidP="003A16F0">
      <w:pPr>
        <w:ind w:left="360"/>
        <w:rPr>
          <w:sz w:val="28"/>
          <w:szCs w:val="28"/>
        </w:rPr>
      </w:pPr>
      <w:r w:rsidRPr="00887E4F">
        <w:rPr>
          <w:noProof/>
          <w:lang w:eastAsia="cs-CZ"/>
        </w:rPr>
        <w:pict>
          <v:shape id="Přímá spojnice se šipkou 49" o:spid="_x0000_s1036" type="#_x0000_t32" style="position:absolute;left:0;text-align:left;margin-left:269.6pt;margin-top:16.7pt;width:49.55pt;height:49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" strokecolor="black [3040]">
            <v:stroke endarrow="open"/>
          </v:shape>
        </w:pict>
      </w:r>
      <w:r w:rsidRPr="00887E4F">
        <w:rPr>
          <w:noProof/>
          <w:lang w:eastAsia="cs-CZ"/>
        </w:rPr>
        <w:pict>
          <v:shape id="Přímá spojnice se šipkou 51" o:spid="_x0000_s1035" type="#_x0000_t32" style="position:absolute;left:0;text-align:left;margin-left:162.05pt;margin-top:16.6pt;width:48.6pt;height:49.5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" strokecolor="black [3040]">
            <v:stroke endarrow="open"/>
          </v:shape>
        </w:pict>
      </w:r>
      <w:r w:rsidR="003A16F0" w:rsidRPr="003A16F0">
        <w:rPr>
          <w:sz w:val="28"/>
          <w:szCs w:val="28"/>
        </w:rPr>
        <w:tab/>
      </w:r>
      <w:r w:rsidR="003A16F0" w:rsidRPr="003A16F0">
        <w:rPr>
          <w:sz w:val="28"/>
          <w:szCs w:val="28"/>
        </w:rPr>
        <w:tab/>
      </w:r>
      <w:r w:rsidR="0012078B">
        <w:rPr>
          <w:sz w:val="28"/>
          <w:szCs w:val="28"/>
        </w:rPr>
        <w:tab/>
      </w:r>
      <w:r w:rsidR="0012078B">
        <w:rPr>
          <w:sz w:val="28"/>
          <w:szCs w:val="28"/>
        </w:rPr>
        <w:tab/>
      </w:r>
      <w:r w:rsidR="0012078B">
        <w:rPr>
          <w:sz w:val="28"/>
          <w:szCs w:val="28"/>
        </w:rPr>
        <w:tab/>
      </w:r>
      <w:r w:rsidR="0012078B">
        <w:rPr>
          <w:sz w:val="28"/>
          <w:szCs w:val="28"/>
        </w:rPr>
        <w:tab/>
        <w:t>vlastnosti</w:t>
      </w:r>
    </w:p>
    <w:p w:rsidR="0012078B" w:rsidRDefault="0012078B" w:rsidP="003A16F0">
      <w:pPr>
        <w:ind w:left="360"/>
        <w:rPr>
          <w:b/>
          <w:sz w:val="28"/>
          <w:szCs w:val="28"/>
        </w:rPr>
      </w:pPr>
    </w:p>
    <w:p w:rsidR="0012078B" w:rsidRDefault="0012078B" w:rsidP="003A16F0">
      <w:pPr>
        <w:ind w:left="360"/>
        <w:rPr>
          <w:b/>
          <w:sz w:val="28"/>
          <w:szCs w:val="28"/>
        </w:rPr>
      </w:pPr>
    </w:p>
    <w:p w:rsidR="0012078B" w:rsidRDefault="00887E4F" w:rsidP="003A16F0">
      <w:pPr>
        <w:ind w:left="360"/>
        <w:rPr>
          <w:b/>
          <w:sz w:val="28"/>
          <w:szCs w:val="28"/>
        </w:rPr>
      </w:pPr>
      <w:r w:rsidRPr="00887E4F">
        <w:rPr>
          <w:noProof/>
          <w:lang w:eastAsia="cs-CZ"/>
        </w:rPr>
        <w:pict>
          <v:shape id="_x0000_s1031" style="position:absolute;left:0;text-align:left;margin-left:282.75pt;margin-top:-.3pt;width:137.5pt;height:30pt;z-index:251701248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ktL0A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3A16F0" w:rsidRPr="0003606E" w:rsidRDefault="003A16F0" w:rsidP="003A16F0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  <w:r w:rsidRPr="00887E4F">
        <w:rPr>
          <w:noProof/>
          <w:lang w:eastAsia="cs-CZ"/>
        </w:rPr>
        <w:pict>
          <v:shape id="_x0000_s1032" style="position:absolute;left:0;text-align:left;margin-left:63.6pt;margin-top:-.35pt;width:137.5pt;height:30pt;z-index:251699200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3A16F0" w:rsidRPr="0003606E" w:rsidRDefault="003A16F0" w:rsidP="003A16F0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</w:p>
    <w:p w:rsidR="003A16F0" w:rsidRPr="0012078B" w:rsidRDefault="0012078B" w:rsidP="003A16F0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2078B">
        <w:rPr>
          <w:sz w:val="28"/>
          <w:szCs w:val="28"/>
        </w:rPr>
        <w:t>ovlivňují</w:t>
      </w:r>
    </w:p>
    <w:p w:rsidR="003A16F0" w:rsidRPr="003A16F0" w:rsidRDefault="00887E4F" w:rsidP="003A16F0">
      <w:pPr>
        <w:ind w:left="360"/>
        <w:rPr>
          <w:b/>
          <w:sz w:val="28"/>
          <w:szCs w:val="28"/>
        </w:rPr>
      </w:pPr>
      <w:r w:rsidRPr="00887E4F">
        <w:rPr>
          <w:noProof/>
          <w:lang w:eastAsia="cs-CZ"/>
        </w:rPr>
        <w:pict>
          <v:shape id="Popisek se šipkou dolů 58" o:spid="_x0000_s1034" type="#_x0000_t80" style="position:absolute;left:0;text-align:left;margin-left:247.2pt;margin-top:14.65pt;width:87.85pt;height:65.4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" adj="14035,6777,16200,8788" filled="f" strokecolor="windowText" strokeweight=".5pt"/>
        </w:pict>
      </w:r>
      <w:r w:rsidRPr="00887E4F">
        <w:rPr>
          <w:noProof/>
          <w:lang w:eastAsia="cs-CZ"/>
        </w:rPr>
        <w:pict>
          <v:shape id="Popisek se šipkou dolů 59" o:spid="_x0000_s1033" type="#_x0000_t80" style="position:absolute;left:0;text-align:left;margin-left:144.3pt;margin-top:14.6pt;width:83.7pt;height:65.4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" adj="14035,6577,16200,8689" filled="f" strokecolor="windowText" strokeweight=".5pt"/>
        </w:pict>
      </w:r>
    </w:p>
    <w:p w:rsidR="003A16F0" w:rsidRPr="003A16F0" w:rsidRDefault="0012078B" w:rsidP="003A16F0">
      <w:pPr>
        <w:ind w:left="360"/>
        <w:rPr>
          <w:b/>
          <w:sz w:val="28"/>
          <w:szCs w:val="28"/>
        </w:rPr>
      </w:pP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  <w:t xml:space="preserve">     rostliny</w:t>
      </w: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  <w:t xml:space="preserve">    živočichy</w:t>
      </w:r>
    </w:p>
    <w:p w:rsidR="003A16F0" w:rsidRPr="003A16F0" w:rsidRDefault="003A16F0" w:rsidP="0012078B">
      <w:pPr>
        <w:ind w:left="360" w:right="-1"/>
        <w:rPr>
          <w:sz w:val="28"/>
          <w:szCs w:val="28"/>
        </w:rPr>
      </w:pPr>
      <w:r w:rsidRPr="003A16F0">
        <w:rPr>
          <w:sz w:val="28"/>
          <w:szCs w:val="28"/>
        </w:rPr>
        <w:tab/>
      </w:r>
      <w:r w:rsidRPr="003A16F0">
        <w:rPr>
          <w:sz w:val="28"/>
          <w:szCs w:val="28"/>
        </w:rPr>
        <w:tab/>
      </w:r>
    </w:p>
    <w:p w:rsidR="003A16F0" w:rsidRPr="003A16F0" w:rsidRDefault="003A16F0" w:rsidP="003A16F0">
      <w:pPr>
        <w:ind w:left="360" w:right="-1"/>
        <w:rPr>
          <w:sz w:val="28"/>
          <w:szCs w:val="28"/>
        </w:rPr>
      </w:pPr>
    </w:p>
    <w:p w:rsidR="003A16F0" w:rsidRDefault="0012078B" w:rsidP="0012078B">
      <w:pPr>
        <w:spacing w:line="276" w:lineRule="auto"/>
        <w:ind w:left="360"/>
        <w:rPr>
          <w:sz w:val="28"/>
          <w:szCs w:val="28"/>
        </w:rPr>
      </w:pPr>
      <w:r w:rsidRPr="0012078B">
        <w:rPr>
          <w:sz w:val="28"/>
          <w:szCs w:val="28"/>
        </w:rPr>
        <w:t>pozitivně</w:t>
      </w:r>
      <w:r>
        <w:rPr>
          <w:sz w:val="28"/>
          <w:szCs w:val="28"/>
        </w:rPr>
        <w:t>:</w:t>
      </w:r>
    </w:p>
    <w:p w:rsidR="0012078B" w:rsidRDefault="0012078B" w:rsidP="003A16F0">
      <w:pPr>
        <w:ind w:left="360"/>
        <w:rPr>
          <w:sz w:val="28"/>
          <w:szCs w:val="28"/>
        </w:rPr>
      </w:pPr>
      <w:r>
        <w:rPr>
          <w:sz w:val="28"/>
          <w:szCs w:val="28"/>
        </w:rPr>
        <w:t>negativně:</w:t>
      </w:r>
    </w:p>
    <w:p w:rsidR="00970B6F" w:rsidRDefault="00B8234D" w:rsidP="00B8234D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Půda</w:t>
      </w:r>
    </w:p>
    <w:p w:rsidR="00B8234D" w:rsidRPr="00B8234D" w:rsidRDefault="00B8234D" w:rsidP="00CF1D50">
      <w:pPr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970B6F" w:rsidRDefault="00515B97" w:rsidP="00CF1D50">
      <w:pPr>
        <w:pStyle w:val="Odstavecseseznamem"/>
        <w:numPr>
          <w:ilvl w:val="1"/>
          <w:numId w:val="2"/>
        </w:numPr>
        <w:tabs>
          <w:tab w:val="left" w:pos="284"/>
        </w:tabs>
        <w:spacing w:line="480" w:lineRule="auto"/>
        <w:ind w:left="851" w:hanging="425"/>
        <w:rPr>
          <w:sz w:val="28"/>
          <w:szCs w:val="28"/>
        </w:rPr>
      </w:pPr>
      <w:r w:rsidRPr="00515B97">
        <w:rPr>
          <w:sz w:val="28"/>
          <w:szCs w:val="28"/>
        </w:rPr>
        <w:t>Vrstva půdy na pevnině se nazývá …………</w:t>
      </w:r>
      <w:r>
        <w:rPr>
          <w:sz w:val="28"/>
          <w:szCs w:val="28"/>
        </w:rPr>
        <w:t>…….</w:t>
      </w:r>
      <w:r w:rsidRPr="00515B97">
        <w:rPr>
          <w:sz w:val="28"/>
          <w:szCs w:val="28"/>
        </w:rPr>
        <w:t>……</w:t>
      </w:r>
      <w:r w:rsidR="000E3F81">
        <w:rPr>
          <w:sz w:val="28"/>
          <w:szCs w:val="28"/>
        </w:rPr>
        <w:t>.</w:t>
      </w:r>
      <w:r w:rsidRPr="00515B97">
        <w:rPr>
          <w:sz w:val="28"/>
          <w:szCs w:val="28"/>
        </w:rPr>
        <w:t>………</w:t>
      </w:r>
      <w:r>
        <w:rPr>
          <w:sz w:val="28"/>
          <w:szCs w:val="28"/>
        </w:rPr>
        <w:t>…</w:t>
      </w:r>
      <w:r w:rsidR="000E3F81">
        <w:rPr>
          <w:sz w:val="28"/>
          <w:szCs w:val="28"/>
        </w:rPr>
        <w:t>.......</w:t>
      </w:r>
    </w:p>
    <w:p w:rsidR="00515B97" w:rsidRPr="00515B97" w:rsidRDefault="00515B97" w:rsidP="00CF1D50">
      <w:pPr>
        <w:pStyle w:val="Odstavecseseznamem"/>
        <w:numPr>
          <w:ilvl w:val="1"/>
          <w:numId w:val="2"/>
        </w:numPr>
        <w:tabs>
          <w:tab w:val="left" w:pos="284"/>
        </w:tabs>
        <w:spacing w:line="48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Půda obsahuje ……………… důležité pro …….………</w:t>
      </w:r>
      <w:r w:rsidR="000E3F81">
        <w:rPr>
          <w:sz w:val="28"/>
          <w:szCs w:val="28"/>
        </w:rPr>
        <w:t>..</w:t>
      </w:r>
      <w:r>
        <w:rPr>
          <w:sz w:val="28"/>
          <w:szCs w:val="28"/>
        </w:rPr>
        <w:t>…….. rostlin.</w:t>
      </w:r>
    </w:p>
    <w:p w:rsidR="00970B6F" w:rsidRDefault="00515B97" w:rsidP="00CF1D50">
      <w:pPr>
        <w:pStyle w:val="Odstavecseseznamem"/>
        <w:numPr>
          <w:ilvl w:val="1"/>
          <w:numId w:val="2"/>
        </w:numPr>
        <w:spacing w:line="48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Vlastnosti půdy, které ovlivňují výskyt jednotlivých druhů organismů jsou zejména ……………………………………………………………..</w:t>
      </w:r>
    </w:p>
    <w:p w:rsidR="000E3F81" w:rsidRDefault="006D4126" w:rsidP="00CF1D50">
      <w:pPr>
        <w:pStyle w:val="Odstavecseseznamem"/>
        <w:numPr>
          <w:ilvl w:val="1"/>
          <w:numId w:val="2"/>
        </w:numPr>
        <w:spacing w:after="0" w:line="48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Půdu tvoří odumřelé organické látky, které nazýváme …………</w:t>
      </w:r>
      <w:r w:rsidR="000E3F81">
        <w:rPr>
          <w:sz w:val="28"/>
          <w:szCs w:val="28"/>
        </w:rPr>
        <w:t>..</w:t>
      </w:r>
      <w:r>
        <w:rPr>
          <w:sz w:val="28"/>
          <w:szCs w:val="28"/>
        </w:rPr>
        <w:t xml:space="preserve">…, organismy žijící v půdě, což je ……………… a </w:t>
      </w:r>
      <w:r w:rsidR="000E3F81">
        <w:rPr>
          <w:sz w:val="28"/>
          <w:szCs w:val="28"/>
        </w:rPr>
        <w:t xml:space="preserve">částice nerostů </w:t>
      </w:r>
    </w:p>
    <w:p w:rsidR="00A4177B" w:rsidRDefault="000E3F81" w:rsidP="00CF1D50">
      <w:pPr>
        <w:spacing w:before="0" w:line="480" w:lineRule="auto"/>
        <w:ind w:left="993" w:hanging="142"/>
        <w:rPr>
          <w:sz w:val="28"/>
          <w:szCs w:val="28"/>
        </w:rPr>
      </w:pPr>
      <w:r w:rsidRPr="000E3F81">
        <w:rPr>
          <w:sz w:val="28"/>
          <w:szCs w:val="28"/>
        </w:rPr>
        <w:t>a hornin vzniklé …………………</w:t>
      </w:r>
      <w:proofErr w:type="gramStart"/>
      <w:r w:rsidRPr="000E3F81">
        <w:rPr>
          <w:sz w:val="28"/>
          <w:szCs w:val="28"/>
        </w:rPr>
        <w:t>…..</w:t>
      </w:r>
      <w:proofErr w:type="gramEnd"/>
    </w:p>
    <w:p w:rsidR="006B5FD4" w:rsidRPr="006B5FD4" w:rsidRDefault="006B5FD4" w:rsidP="00CF1D50">
      <w:pPr>
        <w:pStyle w:val="Odstavecseseznamem"/>
        <w:numPr>
          <w:ilvl w:val="1"/>
          <w:numId w:val="2"/>
        </w:numPr>
        <w:spacing w:before="0" w:line="48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Organismem žijícím v půdě je například ………………………………</w:t>
      </w:r>
    </w:p>
    <w:sectPr w:rsidR="006B5FD4" w:rsidRPr="006B5FD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AAD" w:rsidRDefault="00E31AAD" w:rsidP="00CA6778">
      <w:pPr>
        <w:spacing w:before="0" w:after="0"/>
      </w:pPr>
      <w:r>
        <w:separator/>
      </w:r>
    </w:p>
  </w:endnote>
  <w:endnote w:type="continuationSeparator" w:id="0">
    <w:p w:rsidR="00E31AAD" w:rsidRDefault="00E31AA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AAD" w:rsidRDefault="00E31AAD" w:rsidP="00CA6778">
      <w:pPr>
        <w:spacing w:before="0" w:after="0"/>
      </w:pPr>
      <w:r>
        <w:separator/>
      </w:r>
    </w:p>
  </w:footnote>
  <w:footnote w:type="continuationSeparator" w:id="0">
    <w:p w:rsidR="00E31AAD" w:rsidRDefault="00E31AA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04F2"/>
    <w:rsid w:val="00147515"/>
    <w:rsid w:val="0015164B"/>
    <w:rsid w:val="0017080B"/>
    <w:rsid w:val="00182CD5"/>
    <w:rsid w:val="001E561C"/>
    <w:rsid w:val="00235DCF"/>
    <w:rsid w:val="00247D1D"/>
    <w:rsid w:val="00252D2D"/>
    <w:rsid w:val="0027320D"/>
    <w:rsid w:val="00281EB3"/>
    <w:rsid w:val="00307C7E"/>
    <w:rsid w:val="00375125"/>
    <w:rsid w:val="003A16F0"/>
    <w:rsid w:val="003C040B"/>
    <w:rsid w:val="003C0B54"/>
    <w:rsid w:val="003D1D48"/>
    <w:rsid w:val="00441154"/>
    <w:rsid w:val="004513CC"/>
    <w:rsid w:val="004B0AD8"/>
    <w:rsid w:val="004E56FF"/>
    <w:rsid w:val="00515B97"/>
    <w:rsid w:val="00563F55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F5692"/>
    <w:rsid w:val="007269D6"/>
    <w:rsid w:val="00737F84"/>
    <w:rsid w:val="007E074D"/>
    <w:rsid w:val="00856D9B"/>
    <w:rsid w:val="00887E4F"/>
    <w:rsid w:val="00911ED3"/>
    <w:rsid w:val="00947E9C"/>
    <w:rsid w:val="00963869"/>
    <w:rsid w:val="00970B6F"/>
    <w:rsid w:val="009711A6"/>
    <w:rsid w:val="009A2398"/>
    <w:rsid w:val="009C77DA"/>
    <w:rsid w:val="009E4B60"/>
    <w:rsid w:val="00A4177B"/>
    <w:rsid w:val="00AB2EF9"/>
    <w:rsid w:val="00B05A6F"/>
    <w:rsid w:val="00B076A1"/>
    <w:rsid w:val="00B7482F"/>
    <w:rsid w:val="00B75396"/>
    <w:rsid w:val="00B8234D"/>
    <w:rsid w:val="00BA0FB5"/>
    <w:rsid w:val="00BA6555"/>
    <w:rsid w:val="00BD446E"/>
    <w:rsid w:val="00BF5ADC"/>
    <w:rsid w:val="00CA6778"/>
    <w:rsid w:val="00CA68AF"/>
    <w:rsid w:val="00CC7ADA"/>
    <w:rsid w:val="00CF1D50"/>
    <w:rsid w:val="00D043BB"/>
    <w:rsid w:val="00E31AAD"/>
    <w:rsid w:val="00F01921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onnector" idref="#Přímá spojnice se šipkou 37"/>
        <o:r id="V:Rule2" type="connector" idref="#Přímá spojnice se šipkou 36"/>
        <o:r id="V:Rule3" type="connector" idref="#Přímá spojnice se šipkou 35"/>
        <o:r id="V:Rule4" type="connector" idref="#Přímá spojnice se šipkou 49"/>
        <o:r id="V:Rule5" type="connector" idref="#Přímá spojnice se šipkou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230</TotalTime>
  <Pages>4</Pages>
  <Words>208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8</cp:revision>
  <dcterms:created xsi:type="dcterms:W3CDTF">2013-02-24T07:34:00Z</dcterms:created>
  <dcterms:modified xsi:type="dcterms:W3CDTF">2013-02-27T17:39:00Z</dcterms:modified>
</cp:coreProperties>
</file>