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9E5" w:rsidRDefault="00E219E5" w:rsidP="00E219E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19EECE03" wp14:editId="7962008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Ekosystém</w:t>
      </w:r>
    </w:p>
    <w:p w:rsidR="00E219E5" w:rsidRDefault="00E219E5" w:rsidP="00E219E5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219E5" w:rsidRPr="00B05A6F" w:rsidRDefault="00E219E5" w:rsidP="00E219E5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Ekosystém</w:t>
      </w:r>
      <w:r w:rsidR="00FB08FF">
        <w:rPr>
          <w:rFonts w:ascii="Comic Sans MS" w:hAnsi="Comic Sans MS"/>
          <w:b/>
          <w:sz w:val="32"/>
          <w:szCs w:val="32"/>
        </w:rPr>
        <w:t xml:space="preserve"> - řešení</w:t>
      </w:r>
    </w:p>
    <w:p w:rsidR="00E219E5" w:rsidRDefault="00E219E5" w:rsidP="00E219E5"/>
    <w:p w:rsidR="00E219E5" w:rsidRPr="001049F5" w:rsidRDefault="00E219E5" w:rsidP="00E219E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 w:rsidRPr="001049F5">
        <w:rPr>
          <w:b/>
          <w:sz w:val="28"/>
          <w:szCs w:val="28"/>
        </w:rPr>
        <w:t>Ekosystém</w:t>
      </w:r>
    </w:p>
    <w:p w:rsidR="00E219E5" w:rsidRPr="00BB2FBF" w:rsidRDefault="00E219E5" w:rsidP="00E219E5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Ekosystém je (zakroužkujte správné řešení):</w:t>
      </w:r>
    </w:p>
    <w:p w:rsidR="00E219E5" w:rsidRPr="00BB2FBF" w:rsidRDefault="00E219E5" w:rsidP="00E219E5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BB2FBF">
        <w:rPr>
          <w:sz w:val="24"/>
          <w:szCs w:val="24"/>
        </w:rPr>
        <w:t>soubor všech populací v určitém místě</w:t>
      </w:r>
    </w:p>
    <w:p w:rsidR="00E219E5" w:rsidRPr="00BB2FBF" w:rsidRDefault="00E219E5" w:rsidP="00E219E5">
      <w:pPr>
        <w:pStyle w:val="Odstavecseseznamem"/>
        <w:numPr>
          <w:ilvl w:val="0"/>
          <w:numId w:val="7"/>
        </w:numPr>
        <w:rPr>
          <w:sz w:val="28"/>
          <w:szCs w:val="28"/>
        </w:rPr>
      </w:pPr>
      <w:r>
        <w:rPr>
          <w:sz w:val="24"/>
          <w:szCs w:val="24"/>
        </w:rPr>
        <w:t>určitý prostor, který obývají organismy</w:t>
      </w:r>
    </w:p>
    <w:p w:rsidR="00E219E5" w:rsidRPr="00BB2FBF" w:rsidRDefault="00FB08FF" w:rsidP="00E219E5">
      <w:pPr>
        <w:pStyle w:val="Odstavecseseznamem"/>
        <w:numPr>
          <w:ilvl w:val="0"/>
          <w:numId w:val="7"/>
        </w:numPr>
        <w:spacing w:line="600" w:lineRule="auto"/>
        <w:rPr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290371" wp14:editId="5275E416">
                <wp:simplePos x="0" y="0"/>
                <wp:positionH relativeFrom="column">
                  <wp:posOffset>650875</wp:posOffset>
                </wp:positionH>
                <wp:positionV relativeFrom="paragraph">
                  <wp:posOffset>8890</wp:posOffset>
                </wp:positionV>
                <wp:extent cx="198120" cy="189230"/>
                <wp:effectExtent l="0" t="0" r="11430" b="20320"/>
                <wp:wrapNone/>
                <wp:docPr id="25" name="Vývojový diagram: spojnic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89230"/>
                        </a:xfrm>
                        <a:prstGeom prst="flowChartConnector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Vývojový diagram: spojnice 25" o:spid="_x0000_s1026" type="#_x0000_t120" style="position:absolute;margin-left:51.25pt;margin-top:.7pt;width:15.6pt;height:14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" filled="f" strokecolor="black [3213]" strokeweight="1.5pt"/>
            </w:pict>
          </mc:Fallback>
        </mc:AlternateContent>
      </w:r>
      <w:r w:rsidR="00E219E5">
        <w:rPr>
          <w:sz w:val="24"/>
          <w:szCs w:val="24"/>
        </w:rPr>
        <w:t>komplex živých organismů a prostředí v určitém místě</w:t>
      </w:r>
    </w:p>
    <w:p w:rsidR="00E219E5" w:rsidRPr="001049F5" w:rsidRDefault="00E219E5" w:rsidP="00E219E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 w:rsidRPr="001049F5">
        <w:rPr>
          <w:b/>
          <w:sz w:val="28"/>
          <w:szCs w:val="28"/>
        </w:rPr>
        <w:t>Rozdělení ekosystémů</w:t>
      </w:r>
    </w:p>
    <w:p w:rsidR="00E219E5" w:rsidRDefault="00E219E5" w:rsidP="00E219E5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 xml:space="preserve">V osmisměrce </w:t>
      </w:r>
    </w:p>
    <w:p w:rsidR="00E219E5" w:rsidRDefault="00E219E5" w:rsidP="00E219E5">
      <w:pPr>
        <w:pStyle w:val="Odstavecseseznamem"/>
        <w:numPr>
          <w:ilvl w:val="0"/>
          <w:numId w:val="8"/>
        </w:numPr>
        <w:ind w:left="1418" w:hanging="284"/>
        <w:rPr>
          <w:sz w:val="24"/>
          <w:szCs w:val="24"/>
        </w:rPr>
      </w:pPr>
      <w:r w:rsidRPr="00BE2A7C">
        <w:rPr>
          <w:sz w:val="24"/>
          <w:szCs w:val="24"/>
        </w:rPr>
        <w:t>vyhledejte názvy ekosystémů</w:t>
      </w:r>
      <w:r>
        <w:rPr>
          <w:sz w:val="24"/>
          <w:szCs w:val="24"/>
        </w:rPr>
        <w:t xml:space="preserve"> (škrtněte je)</w:t>
      </w:r>
      <w:r w:rsidRPr="00BE2A7C">
        <w:rPr>
          <w:sz w:val="24"/>
          <w:szCs w:val="24"/>
        </w:rPr>
        <w:t xml:space="preserve"> a zapište je do </w:t>
      </w:r>
      <w:r>
        <w:rPr>
          <w:sz w:val="24"/>
          <w:szCs w:val="24"/>
        </w:rPr>
        <w:t>části</w:t>
      </w:r>
      <w:r w:rsidRPr="00BE2A7C">
        <w:rPr>
          <w:sz w:val="24"/>
          <w:szCs w:val="24"/>
        </w:rPr>
        <w:t xml:space="preserve"> A</w:t>
      </w:r>
    </w:p>
    <w:p w:rsidR="00E219E5" w:rsidRPr="00BE2A7C" w:rsidRDefault="00E219E5" w:rsidP="00E219E5">
      <w:pPr>
        <w:pStyle w:val="Odstavecseseznamem"/>
        <w:numPr>
          <w:ilvl w:val="0"/>
          <w:numId w:val="8"/>
        </w:numPr>
        <w:ind w:left="1418" w:hanging="284"/>
        <w:rPr>
          <w:sz w:val="24"/>
          <w:szCs w:val="24"/>
        </w:rPr>
      </w:pPr>
      <w:r>
        <w:rPr>
          <w:sz w:val="24"/>
          <w:szCs w:val="24"/>
        </w:rPr>
        <w:t xml:space="preserve">zbylá slova správně doplňte do části B </w:t>
      </w:r>
    </w:p>
    <w:p w:rsidR="00E219E5" w:rsidRPr="00BB2FBF" w:rsidRDefault="00E219E5" w:rsidP="00E219E5">
      <w:pPr>
        <w:pStyle w:val="Odstavecseseznamem"/>
        <w:rPr>
          <w:sz w:val="24"/>
          <w:szCs w:val="24"/>
        </w:rPr>
      </w:pPr>
    </w:p>
    <w:tbl>
      <w:tblPr>
        <w:tblStyle w:val="Mkatabulky"/>
        <w:tblW w:w="0" w:type="auto"/>
        <w:tblInd w:w="474" w:type="dxa"/>
        <w:tblLook w:val="04A0" w:firstRow="1" w:lastRow="0" w:firstColumn="1" w:lastColumn="0" w:noHBand="0" w:noVBand="1"/>
      </w:tblPr>
      <w:tblGrid>
        <w:gridCol w:w="461"/>
        <w:gridCol w:w="454"/>
        <w:gridCol w:w="454"/>
        <w:gridCol w:w="454"/>
        <w:gridCol w:w="454"/>
        <w:gridCol w:w="461"/>
        <w:gridCol w:w="454"/>
        <w:gridCol w:w="454"/>
        <w:gridCol w:w="624"/>
        <w:gridCol w:w="2211"/>
        <w:gridCol w:w="2211"/>
      </w:tblGrid>
      <w:tr w:rsidR="00E219E5" w:rsidTr="00FB08FF">
        <w:trPr>
          <w:trHeight w:val="454"/>
        </w:trPr>
        <w:tc>
          <w:tcPr>
            <w:tcW w:w="461" w:type="dxa"/>
            <w:shd w:val="clear" w:color="auto" w:fill="C4BC96" w:themeFill="background2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U</w:t>
            </w:r>
          </w:p>
        </w:tc>
        <w:tc>
          <w:tcPr>
            <w:tcW w:w="454" w:type="dxa"/>
            <w:vAlign w:val="center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1853548" wp14:editId="2E59E3A6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125730</wp:posOffset>
                      </wp:positionV>
                      <wp:extent cx="0" cy="1715770"/>
                      <wp:effectExtent l="0" t="0" r="19050" b="17780"/>
                      <wp:wrapNone/>
                      <wp:docPr id="35" name="Přímá spojnic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71577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5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65pt,9.9pt" to="4.65pt,1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" strokeweight="1pt"/>
                  </w:pict>
                </mc:Fallback>
              </mc:AlternateContent>
            </w:r>
            <w:r w:rsidR="00E219E5" w:rsidRPr="00B9272E">
              <w:rPr>
                <w:b/>
              </w:rPr>
              <w:t>B</w:t>
            </w:r>
          </w:p>
        </w:tc>
        <w:tc>
          <w:tcPr>
            <w:tcW w:w="454" w:type="dxa"/>
            <w:vAlign w:val="center"/>
          </w:tcPr>
          <w:p w:rsidR="00E219E5" w:rsidRPr="00FB08FF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97F1EA3" wp14:editId="2CC72A0F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118745</wp:posOffset>
                      </wp:positionV>
                      <wp:extent cx="1069340" cy="0"/>
                      <wp:effectExtent l="0" t="0" r="16510" b="19050"/>
                      <wp:wrapNone/>
                      <wp:docPr id="26" name="Přímá spojnic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934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4pt,9.35pt" to="82.8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" strokecolor="black [3040]" strokeweight="1pt"/>
                  </w:pict>
                </mc:Fallback>
              </mc:AlternateContent>
            </w:r>
            <w:r w:rsidR="00E219E5" w:rsidRPr="00FB08FF">
              <w:rPr>
                <w:b/>
              </w:rPr>
              <w:t>P</w:t>
            </w:r>
          </w:p>
        </w:tc>
        <w:tc>
          <w:tcPr>
            <w:tcW w:w="454" w:type="dxa"/>
            <w:vAlign w:val="center"/>
          </w:tcPr>
          <w:p w:rsidR="00E219E5" w:rsidRPr="00FB08FF" w:rsidRDefault="00E219E5" w:rsidP="00B7768D">
            <w:pPr>
              <w:jc w:val="center"/>
              <w:rPr>
                <w:b/>
              </w:rPr>
            </w:pPr>
            <w:r w:rsidRPr="00FB08FF">
              <w:rPr>
                <w:b/>
              </w:rPr>
              <w:t>O</w:t>
            </w:r>
          </w:p>
        </w:tc>
        <w:tc>
          <w:tcPr>
            <w:tcW w:w="454" w:type="dxa"/>
            <w:vAlign w:val="center"/>
          </w:tcPr>
          <w:p w:rsidR="00E219E5" w:rsidRPr="00FB08FF" w:rsidRDefault="00E219E5" w:rsidP="00B7768D">
            <w:pPr>
              <w:jc w:val="center"/>
              <w:rPr>
                <w:b/>
              </w:rPr>
            </w:pPr>
            <w:r w:rsidRPr="00FB08FF">
              <w:rPr>
                <w:b/>
              </w:rPr>
              <w:t>L</w:t>
            </w:r>
          </w:p>
        </w:tc>
        <w:tc>
          <w:tcPr>
            <w:tcW w:w="461" w:type="dxa"/>
            <w:vAlign w:val="center"/>
          </w:tcPr>
          <w:p w:rsidR="00E219E5" w:rsidRPr="00FB08FF" w:rsidRDefault="00E219E5" w:rsidP="00B7768D">
            <w:pPr>
              <w:jc w:val="center"/>
              <w:rPr>
                <w:b/>
              </w:rPr>
            </w:pPr>
            <w:r w:rsidRPr="00FB08FF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FA548EE" wp14:editId="32EBB73E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161925</wp:posOffset>
                      </wp:positionV>
                      <wp:extent cx="0" cy="1673225"/>
                      <wp:effectExtent l="0" t="0" r="19050" b="22225"/>
                      <wp:wrapNone/>
                      <wp:docPr id="28" name="Přímá spojnic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7322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05pt,12.75pt" to="6.05pt,1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" strokeweight="1pt"/>
                  </w:pict>
                </mc:Fallback>
              </mc:AlternateContent>
            </w:r>
            <w:r w:rsidR="00E219E5" w:rsidRPr="00B9272E">
              <w:rPr>
                <w:b/>
              </w:rPr>
              <w:t>J</w:t>
            </w:r>
          </w:p>
        </w:tc>
        <w:tc>
          <w:tcPr>
            <w:tcW w:w="454" w:type="dxa"/>
            <w:vAlign w:val="center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7E184D7" wp14:editId="41B1F23D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168910</wp:posOffset>
                      </wp:positionV>
                      <wp:extent cx="0" cy="2311400"/>
                      <wp:effectExtent l="0" t="0" r="19050" b="12700"/>
                      <wp:wrapNone/>
                      <wp:docPr id="27" name="Přímá spojnic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7pt,13.3pt" to="4.7pt,1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" strokeweight="1pt"/>
                  </w:pict>
                </mc:Fallback>
              </mc:AlternateContent>
            </w:r>
            <w:r w:rsidR="00E219E5" w:rsidRPr="00B9272E">
              <w:rPr>
                <w:b/>
              </w:rPr>
              <w:t>S</w:t>
            </w:r>
          </w:p>
        </w:tc>
        <w:tc>
          <w:tcPr>
            <w:tcW w:w="624" w:type="dxa"/>
            <w:vMerge w:val="restart"/>
            <w:tcBorders>
              <w:top w:val="nil"/>
            </w:tcBorders>
          </w:tcPr>
          <w:p w:rsidR="00E219E5" w:rsidRPr="00B9272E" w:rsidRDefault="00E219E5" w:rsidP="00B7768D">
            <w:pPr>
              <w:jc w:val="center"/>
              <w:rPr>
                <w:b/>
              </w:rPr>
            </w:pPr>
          </w:p>
        </w:tc>
        <w:tc>
          <w:tcPr>
            <w:tcW w:w="4422" w:type="dxa"/>
            <w:gridSpan w:val="2"/>
          </w:tcPr>
          <w:p w:rsidR="00E219E5" w:rsidRPr="005653E2" w:rsidRDefault="00E219E5" w:rsidP="00B7768D">
            <w:pPr>
              <w:rPr>
                <w:b/>
                <w:sz w:val="24"/>
                <w:szCs w:val="24"/>
              </w:rPr>
            </w:pPr>
            <w:r w:rsidRPr="005653E2">
              <w:rPr>
                <w:b/>
                <w:sz w:val="24"/>
                <w:szCs w:val="24"/>
              </w:rPr>
              <w:t>Část A</w:t>
            </w:r>
          </w:p>
        </w:tc>
      </w:tr>
      <w:tr w:rsidR="00E219E5" w:rsidTr="00FB08FF">
        <w:trPr>
          <w:trHeight w:val="454"/>
        </w:trPr>
        <w:tc>
          <w:tcPr>
            <w:tcW w:w="461" w:type="dxa"/>
            <w:shd w:val="clear" w:color="auto" w:fill="C4BC96" w:themeFill="background2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M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853A60B" wp14:editId="6C15D0E8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92075</wp:posOffset>
                      </wp:positionV>
                      <wp:extent cx="0" cy="1413510"/>
                      <wp:effectExtent l="0" t="0" r="19050" b="15240"/>
                      <wp:wrapNone/>
                      <wp:docPr id="32" name="Přímá spojnic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1351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2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2pt,7.25pt" to="4.2pt,1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" strokeweight="1pt"/>
                  </w:pict>
                </mc:Fallback>
              </mc:AlternateContent>
            </w:r>
            <w:r w:rsidR="00E219E5" w:rsidRPr="00B9272E">
              <w:rPr>
                <w:b/>
              </w:rPr>
              <w:t>L</w:t>
            </w:r>
          </w:p>
        </w:tc>
        <w:tc>
          <w:tcPr>
            <w:tcW w:w="454" w:type="dxa"/>
            <w:vAlign w:val="center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BFC4E1E" wp14:editId="394D95DD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160020</wp:posOffset>
                      </wp:positionV>
                      <wp:extent cx="0" cy="965835"/>
                      <wp:effectExtent l="0" t="0" r="19050" b="24765"/>
                      <wp:wrapNone/>
                      <wp:docPr id="33" name="Přímá spojnic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6583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7pt,12.6pt" to="4.7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" strokeweight="1pt"/>
                  </w:pict>
                </mc:Fallback>
              </mc:AlternateContent>
            </w:r>
            <w:r w:rsidR="00E219E5" w:rsidRPr="00B9272E">
              <w:rPr>
                <w:b/>
              </w:rPr>
              <w:t>Ř</w:t>
            </w:r>
          </w:p>
        </w:tc>
        <w:tc>
          <w:tcPr>
            <w:tcW w:w="454" w:type="dxa"/>
            <w:vAlign w:val="center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07B0544" wp14:editId="3A85F492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125095</wp:posOffset>
                      </wp:positionV>
                      <wp:extent cx="0" cy="1060450"/>
                      <wp:effectExtent l="0" t="0" r="19050" b="25400"/>
                      <wp:wrapNone/>
                      <wp:docPr id="34" name="Přímá spojnic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6045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pt,9.85pt" to="4pt,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" strokeweight="1pt"/>
                  </w:pict>
                </mc:Fallback>
              </mc:AlternateContent>
            </w:r>
            <w:r w:rsidR="00E219E5" w:rsidRPr="00B9272E">
              <w:rPr>
                <w:b/>
              </w:rPr>
              <w:t>P</w:t>
            </w:r>
          </w:p>
        </w:tc>
        <w:tc>
          <w:tcPr>
            <w:tcW w:w="461" w:type="dxa"/>
            <w:vAlign w:val="center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0044A0C" wp14:editId="7F99935C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90805</wp:posOffset>
                      </wp:positionV>
                      <wp:extent cx="0" cy="1095375"/>
                      <wp:effectExtent l="0" t="0" r="19050" b="9525"/>
                      <wp:wrapNone/>
                      <wp:docPr id="31" name="Přímá spojnic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953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05pt,7.15pt" to="6.05pt,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" strokeweight="1pt"/>
                  </w:pict>
                </mc:Fallback>
              </mc:AlternateContent>
            </w:r>
            <w:r w:rsidR="00E219E5" w:rsidRPr="00B9272E">
              <w:rPr>
                <w:b/>
              </w:rPr>
              <w:t>M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T</w:t>
            </w:r>
          </w:p>
        </w:tc>
        <w:tc>
          <w:tcPr>
            <w:tcW w:w="624" w:type="dxa"/>
            <w:vMerge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</w:p>
        </w:tc>
        <w:tc>
          <w:tcPr>
            <w:tcW w:w="4422" w:type="dxa"/>
            <w:gridSpan w:val="2"/>
          </w:tcPr>
          <w:p w:rsidR="00E219E5" w:rsidRPr="00B9272E" w:rsidRDefault="00E219E5" w:rsidP="00B7768D">
            <w:pPr>
              <w:rPr>
                <w:b/>
              </w:rPr>
            </w:pPr>
            <w:r w:rsidRPr="00B9272E">
              <w:rPr>
                <w:b/>
              </w:rPr>
              <w:t xml:space="preserve">Ekosystémy podle prostředí dělíme </w:t>
            </w:r>
            <w:proofErr w:type="gramStart"/>
            <w:r w:rsidRPr="00B9272E">
              <w:rPr>
                <w:b/>
              </w:rPr>
              <w:t>na</w:t>
            </w:r>
            <w:proofErr w:type="gramEnd"/>
            <w:r w:rsidRPr="00B9272E">
              <w:rPr>
                <w:b/>
              </w:rPr>
              <w:t>:</w:t>
            </w:r>
          </w:p>
        </w:tc>
      </w:tr>
      <w:tr w:rsidR="00E219E5" w:rsidTr="00FB08FF">
        <w:trPr>
          <w:trHeight w:val="454"/>
        </w:trPr>
        <w:tc>
          <w:tcPr>
            <w:tcW w:w="461" w:type="dxa"/>
            <w:shd w:val="clear" w:color="auto" w:fill="C4BC96" w:themeFill="background2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Ě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Ž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61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Z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U</w:t>
            </w:r>
          </w:p>
        </w:tc>
        <w:tc>
          <w:tcPr>
            <w:tcW w:w="624" w:type="dxa"/>
            <w:vMerge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SUCHOZEMSKÉ</w:t>
            </w:r>
          </w:p>
        </w:tc>
        <w:tc>
          <w:tcPr>
            <w:tcW w:w="2211" w:type="dxa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VODNÍ</w:t>
            </w:r>
          </w:p>
        </w:tc>
      </w:tr>
      <w:tr w:rsidR="00E219E5" w:rsidTr="00FB08FF">
        <w:trPr>
          <w:trHeight w:val="454"/>
        </w:trPr>
        <w:tc>
          <w:tcPr>
            <w:tcW w:w="461" w:type="dxa"/>
            <w:shd w:val="clear" w:color="auto" w:fill="C4BC96" w:themeFill="background2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L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I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U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K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R</w:t>
            </w:r>
          </w:p>
        </w:tc>
        <w:tc>
          <w:tcPr>
            <w:tcW w:w="461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Ř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D</w:t>
            </w:r>
          </w:p>
        </w:tc>
        <w:tc>
          <w:tcPr>
            <w:tcW w:w="624" w:type="dxa"/>
            <w:vMerge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b/>
              </w:rPr>
              <w:t>pole</w:t>
            </w:r>
          </w:p>
        </w:tc>
        <w:tc>
          <w:tcPr>
            <w:tcW w:w="2211" w:type="dxa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b/>
              </w:rPr>
              <w:t>bažina</w:t>
            </w:r>
          </w:p>
        </w:tc>
      </w:tr>
      <w:tr w:rsidR="00E219E5" w:rsidTr="00FB08FF">
        <w:trPr>
          <w:trHeight w:val="454"/>
        </w:trPr>
        <w:tc>
          <w:tcPr>
            <w:tcW w:w="461" w:type="dxa"/>
            <w:shd w:val="clear" w:color="auto" w:fill="C4BC96" w:themeFill="background2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Ý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N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K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K</w:t>
            </w:r>
          </w:p>
        </w:tc>
        <w:tc>
          <w:tcPr>
            <w:tcW w:w="461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R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Á</w:t>
            </w:r>
          </w:p>
        </w:tc>
        <w:tc>
          <w:tcPr>
            <w:tcW w:w="624" w:type="dxa"/>
            <w:vMerge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b/>
              </w:rPr>
              <w:t>louka</w:t>
            </w:r>
          </w:p>
        </w:tc>
        <w:tc>
          <w:tcPr>
            <w:tcW w:w="2211" w:type="dxa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b/>
              </w:rPr>
              <w:t>řeka</w:t>
            </w:r>
          </w:p>
        </w:tc>
      </w:tr>
      <w:tr w:rsidR="00E219E5" w:rsidTr="00FB08FF">
        <w:trPr>
          <w:trHeight w:val="454"/>
        </w:trPr>
        <w:tc>
          <w:tcPr>
            <w:tcW w:w="461" w:type="dxa"/>
            <w:shd w:val="clear" w:color="auto" w:fill="BFBFBF" w:themeFill="background1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P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A870A17" wp14:editId="499AC549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153670</wp:posOffset>
                      </wp:positionV>
                      <wp:extent cx="723900" cy="0"/>
                      <wp:effectExtent l="0" t="0" r="19050" b="19050"/>
                      <wp:wrapNone/>
                      <wp:docPr id="30" name="Přímá spojnic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0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7pt,12.1pt" to="56.3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" strokeweight="1pt"/>
                  </w:pict>
                </mc:Fallback>
              </mc:AlternateContent>
            </w:r>
            <w:r w:rsidR="00E219E5" w:rsidRPr="00B9272E">
              <w:rPr>
                <w:b/>
              </w:rPr>
              <w:t>L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61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S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N</w:t>
            </w:r>
          </w:p>
        </w:tc>
        <w:tc>
          <w:tcPr>
            <w:tcW w:w="624" w:type="dxa"/>
            <w:vMerge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b/>
              </w:rPr>
              <w:t>park</w:t>
            </w:r>
          </w:p>
        </w:tc>
        <w:tc>
          <w:tcPr>
            <w:tcW w:w="2211" w:type="dxa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b/>
              </w:rPr>
              <w:t>moře</w:t>
            </w:r>
          </w:p>
        </w:tc>
      </w:tr>
      <w:tr w:rsidR="00E219E5" w:rsidTr="00FB08FF">
        <w:trPr>
          <w:trHeight w:val="454"/>
        </w:trPr>
        <w:tc>
          <w:tcPr>
            <w:tcW w:w="461" w:type="dxa"/>
            <w:shd w:val="clear" w:color="auto" w:fill="BFBFBF" w:themeFill="background1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Ř</w:t>
            </w:r>
          </w:p>
        </w:tc>
        <w:tc>
          <w:tcPr>
            <w:tcW w:w="454" w:type="dxa"/>
            <w:vAlign w:val="center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noProof/>
                <w:sz w:val="24"/>
                <w:szCs w:val="24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BAE2549" wp14:editId="42D9598E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160020</wp:posOffset>
                      </wp:positionV>
                      <wp:extent cx="1508760" cy="0"/>
                      <wp:effectExtent l="0" t="0" r="15240" b="19050"/>
                      <wp:wrapNone/>
                      <wp:docPr id="29" name="Přímá spojnic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876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12.6pt" to="120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" strokeweight="1pt"/>
                  </w:pict>
                </mc:Fallback>
              </mc:AlternateContent>
            </w:r>
            <w:r w:rsidR="00E219E5" w:rsidRPr="00B9272E">
              <w:rPr>
                <w:b/>
              </w:rPr>
              <w:t>P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R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L</w:t>
            </w:r>
          </w:p>
        </w:tc>
        <w:tc>
          <w:tcPr>
            <w:tcW w:w="461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S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K</w:t>
            </w:r>
          </w:p>
        </w:tc>
        <w:tc>
          <w:tcPr>
            <w:tcW w:w="624" w:type="dxa"/>
            <w:vMerge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b/>
              </w:rPr>
              <w:t>les</w:t>
            </w:r>
          </w:p>
        </w:tc>
        <w:tc>
          <w:tcPr>
            <w:tcW w:w="2211" w:type="dxa"/>
          </w:tcPr>
          <w:p w:rsidR="00E219E5" w:rsidRPr="00B9272E" w:rsidRDefault="008C127A" w:rsidP="00B7768D">
            <w:pPr>
              <w:jc w:val="center"/>
              <w:rPr>
                <w:b/>
              </w:rPr>
            </w:pPr>
            <w:r>
              <w:rPr>
                <w:b/>
              </w:rPr>
              <w:t>jezero</w:t>
            </w:r>
          </w:p>
        </w:tc>
      </w:tr>
      <w:tr w:rsidR="00E219E5" w:rsidTr="00FB08FF">
        <w:trPr>
          <w:trHeight w:val="454"/>
        </w:trPr>
        <w:tc>
          <w:tcPr>
            <w:tcW w:w="461" w:type="dxa"/>
            <w:shd w:val="clear" w:color="auto" w:fill="BFBFBF" w:themeFill="background1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I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R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Z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E</w:t>
            </w:r>
          </w:p>
        </w:tc>
        <w:tc>
          <w:tcPr>
            <w:tcW w:w="461" w:type="dxa"/>
            <w:shd w:val="clear" w:color="auto" w:fill="BFBFBF" w:themeFill="background1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N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Ý</w:t>
            </w:r>
          </w:p>
        </w:tc>
        <w:tc>
          <w:tcPr>
            <w:tcW w:w="454" w:type="dxa"/>
            <w:vAlign w:val="center"/>
          </w:tcPr>
          <w:p w:rsidR="00E219E5" w:rsidRPr="00B9272E" w:rsidRDefault="00E219E5" w:rsidP="00B7768D">
            <w:pPr>
              <w:jc w:val="center"/>
              <w:rPr>
                <w:b/>
              </w:rPr>
            </w:pPr>
            <w:r w:rsidRPr="00B9272E">
              <w:rPr>
                <w:b/>
              </w:rPr>
              <w:t>A</w:t>
            </w:r>
          </w:p>
        </w:tc>
        <w:tc>
          <w:tcPr>
            <w:tcW w:w="624" w:type="dxa"/>
            <w:vMerge/>
            <w:tcBorders>
              <w:bottom w:val="nil"/>
            </w:tcBorders>
          </w:tcPr>
          <w:p w:rsidR="00E219E5" w:rsidRPr="00B9272E" w:rsidRDefault="00E219E5" w:rsidP="00B7768D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E219E5" w:rsidRPr="00B9272E" w:rsidRDefault="00FB08FF" w:rsidP="00B7768D">
            <w:pPr>
              <w:jc w:val="center"/>
              <w:rPr>
                <w:b/>
              </w:rPr>
            </w:pPr>
            <w:r>
              <w:rPr>
                <w:b/>
              </w:rPr>
              <w:t>prales</w:t>
            </w:r>
          </w:p>
        </w:tc>
        <w:tc>
          <w:tcPr>
            <w:tcW w:w="2211" w:type="dxa"/>
          </w:tcPr>
          <w:p w:rsidR="00E219E5" w:rsidRPr="00B9272E" w:rsidRDefault="008C127A" w:rsidP="00B7768D">
            <w:pPr>
              <w:jc w:val="center"/>
              <w:rPr>
                <w:b/>
              </w:rPr>
            </w:pPr>
            <w:r>
              <w:rPr>
                <w:b/>
              </w:rPr>
              <w:t>studánka</w:t>
            </w:r>
          </w:p>
        </w:tc>
      </w:tr>
    </w:tbl>
    <w:p w:rsidR="00E219E5" w:rsidRPr="00B9272E" w:rsidRDefault="00E219E5" w:rsidP="00E219E5">
      <w:pPr>
        <w:ind w:left="709"/>
        <w:rPr>
          <w:sz w:val="28"/>
          <w:szCs w:val="28"/>
        </w:rPr>
      </w:pPr>
    </w:p>
    <w:p w:rsidR="00E219E5" w:rsidRDefault="00E219E5" w:rsidP="00E219E5">
      <w:pPr>
        <w:pStyle w:val="Odstavecseseznamem"/>
        <w:spacing w:line="360" w:lineRule="auto"/>
        <w:ind w:left="426" w:firstLine="141"/>
        <w:rPr>
          <w:b/>
          <w:sz w:val="24"/>
          <w:szCs w:val="24"/>
        </w:rPr>
      </w:pPr>
      <w:r>
        <w:rPr>
          <w:b/>
          <w:sz w:val="24"/>
          <w:szCs w:val="24"/>
        </w:rPr>
        <w:t>Část B</w:t>
      </w:r>
    </w:p>
    <w:p w:rsidR="00E219E5" w:rsidRDefault="00E219E5" w:rsidP="00E219E5">
      <w:pPr>
        <w:pStyle w:val="Odstavecseseznamem"/>
        <w:ind w:left="1134" w:hanging="567"/>
        <w:rPr>
          <w:b/>
        </w:rPr>
      </w:pPr>
      <w:r w:rsidRPr="00350C97">
        <w:rPr>
          <w:b/>
        </w:rPr>
        <w:t xml:space="preserve">Ekosystémy </w:t>
      </w:r>
      <w:r>
        <w:rPr>
          <w:b/>
        </w:rPr>
        <w:t xml:space="preserve">podle zásahu člověka dělíme </w:t>
      </w:r>
      <w:proofErr w:type="gramStart"/>
      <w:r>
        <w:rPr>
          <w:b/>
        </w:rPr>
        <w:t>na</w:t>
      </w:r>
      <w:proofErr w:type="gramEnd"/>
      <w:r>
        <w:rPr>
          <w:b/>
        </w:rPr>
        <w:t>:</w:t>
      </w:r>
    </w:p>
    <w:p w:rsidR="00E219E5" w:rsidRDefault="00E219E5" w:rsidP="00E219E5">
      <w:pPr>
        <w:pStyle w:val="Odstavecseseznamem"/>
        <w:ind w:left="1134"/>
        <w:rPr>
          <w:b/>
        </w:rPr>
      </w:pPr>
    </w:p>
    <w:p w:rsidR="00E219E5" w:rsidRDefault="008C127A" w:rsidP="00E219E5">
      <w:pPr>
        <w:pStyle w:val="Odstavecseseznamem"/>
        <w:spacing w:line="480" w:lineRule="auto"/>
        <w:ind w:left="1134" w:hanging="567"/>
      </w:pPr>
      <w:r w:rsidRPr="008C127A">
        <w:rPr>
          <w:b/>
        </w:rPr>
        <w:t>přirozený</w:t>
      </w:r>
      <w:r w:rsidR="00E219E5">
        <w:t xml:space="preserve"> ekosystém, který je energeticky soběstačný</w:t>
      </w:r>
    </w:p>
    <w:p w:rsidR="00E219E5" w:rsidRDefault="008C127A" w:rsidP="00E219E5">
      <w:pPr>
        <w:pStyle w:val="Odstavecseseznamem"/>
        <w:spacing w:line="600" w:lineRule="auto"/>
        <w:ind w:left="1134" w:hanging="567"/>
      </w:pPr>
      <w:r w:rsidRPr="008C127A">
        <w:rPr>
          <w:b/>
        </w:rPr>
        <w:t>umělý</w:t>
      </w:r>
      <w:r w:rsidR="00E219E5">
        <w:t xml:space="preserve"> ekosystém, který ke svému zachování potřebuje dodatkovou energii</w:t>
      </w:r>
    </w:p>
    <w:p w:rsidR="00E219E5" w:rsidRPr="008C127A" w:rsidRDefault="00E219E5" w:rsidP="00E219E5">
      <w:pPr>
        <w:pStyle w:val="Odstavecseseznamem"/>
        <w:spacing w:line="600" w:lineRule="auto"/>
        <w:ind w:left="1134" w:hanging="567"/>
        <w:rPr>
          <w:b/>
        </w:rPr>
      </w:pPr>
      <w:r>
        <w:t xml:space="preserve">Uveďte příklad dodatkové energie: </w:t>
      </w:r>
      <w:r w:rsidR="008C127A" w:rsidRPr="008C127A">
        <w:rPr>
          <w:b/>
        </w:rPr>
        <w:t xml:space="preserve">hnojení, okopávání, </w:t>
      </w:r>
      <w:r w:rsidR="008C127A">
        <w:rPr>
          <w:b/>
        </w:rPr>
        <w:t xml:space="preserve">ochranné </w:t>
      </w:r>
      <w:r w:rsidR="008C127A" w:rsidRPr="008C127A">
        <w:rPr>
          <w:b/>
        </w:rPr>
        <w:t>postřiky, zavlažování</w:t>
      </w:r>
    </w:p>
    <w:p w:rsidR="00E219E5" w:rsidRDefault="00E219E5" w:rsidP="00E219E5">
      <w:pPr>
        <w:pStyle w:val="Odstavecseseznamem"/>
        <w:ind w:left="1134"/>
        <w:rPr>
          <w:sz w:val="28"/>
          <w:szCs w:val="28"/>
        </w:rPr>
      </w:pPr>
    </w:p>
    <w:p w:rsidR="00E219E5" w:rsidRDefault="00E219E5" w:rsidP="00E219E5">
      <w:pPr>
        <w:spacing w:line="360" w:lineRule="auto"/>
        <w:ind w:left="360"/>
        <w:rPr>
          <w:b/>
        </w:rPr>
      </w:pPr>
      <w:r w:rsidRPr="00D878EF">
        <w:rPr>
          <w:b/>
        </w:rPr>
        <w:lastRenderedPageBreak/>
        <w:t>Ekosystém</w:t>
      </w:r>
      <w:r>
        <w:rPr>
          <w:b/>
        </w:rPr>
        <w:t>y podobné struktury a funkce se nazývají (tajenka)</w:t>
      </w:r>
      <w:r w:rsidR="008C127A">
        <w:rPr>
          <w:b/>
        </w:rPr>
        <w:t>:</w:t>
      </w:r>
      <w:r>
        <w:rPr>
          <w:b/>
        </w:rPr>
        <w:t xml:space="preserve"> </w:t>
      </w:r>
      <w:r w:rsidR="008C127A" w:rsidRPr="008C127A">
        <w:rPr>
          <w:b/>
          <w:sz w:val="24"/>
          <w:szCs w:val="24"/>
        </w:rPr>
        <w:t>biomy</w:t>
      </w:r>
    </w:p>
    <w:tbl>
      <w:tblPr>
        <w:tblStyle w:val="Mkatabulky"/>
        <w:tblW w:w="5902" w:type="dxa"/>
        <w:tblInd w:w="932" w:type="dxa"/>
        <w:tblLook w:val="04A0" w:firstRow="1" w:lastRow="0" w:firstColumn="1" w:lastColumn="0" w:noHBand="0" w:noVBand="1"/>
      </w:tblPr>
      <w:tblGrid>
        <w:gridCol w:w="517"/>
        <w:gridCol w:w="449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E219E5" w:rsidRPr="001459F1" w:rsidTr="00B7768D">
        <w:trPr>
          <w:cantSplit/>
          <w:trHeight w:val="283"/>
        </w:trPr>
        <w:tc>
          <w:tcPr>
            <w:tcW w:w="517" w:type="dxa"/>
            <w:vMerge w:val="restart"/>
            <w:tcBorders>
              <w:top w:val="nil"/>
              <w:left w:val="nil"/>
              <w:right w:val="nil"/>
            </w:tcBorders>
          </w:tcPr>
          <w:p w:rsidR="00E219E5" w:rsidRPr="00CB7C26" w:rsidRDefault="00E219E5" w:rsidP="00B7768D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1.</w:t>
            </w:r>
          </w:p>
          <w:p w:rsidR="00E219E5" w:rsidRPr="00CB7C26" w:rsidRDefault="00E219E5" w:rsidP="00B7768D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2.</w:t>
            </w:r>
          </w:p>
          <w:p w:rsidR="00E219E5" w:rsidRPr="00CB7C26" w:rsidRDefault="00E219E5" w:rsidP="00B7768D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3.</w:t>
            </w:r>
          </w:p>
          <w:p w:rsidR="00E219E5" w:rsidRPr="00CB7C26" w:rsidRDefault="00E219E5" w:rsidP="00B7768D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4.</w:t>
            </w:r>
          </w:p>
          <w:p w:rsidR="00E219E5" w:rsidRPr="007B611C" w:rsidRDefault="00E219E5" w:rsidP="00B7768D">
            <w:pPr>
              <w:spacing w:before="0" w:after="0" w:line="276" w:lineRule="auto"/>
              <w:jc w:val="center"/>
              <w:rPr>
                <w:b/>
                <w:sz w:val="20"/>
                <w:szCs w:val="20"/>
              </w:rPr>
            </w:pPr>
            <w:r w:rsidRPr="00CB7C26">
              <w:rPr>
                <w:rFonts w:cs="Arial"/>
                <w:b/>
                <w:sz w:val="28"/>
                <w:szCs w:val="28"/>
              </w:rPr>
              <w:t>5.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219E5" w:rsidRPr="007B611C" w:rsidRDefault="00E219E5" w:rsidP="00B776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448" w:type="dxa"/>
            <w:tcBorders>
              <w:top w:val="single" w:sz="18" w:space="0" w:color="auto"/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</w:t>
            </w:r>
          </w:p>
        </w:tc>
        <w:tc>
          <w:tcPr>
            <w:tcW w:w="449" w:type="dxa"/>
            <w:tcBorders>
              <w:top w:val="single" w:sz="18" w:space="0" w:color="auto"/>
            </w:tcBorders>
            <w:shd w:val="clear" w:color="auto" w:fill="A6A6A6" w:themeFill="background1" w:themeFillShade="A6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49" w:type="dxa"/>
            <w:tcBorders>
              <w:top w:val="single" w:sz="18" w:space="0" w:color="auto"/>
              <w:right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245" w:type="dxa"/>
            <w:gridSpan w:val="5"/>
            <w:tcBorders>
              <w:top w:val="nil"/>
              <w:left w:val="single" w:sz="18" w:space="0" w:color="auto"/>
              <w:right w:val="nil"/>
            </w:tcBorders>
          </w:tcPr>
          <w:p w:rsidR="00E219E5" w:rsidRPr="007B611C" w:rsidRDefault="00E219E5" w:rsidP="00B776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219E5" w:rsidRPr="001459F1" w:rsidTr="00B7768D">
        <w:trPr>
          <w:cantSplit/>
          <w:trHeight w:val="283"/>
        </w:trPr>
        <w:tc>
          <w:tcPr>
            <w:tcW w:w="517" w:type="dxa"/>
            <w:vMerge/>
            <w:tcBorders>
              <w:left w:val="nil"/>
              <w:right w:val="nil"/>
            </w:tcBorders>
          </w:tcPr>
          <w:p w:rsidR="00E219E5" w:rsidRPr="007B611C" w:rsidRDefault="00E219E5" w:rsidP="00B7768D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3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E219E5" w:rsidRPr="007B611C" w:rsidRDefault="00E219E5" w:rsidP="00B776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49" w:type="dxa"/>
            <w:shd w:val="clear" w:color="auto" w:fill="A6A6A6" w:themeFill="background1" w:themeFillShade="A6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49" w:type="dxa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É</w:t>
            </w:r>
          </w:p>
        </w:tc>
        <w:tc>
          <w:tcPr>
            <w:tcW w:w="449" w:type="dxa"/>
            <w:tcBorders>
              <w:top w:val="single" w:sz="18" w:space="0" w:color="auto"/>
            </w:tcBorders>
          </w:tcPr>
          <w:p w:rsidR="00E219E5" w:rsidRPr="001459F1" w:rsidRDefault="008C127A" w:rsidP="00B7768D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49" w:type="dxa"/>
            <w:tcBorders>
              <w:top w:val="single" w:sz="18" w:space="0" w:color="auto"/>
              <w:right w:val="single" w:sz="18" w:space="0" w:color="auto"/>
            </w:tcBorders>
          </w:tcPr>
          <w:p w:rsidR="00E219E5" w:rsidRPr="001459F1" w:rsidRDefault="008C127A" w:rsidP="00B7768D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219E5" w:rsidRPr="001459F1" w:rsidTr="00B7768D">
        <w:trPr>
          <w:cantSplit/>
          <w:trHeight w:val="283"/>
        </w:trPr>
        <w:tc>
          <w:tcPr>
            <w:tcW w:w="517" w:type="dxa"/>
            <w:vMerge/>
            <w:tcBorders>
              <w:left w:val="nil"/>
              <w:right w:val="nil"/>
            </w:tcBorders>
          </w:tcPr>
          <w:p w:rsidR="00E219E5" w:rsidRPr="007B611C" w:rsidRDefault="00E219E5" w:rsidP="00B7768D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5" w:type="dxa"/>
            <w:gridSpan w:val="3"/>
            <w:tcBorders>
              <w:top w:val="nil"/>
              <w:left w:val="nil"/>
              <w:right w:val="single" w:sz="18" w:space="0" w:color="auto"/>
            </w:tcBorders>
          </w:tcPr>
          <w:p w:rsidR="00E219E5" w:rsidRPr="007B611C" w:rsidRDefault="00E219E5" w:rsidP="00B776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</w:p>
        </w:tc>
        <w:tc>
          <w:tcPr>
            <w:tcW w:w="449" w:type="dxa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</w:t>
            </w:r>
          </w:p>
        </w:tc>
        <w:tc>
          <w:tcPr>
            <w:tcW w:w="449" w:type="dxa"/>
            <w:shd w:val="clear" w:color="auto" w:fill="A6A6A6" w:themeFill="background1" w:themeFillShade="A6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</w:p>
        </w:tc>
        <w:tc>
          <w:tcPr>
            <w:tcW w:w="449" w:type="dxa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49" w:type="dxa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</w:t>
            </w:r>
          </w:p>
        </w:tc>
        <w:tc>
          <w:tcPr>
            <w:tcW w:w="449" w:type="dxa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E219E5" w:rsidRPr="001459F1" w:rsidRDefault="008C127A" w:rsidP="00B7768D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49" w:type="dxa"/>
            <w:tcBorders>
              <w:bottom w:val="single" w:sz="18" w:space="0" w:color="auto"/>
              <w:right w:val="single" w:sz="18" w:space="0" w:color="auto"/>
            </w:tcBorders>
          </w:tcPr>
          <w:p w:rsidR="00E219E5" w:rsidRPr="001459F1" w:rsidRDefault="008C127A" w:rsidP="00B7768D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E219E5" w:rsidRPr="001459F1" w:rsidTr="00B7768D">
        <w:trPr>
          <w:cantSplit/>
          <w:trHeight w:val="283"/>
        </w:trPr>
        <w:tc>
          <w:tcPr>
            <w:tcW w:w="517" w:type="dxa"/>
            <w:vMerge/>
            <w:tcBorders>
              <w:left w:val="nil"/>
              <w:right w:val="single" w:sz="18" w:space="0" w:color="auto"/>
            </w:tcBorders>
          </w:tcPr>
          <w:p w:rsidR="00E219E5" w:rsidRPr="007B611C" w:rsidRDefault="00E219E5" w:rsidP="00B7768D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</w:t>
            </w:r>
          </w:p>
        </w:tc>
        <w:tc>
          <w:tcPr>
            <w:tcW w:w="448" w:type="dxa"/>
            <w:tcBorders>
              <w:top w:val="single" w:sz="18" w:space="0" w:color="auto"/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</w:p>
        </w:tc>
        <w:tc>
          <w:tcPr>
            <w:tcW w:w="448" w:type="dxa"/>
            <w:tcBorders>
              <w:top w:val="single" w:sz="18" w:space="0" w:color="auto"/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</w:p>
        </w:tc>
        <w:tc>
          <w:tcPr>
            <w:tcW w:w="448" w:type="dxa"/>
            <w:tcBorders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</w:t>
            </w:r>
          </w:p>
        </w:tc>
        <w:tc>
          <w:tcPr>
            <w:tcW w:w="449" w:type="dxa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</w:t>
            </w:r>
          </w:p>
        </w:tc>
        <w:tc>
          <w:tcPr>
            <w:tcW w:w="449" w:type="dxa"/>
            <w:shd w:val="clear" w:color="auto" w:fill="A6A6A6" w:themeFill="background1" w:themeFillShade="A6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49" w:type="dxa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449" w:type="dxa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</w:p>
        </w:tc>
        <w:tc>
          <w:tcPr>
            <w:tcW w:w="449" w:type="dxa"/>
            <w:tcBorders>
              <w:right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1347" w:type="dxa"/>
            <w:gridSpan w:val="3"/>
            <w:tcBorders>
              <w:left w:val="single" w:sz="18" w:space="0" w:color="auto"/>
              <w:bottom w:val="nil"/>
              <w:right w:val="nil"/>
            </w:tcBorders>
          </w:tcPr>
          <w:p w:rsidR="00E219E5" w:rsidRPr="007B611C" w:rsidRDefault="00E219E5" w:rsidP="00B776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219E5" w:rsidRPr="001459F1" w:rsidTr="00B7768D">
        <w:trPr>
          <w:gridAfter w:val="2"/>
          <w:wAfter w:w="898" w:type="dxa"/>
          <w:cantSplit/>
          <w:trHeight w:val="283"/>
        </w:trPr>
        <w:tc>
          <w:tcPr>
            <w:tcW w:w="517" w:type="dxa"/>
            <w:vMerge/>
            <w:tcBorders>
              <w:left w:val="nil"/>
              <w:bottom w:val="nil"/>
              <w:right w:val="nil"/>
            </w:tcBorders>
          </w:tcPr>
          <w:p w:rsidR="00E219E5" w:rsidRPr="007B611C" w:rsidRDefault="00E219E5" w:rsidP="00B776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3" w:type="dxa"/>
            <w:gridSpan w:val="4"/>
            <w:tcBorders>
              <w:left w:val="nil"/>
              <w:bottom w:val="nil"/>
              <w:right w:val="single" w:sz="18" w:space="0" w:color="auto"/>
            </w:tcBorders>
          </w:tcPr>
          <w:p w:rsidR="00E219E5" w:rsidRPr="007B611C" w:rsidRDefault="00E219E5" w:rsidP="00B776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18" w:space="0" w:color="auto"/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</w:t>
            </w:r>
          </w:p>
        </w:tc>
        <w:tc>
          <w:tcPr>
            <w:tcW w:w="449" w:type="dxa"/>
            <w:tcBorders>
              <w:bottom w:val="single" w:sz="18" w:space="0" w:color="auto"/>
            </w:tcBorders>
            <w:shd w:val="clear" w:color="auto" w:fill="A6A6A6" w:themeFill="background1" w:themeFillShade="A6"/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</w:t>
            </w: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</w:p>
        </w:tc>
        <w:tc>
          <w:tcPr>
            <w:tcW w:w="449" w:type="dxa"/>
            <w:tcBorders>
              <w:bottom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Í</w:t>
            </w:r>
          </w:p>
        </w:tc>
        <w:tc>
          <w:tcPr>
            <w:tcW w:w="44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19E5" w:rsidRPr="007B611C" w:rsidRDefault="008C127A" w:rsidP="00B776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</w:t>
            </w:r>
          </w:p>
        </w:tc>
      </w:tr>
    </w:tbl>
    <w:p w:rsidR="00E219E5" w:rsidRDefault="00E219E5" w:rsidP="00E219E5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reducent</w:t>
      </w:r>
    </w:p>
    <w:p w:rsidR="00E219E5" w:rsidRDefault="00E219E5" w:rsidP="00E219E5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živý obal Země</w:t>
      </w:r>
    </w:p>
    <w:p w:rsidR="00E219E5" w:rsidRDefault="00E219E5" w:rsidP="00E219E5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funkce zelen</w:t>
      </w:r>
      <w:r w:rsidR="008C127A">
        <w:rPr>
          <w:b/>
        </w:rPr>
        <w:t>é</w:t>
      </w:r>
      <w:r>
        <w:rPr>
          <w:b/>
        </w:rPr>
        <w:t xml:space="preserve"> rostlin</w:t>
      </w:r>
      <w:r w:rsidR="008C127A">
        <w:rPr>
          <w:b/>
        </w:rPr>
        <w:t>y</w:t>
      </w:r>
      <w:r>
        <w:rPr>
          <w:b/>
        </w:rPr>
        <w:t xml:space="preserve"> v ekosystému</w:t>
      </w:r>
    </w:p>
    <w:p w:rsidR="00E219E5" w:rsidRDefault="00E219E5" w:rsidP="00E219E5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funkce býložravc</w:t>
      </w:r>
      <w:r w:rsidR="008C127A">
        <w:rPr>
          <w:b/>
        </w:rPr>
        <w:t>e</w:t>
      </w:r>
      <w:r>
        <w:rPr>
          <w:b/>
        </w:rPr>
        <w:t xml:space="preserve"> v ekosystému</w:t>
      </w:r>
    </w:p>
    <w:p w:rsidR="00E219E5" w:rsidRDefault="00E219E5" w:rsidP="00E219E5">
      <w:pPr>
        <w:pStyle w:val="Odstavecseseznamem"/>
        <w:numPr>
          <w:ilvl w:val="0"/>
          <w:numId w:val="9"/>
        </w:numPr>
        <w:spacing w:line="276" w:lineRule="auto"/>
        <w:rPr>
          <w:b/>
        </w:rPr>
      </w:pPr>
      <w:r>
        <w:rPr>
          <w:b/>
        </w:rPr>
        <w:t>vodní ekosystém</w:t>
      </w:r>
    </w:p>
    <w:p w:rsidR="00E219E5" w:rsidRPr="001459F1" w:rsidRDefault="00E219E5" w:rsidP="00E219E5">
      <w:pPr>
        <w:spacing w:line="276" w:lineRule="auto"/>
        <w:ind w:left="708"/>
        <w:rPr>
          <w:b/>
        </w:rPr>
      </w:pPr>
    </w:p>
    <w:p w:rsidR="00E219E5" w:rsidRPr="00652B52" w:rsidRDefault="00E219E5" w:rsidP="00E219E5">
      <w:pPr>
        <w:pStyle w:val="Odstavecseseznamem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B81A94">
        <w:rPr>
          <w:b/>
          <w:sz w:val="28"/>
          <w:szCs w:val="28"/>
        </w:rPr>
        <w:t>Funkce organismů v ekosystému</w:t>
      </w:r>
    </w:p>
    <w:p w:rsidR="00E219E5" w:rsidRDefault="00E219E5" w:rsidP="00E219E5">
      <w:pPr>
        <w:pStyle w:val="Odstavecseseznamem"/>
        <w:spacing w:line="360" w:lineRule="auto"/>
        <w:ind w:left="1134" w:hanging="425"/>
      </w:pPr>
      <w:r>
        <w:t>Podle způsobu výživy v ekosystému rozlišujeme (doplňte správně text):</w:t>
      </w:r>
    </w:p>
    <w:p w:rsidR="00E219E5" w:rsidRDefault="00E219E5" w:rsidP="00E219E5">
      <w:pPr>
        <w:pStyle w:val="Odstavecseseznamem"/>
        <w:spacing w:line="360" w:lineRule="auto"/>
        <w:ind w:left="1134" w:hanging="425"/>
      </w:pPr>
      <w:r w:rsidRPr="00271A4D">
        <w:rPr>
          <w:b/>
        </w:rPr>
        <w:t>Producenty</w:t>
      </w:r>
      <w:r>
        <w:t xml:space="preserve">, kteří přeměňují </w:t>
      </w:r>
      <w:r w:rsidR="008C127A" w:rsidRPr="008C127A">
        <w:rPr>
          <w:b/>
        </w:rPr>
        <w:t>anorganické (neživé)</w:t>
      </w:r>
      <w:r>
        <w:t xml:space="preserve"> látky na látky </w:t>
      </w:r>
      <w:r w:rsidR="008C127A" w:rsidRPr="008C127A">
        <w:rPr>
          <w:b/>
        </w:rPr>
        <w:t>organické (živé)</w:t>
      </w:r>
    </w:p>
    <w:p w:rsidR="00E219E5" w:rsidRDefault="00E219E5" w:rsidP="00E219E5">
      <w:pPr>
        <w:pStyle w:val="Odstavecseseznamem"/>
        <w:spacing w:line="360" w:lineRule="auto"/>
        <w:ind w:left="1134" w:hanging="425"/>
      </w:pPr>
      <w:r>
        <w:t xml:space="preserve">a patří mezi ně </w:t>
      </w:r>
      <w:r w:rsidR="007A5120" w:rsidRPr="007A5120">
        <w:rPr>
          <w:b/>
        </w:rPr>
        <w:t>zelené rostliny</w:t>
      </w:r>
      <w:r w:rsidR="00410521">
        <w:rPr>
          <w:b/>
        </w:rPr>
        <w:t>.</w:t>
      </w:r>
    </w:p>
    <w:p w:rsidR="00E219E5" w:rsidRPr="00C60277" w:rsidRDefault="00E219E5" w:rsidP="00E219E5">
      <w:pPr>
        <w:pStyle w:val="Odstavecseseznamem"/>
        <w:spacing w:line="360" w:lineRule="auto"/>
        <w:ind w:left="1134" w:hanging="425"/>
      </w:pPr>
      <w:r w:rsidRPr="00C60277">
        <w:rPr>
          <w:b/>
        </w:rPr>
        <w:t>Konzumenty</w:t>
      </w:r>
      <w:r>
        <w:t xml:space="preserve">, kteří přeměňují </w:t>
      </w:r>
      <w:r w:rsidR="008C127A" w:rsidRPr="008C127A">
        <w:rPr>
          <w:b/>
        </w:rPr>
        <w:t>organické (živé)</w:t>
      </w:r>
      <w:r>
        <w:t xml:space="preserve"> látky na látky </w:t>
      </w:r>
      <w:r w:rsidR="008C127A" w:rsidRPr="008C127A">
        <w:rPr>
          <w:b/>
        </w:rPr>
        <w:t>organické (živé)</w:t>
      </w:r>
    </w:p>
    <w:p w:rsidR="00E219E5" w:rsidRDefault="00E219E5" w:rsidP="00E219E5">
      <w:pPr>
        <w:pStyle w:val="Odstavecseseznamem"/>
        <w:spacing w:line="360" w:lineRule="auto"/>
        <w:ind w:left="1134" w:hanging="425"/>
      </w:pPr>
      <w:r>
        <w:t xml:space="preserve">a patří mezi ně </w:t>
      </w:r>
      <w:r w:rsidR="007A5120" w:rsidRPr="007A5120">
        <w:rPr>
          <w:b/>
        </w:rPr>
        <w:t>býložravci, masožravci, všežravci</w:t>
      </w:r>
      <w:r w:rsidR="00410521">
        <w:rPr>
          <w:b/>
        </w:rPr>
        <w:t>.</w:t>
      </w:r>
      <w:bookmarkStart w:id="0" w:name="_GoBack"/>
      <w:bookmarkEnd w:id="0"/>
    </w:p>
    <w:p w:rsidR="008C127A" w:rsidRDefault="00E219E5" w:rsidP="008C127A">
      <w:pPr>
        <w:pStyle w:val="Odstavecseseznamem"/>
        <w:spacing w:line="360" w:lineRule="auto"/>
        <w:ind w:left="1134" w:hanging="425"/>
      </w:pPr>
      <w:r w:rsidRPr="00C60277">
        <w:rPr>
          <w:b/>
        </w:rPr>
        <w:t>Reducenty</w:t>
      </w:r>
      <w:r>
        <w:t xml:space="preserve">, kteří přeměňují </w:t>
      </w:r>
      <w:r w:rsidR="008C127A" w:rsidRPr="008C127A">
        <w:rPr>
          <w:b/>
        </w:rPr>
        <w:t>organické (živé)</w:t>
      </w:r>
      <w:r>
        <w:t xml:space="preserve"> látky na látky </w:t>
      </w:r>
      <w:r w:rsidR="008C127A" w:rsidRPr="008C127A">
        <w:rPr>
          <w:b/>
        </w:rPr>
        <w:t>anorganické (neživé)</w:t>
      </w:r>
      <w:r w:rsidR="008C127A">
        <w:t xml:space="preserve"> </w:t>
      </w:r>
    </w:p>
    <w:p w:rsidR="00E219E5" w:rsidRDefault="00E219E5" w:rsidP="008C127A">
      <w:pPr>
        <w:pStyle w:val="Odstavecseseznamem"/>
        <w:spacing w:line="360" w:lineRule="auto"/>
        <w:ind w:left="1134" w:hanging="425"/>
      </w:pPr>
      <w:r>
        <w:t xml:space="preserve">a patří mezi ně </w:t>
      </w:r>
      <w:r w:rsidR="007A5120">
        <w:t xml:space="preserve">zejména </w:t>
      </w:r>
      <w:r w:rsidR="007A5120" w:rsidRPr="007A5120">
        <w:rPr>
          <w:b/>
        </w:rPr>
        <w:t>bakterie, houby</w:t>
      </w:r>
      <w:r w:rsidR="007A5120">
        <w:rPr>
          <w:b/>
        </w:rPr>
        <w:t>, některé larvy hmyzu, žížala, …</w:t>
      </w:r>
    </w:p>
    <w:p w:rsidR="00E219E5" w:rsidRDefault="00E219E5" w:rsidP="00E219E5">
      <w:pPr>
        <w:pStyle w:val="Odstavecseseznamem"/>
        <w:ind w:left="1134" w:hanging="425"/>
      </w:pPr>
    </w:p>
    <w:p w:rsidR="00E219E5" w:rsidRPr="005113DD" w:rsidRDefault="00E219E5" w:rsidP="00E219E5">
      <w:pPr>
        <w:pStyle w:val="Odstavecseseznamem"/>
        <w:numPr>
          <w:ilvl w:val="0"/>
          <w:numId w:val="2"/>
        </w:numPr>
        <w:spacing w:before="0" w:after="0" w:line="276" w:lineRule="auto"/>
        <w:rPr>
          <w:b/>
          <w:sz w:val="28"/>
          <w:szCs w:val="28"/>
        </w:rPr>
      </w:pPr>
      <w:r w:rsidRPr="00C60277">
        <w:rPr>
          <w:b/>
          <w:sz w:val="28"/>
          <w:szCs w:val="28"/>
        </w:rPr>
        <w:t>Oběh látek v</w:t>
      </w:r>
      <w:r>
        <w:rPr>
          <w:b/>
          <w:sz w:val="28"/>
          <w:szCs w:val="28"/>
        </w:rPr>
        <w:t> </w:t>
      </w:r>
      <w:r w:rsidRPr="00C60277">
        <w:rPr>
          <w:b/>
          <w:sz w:val="28"/>
          <w:szCs w:val="28"/>
        </w:rPr>
        <w:t>ekosystému</w:t>
      </w:r>
    </w:p>
    <w:p w:rsidR="00E219E5" w:rsidRDefault="00E219E5" w:rsidP="00E219E5">
      <w:pPr>
        <w:pStyle w:val="Odstavecseseznamem"/>
        <w:numPr>
          <w:ilvl w:val="0"/>
          <w:numId w:val="10"/>
        </w:numPr>
      </w:pPr>
      <w:r>
        <w:t>Jednotlivé o</w:t>
      </w:r>
      <w:r w:rsidRPr="00291EB9">
        <w:t>rganismy jsou v ekosystému propojeny energeticko-potravními</w:t>
      </w:r>
      <w:r>
        <w:t xml:space="preserve"> vztahy a vytvářejí potravní řetězce (doplňte správně termíny do rámečků):</w:t>
      </w:r>
    </w:p>
    <w:p w:rsidR="00E219E5" w:rsidRDefault="00E219E5" w:rsidP="00E219E5">
      <w:pPr>
        <w:pStyle w:val="Odstavecseseznamem"/>
        <w:ind w:left="709"/>
      </w:pPr>
    </w:p>
    <w:p w:rsidR="00E219E5" w:rsidRPr="00CB7C26" w:rsidRDefault="00E219E5" w:rsidP="00E219E5">
      <w:pPr>
        <w:pStyle w:val="Odstavecseseznamem"/>
        <w:ind w:left="1134" w:hanging="567"/>
        <w:rPr>
          <w:b/>
        </w:rPr>
      </w:pPr>
      <w:r w:rsidRPr="00CB7C26">
        <w:rPr>
          <w:b/>
        </w:rPr>
        <w:t>reducent    konzument II. řádu    producent    uhynulý organismus    konzument I. řádu</w:t>
      </w:r>
    </w:p>
    <w:p w:rsidR="00E219E5" w:rsidRDefault="00E219E5" w:rsidP="00E219E5">
      <w:pPr>
        <w:pStyle w:val="Odstavecseseznamem"/>
        <w:ind w:left="1134"/>
        <w:rPr>
          <w:sz w:val="28"/>
          <w:szCs w:val="28"/>
        </w:rPr>
      </w:pPr>
    </w:p>
    <w:p w:rsidR="00E219E5" w:rsidRPr="00652B52" w:rsidRDefault="00E219E5" w:rsidP="00E219E5">
      <w:pPr>
        <w:pStyle w:val="Odstavecseseznamem"/>
        <w:ind w:left="709"/>
        <w:rPr>
          <w:b/>
        </w:rPr>
      </w:pPr>
      <w:r w:rsidRPr="00652B52">
        <w:rPr>
          <w:b/>
        </w:rPr>
        <w:t>Řetězec pastevně kořistnický</w:t>
      </w:r>
    </w:p>
    <w:p w:rsidR="00E219E5" w:rsidRDefault="00E477D7" w:rsidP="00E219E5">
      <w:pPr>
        <w:pStyle w:val="Odstavecseseznamem"/>
        <w:ind w:left="1134"/>
        <w:rPr>
          <w:sz w:val="24"/>
          <w:szCs w:val="24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281D3" wp14:editId="4DDB50B2">
                <wp:simplePos x="0" y="0"/>
                <wp:positionH relativeFrom="column">
                  <wp:posOffset>4032885</wp:posOffset>
                </wp:positionH>
                <wp:positionV relativeFrom="paragraph">
                  <wp:posOffset>120076</wp:posOffset>
                </wp:positionV>
                <wp:extent cx="1581785" cy="241540"/>
                <wp:effectExtent l="0" t="0" r="18415" b="25400"/>
                <wp:wrapNone/>
                <wp:docPr id="6" name="Pětiúhelní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41540"/>
                        </a:xfrm>
                        <a:prstGeom prst="homePlat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F39" w:rsidRPr="00465F39" w:rsidRDefault="00465F39" w:rsidP="00E477D7">
                            <w:pPr>
                              <w:pStyle w:val="Odstavec"/>
                              <w:spacing w:before="0"/>
                              <w:jc w:val="left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konzument II. řádu</w:t>
                            </w:r>
                          </w:p>
                          <w:p w:rsidR="00465F39" w:rsidRDefault="00465F39" w:rsidP="00465F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ětiúhelník 6" o:spid="_x0000_s1026" type="#_x0000_t15" style="position:absolute;left:0;text-align:left;margin-left:317.55pt;margin-top:9.45pt;width:124.55pt;height:1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" adj="19951" fillcolor="white [3201]" strokecolor="black [3213]" strokeweight="1pt">
                <v:textbox>
                  <w:txbxContent>
                    <w:p w:rsidR="00465F39" w:rsidRPr="00465F39" w:rsidRDefault="00465F39" w:rsidP="00E477D7">
                      <w:pPr>
                        <w:pStyle w:val="Odstavec"/>
                        <w:spacing w:before="0"/>
                        <w:jc w:val="left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konzument II. řádu</w:t>
                      </w:r>
                    </w:p>
                    <w:p w:rsidR="00465F39" w:rsidRDefault="00465F39" w:rsidP="00465F3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C231D0" wp14:editId="09FDCD4F">
                <wp:simplePos x="0" y="0"/>
                <wp:positionH relativeFrom="column">
                  <wp:posOffset>2272665</wp:posOffset>
                </wp:positionH>
                <wp:positionV relativeFrom="paragraph">
                  <wp:posOffset>111125</wp:posOffset>
                </wp:positionV>
                <wp:extent cx="1581785" cy="249555"/>
                <wp:effectExtent l="0" t="0" r="18415" b="17145"/>
                <wp:wrapNone/>
                <wp:docPr id="7" name="Pětiúhelní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49555"/>
                        </a:xfrm>
                        <a:prstGeom prst="homePlat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5120" w:rsidRPr="00465F39" w:rsidRDefault="00465F39" w:rsidP="00E477D7">
                            <w:pPr>
                              <w:pStyle w:val="Odstavecseseznamem"/>
                              <w:spacing w:before="0"/>
                              <w:ind w:left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65F39">
                              <w:rPr>
                                <w:b/>
                                <w:sz w:val="20"/>
                                <w:szCs w:val="20"/>
                              </w:rPr>
                              <w:t>konzument I. řádu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úhelník 7" o:spid="_x0000_s1027" type="#_x0000_t15" style="position:absolute;left:0;text-align:left;margin-left:178.95pt;margin-top:8.75pt;width:124.55pt;height:1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" adj="19896" fillcolor="white [3201]" strokecolor="black [3213]" strokeweight="1pt">
                <v:textbox>
                  <w:txbxContent>
                    <w:p w:rsidR="007A5120" w:rsidRPr="00465F39" w:rsidRDefault="00465F39" w:rsidP="00E477D7">
                      <w:pPr>
                        <w:pStyle w:val="Odstavecseseznamem"/>
                        <w:spacing w:before="0"/>
                        <w:ind w:left="0"/>
                        <w:rPr>
                          <w:b/>
                          <w:sz w:val="20"/>
                          <w:szCs w:val="20"/>
                        </w:rPr>
                      </w:pPr>
                      <w:r w:rsidRPr="00465F39">
                        <w:rPr>
                          <w:b/>
                          <w:sz w:val="20"/>
                          <w:szCs w:val="20"/>
                        </w:rPr>
                        <w:t>konzument I. řádu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BA13E2" wp14:editId="4599AA2E">
                <wp:simplePos x="0" y="0"/>
                <wp:positionH relativeFrom="column">
                  <wp:posOffset>565150</wp:posOffset>
                </wp:positionH>
                <wp:positionV relativeFrom="paragraph">
                  <wp:posOffset>114935</wp:posOffset>
                </wp:positionV>
                <wp:extent cx="1581785" cy="249555"/>
                <wp:effectExtent l="0" t="0" r="18415" b="17145"/>
                <wp:wrapNone/>
                <wp:docPr id="5" name="Pětiúhe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49555"/>
                        </a:xfrm>
                        <a:prstGeom prst="homePlat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5120" w:rsidRPr="00465F39" w:rsidRDefault="00465F39" w:rsidP="00E477D7">
                            <w:pPr>
                              <w:pStyle w:val="Odstavec"/>
                              <w:spacing w:before="0"/>
                              <w:jc w:val="left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7A5120" w:rsidRPr="00465F3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producent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úhelník 5" o:spid="_x0000_s1028" type="#_x0000_t15" style="position:absolute;left:0;text-align:left;margin-left:44.5pt;margin-top:9.05pt;width:124.55pt;height:1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" adj="19896" fillcolor="white [3201]" strokecolor="black [3213]" strokeweight="1pt">
                <v:textbox>
                  <w:txbxContent>
                    <w:p w:rsidR="007A5120" w:rsidRPr="00465F39" w:rsidRDefault="00465F39" w:rsidP="00E477D7">
                      <w:pPr>
                        <w:pStyle w:val="Odstavec"/>
                        <w:spacing w:before="0"/>
                        <w:jc w:val="left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="007A5120" w:rsidRPr="00465F3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producent</w:t>
                      </w:r>
                    </w:p>
                  </w:txbxContent>
                </v:textbox>
              </v:shape>
            </w:pict>
          </mc:Fallback>
        </mc:AlternateContent>
      </w:r>
    </w:p>
    <w:p w:rsidR="00E219E5" w:rsidRDefault="00E219E5" w:rsidP="00E219E5">
      <w:pPr>
        <w:pStyle w:val="Odstavecseseznamem"/>
        <w:ind w:left="1134"/>
        <w:rPr>
          <w:sz w:val="24"/>
          <w:szCs w:val="24"/>
        </w:rPr>
      </w:pPr>
    </w:p>
    <w:p w:rsidR="00E219E5" w:rsidRPr="005113DD" w:rsidRDefault="00E219E5" w:rsidP="00E219E5">
      <w:pPr>
        <w:pStyle w:val="Odstavecseseznamem"/>
        <w:ind w:left="1134"/>
        <w:rPr>
          <w:sz w:val="24"/>
          <w:szCs w:val="24"/>
        </w:rPr>
      </w:pPr>
    </w:p>
    <w:p w:rsidR="00E219E5" w:rsidRPr="005113DD" w:rsidRDefault="00E219E5" w:rsidP="00E219E5">
      <w:pPr>
        <w:pStyle w:val="Odstavecseseznamem"/>
        <w:ind w:left="1134" w:hanging="425"/>
        <w:rPr>
          <w:b/>
        </w:rPr>
      </w:pPr>
      <w:r>
        <w:rPr>
          <w:b/>
        </w:rPr>
        <w:t>Řetězec rozkladný</w:t>
      </w:r>
    </w:p>
    <w:p w:rsidR="00E219E5" w:rsidRDefault="00E477D7" w:rsidP="00E219E5">
      <w:pPr>
        <w:pStyle w:val="Odstavecseseznamem"/>
        <w:ind w:left="1134" w:hanging="425"/>
        <w:rPr>
          <w:b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ED7EF2" wp14:editId="692BCBA0">
                <wp:simplePos x="0" y="0"/>
                <wp:positionH relativeFrom="column">
                  <wp:posOffset>2385419</wp:posOffset>
                </wp:positionH>
                <wp:positionV relativeFrom="paragraph">
                  <wp:posOffset>141425</wp:posOffset>
                </wp:positionV>
                <wp:extent cx="1581785" cy="249555"/>
                <wp:effectExtent l="0" t="0" r="18415" b="17145"/>
                <wp:wrapNone/>
                <wp:docPr id="10" name="Pětiúhelní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49555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5F39" w:rsidRPr="00465F39" w:rsidRDefault="00465F39" w:rsidP="00E477D7">
                            <w:pPr>
                              <w:pStyle w:val="Odstavec"/>
                              <w:spacing w:before="0"/>
                              <w:jc w:val="left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re</w:t>
                            </w:r>
                            <w:r w:rsidRPr="00465F3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ducent</w:t>
                            </w:r>
                          </w:p>
                          <w:p w:rsidR="00465F39" w:rsidRDefault="00465F39" w:rsidP="00E477D7">
                            <w:pPr>
                              <w:spacing w:before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úhelník 10" o:spid="_x0000_s1029" type="#_x0000_t15" style="position:absolute;left:0;text-align:left;margin-left:187.85pt;margin-top:11.15pt;width:124.55pt;height:1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" adj="19896" fillcolor="window" strokecolor="windowText" strokeweight="1pt">
                <v:textbox>
                  <w:txbxContent>
                    <w:p w:rsidR="00465F39" w:rsidRPr="00465F39" w:rsidRDefault="00465F39" w:rsidP="00E477D7">
                      <w:pPr>
                        <w:pStyle w:val="Odstavec"/>
                        <w:spacing w:before="0"/>
                        <w:jc w:val="left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re</w:t>
                      </w:r>
                      <w:r w:rsidRPr="00465F3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ducent</w:t>
                      </w:r>
                    </w:p>
                    <w:p w:rsidR="00465F39" w:rsidRDefault="00465F39" w:rsidP="00E477D7">
                      <w:pPr>
                        <w:spacing w:before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5BA61" wp14:editId="095BDB02">
                <wp:simplePos x="0" y="0"/>
                <wp:positionH relativeFrom="column">
                  <wp:posOffset>565150</wp:posOffset>
                </wp:positionH>
                <wp:positionV relativeFrom="paragraph">
                  <wp:posOffset>141233</wp:posOffset>
                </wp:positionV>
                <wp:extent cx="1581785" cy="249555"/>
                <wp:effectExtent l="0" t="0" r="18415" b="17145"/>
                <wp:wrapNone/>
                <wp:docPr id="9" name="Pětiúhelní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249555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5F39" w:rsidRPr="00465F39" w:rsidRDefault="00465F39" w:rsidP="00E477D7">
                            <w:pPr>
                              <w:pStyle w:val="Odstavec"/>
                              <w:spacing w:before="0"/>
                              <w:jc w:val="left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uhynulý organismus</w:t>
                            </w:r>
                          </w:p>
                          <w:p w:rsidR="00465F39" w:rsidRDefault="00465F39" w:rsidP="00465F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úhelník 9" o:spid="_x0000_s1030" type="#_x0000_t15" style="position:absolute;left:0;text-align:left;margin-left:44.5pt;margin-top:11.1pt;width:124.55pt;height:1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" adj="19896" fillcolor="window" strokecolor="windowText" strokeweight="1pt">
                <v:textbox>
                  <w:txbxContent>
                    <w:p w:rsidR="00465F39" w:rsidRPr="00465F39" w:rsidRDefault="00465F39" w:rsidP="00E477D7">
                      <w:pPr>
                        <w:pStyle w:val="Odstavec"/>
                        <w:spacing w:before="0"/>
                        <w:jc w:val="left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uhynulý organismus</w:t>
                      </w:r>
                    </w:p>
                    <w:p w:rsidR="00465F39" w:rsidRDefault="00465F39" w:rsidP="00465F3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219E5" w:rsidRPr="007B611C" w:rsidRDefault="00E219E5" w:rsidP="00E219E5">
      <w:pPr>
        <w:pStyle w:val="Odstavecseseznamem"/>
        <w:numPr>
          <w:ilvl w:val="0"/>
          <w:numId w:val="10"/>
        </w:numPr>
      </w:pPr>
      <w:r w:rsidRPr="007B611C">
        <w:lastRenderedPageBreak/>
        <w:t>Vzájemným propojením potravních řetězců</w:t>
      </w:r>
      <w:r>
        <w:t xml:space="preserve"> dochází v ekosystému ke koloběhu látek a energie mezi neživou a živou složkou</w:t>
      </w:r>
    </w:p>
    <w:p w:rsidR="00E219E5" w:rsidRDefault="00E219E5" w:rsidP="00E219E5">
      <w:pPr>
        <w:pStyle w:val="Odstavecseseznamem"/>
        <w:ind w:left="1134" w:hanging="425"/>
        <w:rPr>
          <w:b/>
        </w:rPr>
      </w:pPr>
    </w:p>
    <w:p w:rsidR="00E219E5" w:rsidRDefault="00E219E5" w:rsidP="00E219E5">
      <w:pPr>
        <w:pStyle w:val="Odstavecseseznamem"/>
        <w:ind w:left="1134" w:hanging="141"/>
      </w:pPr>
      <w:r>
        <w:rPr>
          <w:b/>
        </w:rPr>
        <w:t xml:space="preserve">Opravte popletené potravní řetězce </w:t>
      </w:r>
      <w:r>
        <w:t>(očíslujte správné pořadí organismů v řetězci):</w:t>
      </w:r>
    </w:p>
    <w:p w:rsidR="00E219E5" w:rsidRDefault="00E219E5" w:rsidP="00E219E5">
      <w:pPr>
        <w:pStyle w:val="Odstavecseseznamem"/>
        <w:ind w:left="1134" w:hanging="425"/>
        <w:rPr>
          <w:b/>
        </w:rPr>
      </w:pPr>
    </w:p>
    <w:p w:rsidR="00E219E5" w:rsidRDefault="00E477D7" w:rsidP="00E219E5">
      <w:pPr>
        <w:pStyle w:val="Odstavecseseznamem"/>
        <w:ind w:left="1134" w:hanging="425"/>
      </w:pPr>
      <w:r w:rsidRPr="00E477D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23C0500" wp14:editId="73989615">
                <wp:simplePos x="0" y="0"/>
                <wp:positionH relativeFrom="column">
                  <wp:posOffset>862534</wp:posOffset>
                </wp:positionH>
                <wp:positionV relativeFrom="paragraph">
                  <wp:posOffset>104512</wp:posOffset>
                </wp:positionV>
                <wp:extent cx="249555" cy="244475"/>
                <wp:effectExtent l="0" t="0" r="17145" b="22225"/>
                <wp:wrapNone/>
                <wp:docPr id="36" name="Obdélní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77D7" w:rsidRPr="00E477D7" w:rsidRDefault="00E477D7" w:rsidP="00E477D7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6" o:spid="_x0000_s1031" style="position:absolute;left:0;text-align:left;margin-left:67.9pt;margin-top:8.25pt;width:19.65pt;height:19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" filled="f" strokecolor="windowText">
                <v:textbox>
                  <w:txbxContent>
                    <w:p w:rsidR="00E477D7" w:rsidRPr="00E477D7" w:rsidRDefault="00E477D7" w:rsidP="00E477D7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E477D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A0EAD3A" wp14:editId="00186350">
                <wp:simplePos x="0" y="0"/>
                <wp:positionH relativeFrom="column">
                  <wp:posOffset>4588510</wp:posOffset>
                </wp:positionH>
                <wp:positionV relativeFrom="paragraph">
                  <wp:posOffset>93345</wp:posOffset>
                </wp:positionV>
                <wp:extent cx="249555" cy="244475"/>
                <wp:effectExtent l="0" t="0" r="17145" b="22225"/>
                <wp:wrapNone/>
                <wp:docPr id="39" name="Obdélní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77D7" w:rsidRPr="00E477D7" w:rsidRDefault="00E477D7" w:rsidP="00E477D7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9" o:spid="_x0000_s1032" style="position:absolute;left:0;text-align:left;margin-left:361.3pt;margin-top:7.35pt;width:19.65pt;height:19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" filled="f" strokecolor="windowText">
                <v:textbox>
                  <w:txbxContent>
                    <w:p w:rsidR="00E477D7" w:rsidRPr="00E477D7" w:rsidRDefault="00E477D7" w:rsidP="00E477D7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E477D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2A6B45A" wp14:editId="1061B4B2">
                <wp:simplePos x="0" y="0"/>
                <wp:positionH relativeFrom="column">
                  <wp:posOffset>3508375</wp:posOffset>
                </wp:positionH>
                <wp:positionV relativeFrom="paragraph">
                  <wp:posOffset>102235</wp:posOffset>
                </wp:positionV>
                <wp:extent cx="249555" cy="244475"/>
                <wp:effectExtent l="0" t="0" r="17145" b="22225"/>
                <wp:wrapNone/>
                <wp:docPr id="38" name="Obdélní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77D7" w:rsidRPr="00E477D7" w:rsidRDefault="00E477D7" w:rsidP="00E477D7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8" o:spid="_x0000_s1033" style="position:absolute;left:0;text-align:left;margin-left:276.25pt;margin-top:8.05pt;width:19.65pt;height:1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" filled="f" strokecolor="windowText">
                <v:textbox>
                  <w:txbxContent>
                    <w:p w:rsidR="00E477D7" w:rsidRPr="00E477D7" w:rsidRDefault="00E477D7" w:rsidP="00E477D7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E477D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5DC32B" wp14:editId="1B150C6F">
                <wp:simplePos x="0" y="0"/>
                <wp:positionH relativeFrom="column">
                  <wp:posOffset>2658110</wp:posOffset>
                </wp:positionH>
                <wp:positionV relativeFrom="paragraph">
                  <wp:posOffset>102235</wp:posOffset>
                </wp:positionV>
                <wp:extent cx="249555" cy="244475"/>
                <wp:effectExtent l="0" t="0" r="17145" b="22225"/>
                <wp:wrapNone/>
                <wp:docPr id="37" name="Obdélní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77D7" w:rsidRPr="00E477D7" w:rsidRDefault="00E477D7" w:rsidP="00E477D7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7" o:spid="_x0000_s1034" style="position:absolute;left:0;text-align:left;margin-left:209.3pt;margin-top:8.05pt;width:19.65pt;height:19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" filled="f" strokecolor="windowText">
                <v:textbox>
                  <w:txbxContent>
                    <w:p w:rsidR="00E477D7" w:rsidRPr="00E477D7" w:rsidRDefault="00E477D7" w:rsidP="00E477D7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8AC090" wp14:editId="130A1DAC">
                <wp:simplePos x="0" y="0"/>
                <wp:positionH relativeFrom="column">
                  <wp:posOffset>1678053</wp:posOffset>
                </wp:positionH>
                <wp:positionV relativeFrom="paragraph">
                  <wp:posOffset>94303</wp:posOffset>
                </wp:positionV>
                <wp:extent cx="249555" cy="245015"/>
                <wp:effectExtent l="0" t="0" r="17145" b="22225"/>
                <wp:wrapNone/>
                <wp:docPr id="2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501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77D7" w:rsidRPr="00E477D7" w:rsidRDefault="00E477D7" w:rsidP="00E477D7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477D7">
                              <w:rPr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" o:spid="_x0000_s1035" style="position:absolute;left:0;text-align:left;margin-left:132.15pt;margin-top:7.45pt;width:19.65pt;height:19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" filled="f" strokecolor="windowText">
                <v:textbox>
                  <w:txbxContent>
                    <w:p w:rsidR="00E477D7" w:rsidRPr="00E477D7" w:rsidRDefault="00E477D7" w:rsidP="00E477D7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477D7">
                        <w:rPr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E219E5" w:rsidRDefault="00E219E5" w:rsidP="00E219E5">
      <w:pPr>
        <w:pStyle w:val="Odstavecseseznamem"/>
        <w:ind w:left="1134" w:hanging="425"/>
      </w:pPr>
    </w:p>
    <w:p w:rsidR="00E219E5" w:rsidRPr="004C4312" w:rsidRDefault="00E219E5" w:rsidP="00E219E5">
      <w:pPr>
        <w:pStyle w:val="Odstavec"/>
        <w:ind w:firstLine="993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A:</w:t>
      </w:r>
      <w:r>
        <w:rPr>
          <w:rFonts w:ascii="Arial" w:hAnsi="Arial" w:cs="Arial"/>
          <w:sz w:val="28"/>
          <w:szCs w:val="28"/>
        </w:rPr>
        <w:tab/>
      </w:r>
      <w:r w:rsidRPr="00125D75">
        <w:rPr>
          <w:rFonts w:ascii="Arial" w:hAnsi="Arial" w:cs="Arial"/>
          <w:sz w:val="28"/>
          <w:szCs w:val="28"/>
        </w:rPr>
        <w:t>lín → zelená řasa → štika → plankton → kormorán</w:t>
      </w:r>
    </w:p>
    <w:p w:rsidR="00E219E5" w:rsidRPr="004D7E8B" w:rsidRDefault="009A030F" w:rsidP="00E219E5">
      <w:pPr>
        <w:pStyle w:val="Odstavec"/>
        <w:ind w:firstLine="993"/>
        <w:rPr>
          <w:rFonts w:ascii="Arial" w:hAnsi="Arial" w:cs="Arial"/>
        </w:rPr>
      </w:pP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C7F2D8F" wp14:editId="4603A8E1">
                <wp:simplePos x="0" y="0"/>
                <wp:positionH relativeFrom="column">
                  <wp:posOffset>1177925</wp:posOffset>
                </wp:positionH>
                <wp:positionV relativeFrom="paragraph">
                  <wp:posOffset>5080</wp:posOffset>
                </wp:positionV>
                <wp:extent cx="249555" cy="244475"/>
                <wp:effectExtent l="0" t="0" r="17145" b="22225"/>
                <wp:wrapNone/>
                <wp:docPr id="40" name="Obdélní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0" o:spid="_x0000_s1036" style="position:absolute;left:0;text-align:left;margin-left:92.75pt;margin-top:.4pt;width:19.65pt;height:19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152DF28" wp14:editId="2347C92A">
                <wp:simplePos x="0" y="0"/>
                <wp:positionH relativeFrom="column">
                  <wp:posOffset>2408555</wp:posOffset>
                </wp:positionH>
                <wp:positionV relativeFrom="paragraph">
                  <wp:posOffset>5080</wp:posOffset>
                </wp:positionV>
                <wp:extent cx="249555" cy="244475"/>
                <wp:effectExtent l="0" t="0" r="17145" b="22225"/>
                <wp:wrapNone/>
                <wp:docPr id="41" name="Obdélní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1" o:spid="_x0000_s1037" style="position:absolute;left:0;text-align:left;margin-left:189.65pt;margin-top:.4pt;width:19.65pt;height:19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3FD1C9D" wp14:editId="703F6A08">
                <wp:simplePos x="0" y="0"/>
                <wp:positionH relativeFrom="column">
                  <wp:posOffset>3256915</wp:posOffset>
                </wp:positionH>
                <wp:positionV relativeFrom="paragraph">
                  <wp:posOffset>7620</wp:posOffset>
                </wp:positionV>
                <wp:extent cx="249555" cy="244475"/>
                <wp:effectExtent l="0" t="0" r="17145" b="22225"/>
                <wp:wrapNone/>
                <wp:docPr id="42" name="Obdélní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2" o:spid="_x0000_s1038" style="position:absolute;left:0;text-align:left;margin-left:256.45pt;margin-top:.6pt;width:19.65pt;height:19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BD39B2F" wp14:editId="0FF531AB">
                <wp:simplePos x="0" y="0"/>
                <wp:positionH relativeFrom="column">
                  <wp:posOffset>3994689</wp:posOffset>
                </wp:positionH>
                <wp:positionV relativeFrom="paragraph">
                  <wp:posOffset>5080</wp:posOffset>
                </wp:positionV>
                <wp:extent cx="249555" cy="245015"/>
                <wp:effectExtent l="0" t="0" r="17145" b="22225"/>
                <wp:wrapNone/>
                <wp:docPr id="43" name="Obdélní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501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477D7">
                              <w:rPr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3" o:spid="_x0000_s1039" style="position:absolute;left:0;text-align:left;margin-left:314.55pt;margin-top:.4pt;width:19.65pt;height:19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477D7">
                        <w:rPr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E219E5" w:rsidRDefault="00E219E5" w:rsidP="00E219E5">
      <w:pPr>
        <w:pStyle w:val="Odstavec"/>
        <w:ind w:firstLine="993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B:</w:t>
      </w:r>
      <w:r>
        <w:rPr>
          <w:rFonts w:ascii="Arial" w:hAnsi="Arial" w:cs="Arial"/>
          <w:sz w:val="28"/>
          <w:szCs w:val="28"/>
        </w:rPr>
        <w:tab/>
      </w:r>
      <w:r w:rsidRPr="004C4312">
        <w:rPr>
          <w:rFonts w:ascii="Arial" w:hAnsi="Arial" w:cs="Arial"/>
          <w:sz w:val="28"/>
          <w:szCs w:val="28"/>
        </w:rPr>
        <w:t>strakapoud → lýkožrout → jestřáb → smrk</w:t>
      </w:r>
    </w:p>
    <w:p w:rsidR="00E219E5" w:rsidRPr="004D7E8B" w:rsidRDefault="009A030F" w:rsidP="00E219E5">
      <w:pPr>
        <w:pStyle w:val="Odstavec"/>
        <w:ind w:firstLine="993"/>
        <w:rPr>
          <w:rFonts w:ascii="Arial" w:hAnsi="Arial" w:cs="Arial"/>
        </w:rPr>
      </w:pP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254BA9F" wp14:editId="27883530">
                <wp:simplePos x="0" y="0"/>
                <wp:positionH relativeFrom="column">
                  <wp:posOffset>958215</wp:posOffset>
                </wp:positionH>
                <wp:positionV relativeFrom="paragraph">
                  <wp:posOffset>3810</wp:posOffset>
                </wp:positionV>
                <wp:extent cx="249555" cy="244475"/>
                <wp:effectExtent l="0" t="0" r="17145" b="22225"/>
                <wp:wrapNone/>
                <wp:docPr id="44" name="Obdélník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4" o:spid="_x0000_s1040" style="position:absolute;left:0;text-align:left;margin-left:75.45pt;margin-top:.3pt;width:19.65pt;height:19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F6D3A98" wp14:editId="0C6DAFFD">
                <wp:simplePos x="0" y="0"/>
                <wp:positionH relativeFrom="column">
                  <wp:posOffset>2085340</wp:posOffset>
                </wp:positionH>
                <wp:positionV relativeFrom="paragraph">
                  <wp:posOffset>9525</wp:posOffset>
                </wp:positionV>
                <wp:extent cx="249555" cy="244475"/>
                <wp:effectExtent l="0" t="0" r="17145" b="22225"/>
                <wp:wrapNone/>
                <wp:docPr id="45" name="Obdélní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477D7">
                              <w:rPr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5" o:spid="_x0000_s1041" style="position:absolute;left:0;text-align:left;margin-left:164.2pt;margin-top:.75pt;width:19.65pt;height:1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477D7">
                        <w:rPr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7053D6C" wp14:editId="4F124122">
                <wp:simplePos x="0" y="0"/>
                <wp:positionH relativeFrom="column">
                  <wp:posOffset>3195320</wp:posOffset>
                </wp:positionH>
                <wp:positionV relativeFrom="paragraph">
                  <wp:posOffset>6985</wp:posOffset>
                </wp:positionV>
                <wp:extent cx="249555" cy="244475"/>
                <wp:effectExtent l="0" t="0" r="17145" b="22225"/>
                <wp:wrapNone/>
                <wp:docPr id="46" name="Obdélní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6" o:spid="_x0000_s1042" style="position:absolute;left:0;text-align:left;margin-left:251.6pt;margin-top:.55pt;width:19.65pt;height:19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A599A95" wp14:editId="2A8C08D1">
                <wp:simplePos x="0" y="0"/>
                <wp:positionH relativeFrom="column">
                  <wp:posOffset>4068157</wp:posOffset>
                </wp:positionH>
                <wp:positionV relativeFrom="paragraph">
                  <wp:posOffset>4193</wp:posOffset>
                </wp:positionV>
                <wp:extent cx="249555" cy="245015"/>
                <wp:effectExtent l="0" t="0" r="17145" b="22225"/>
                <wp:wrapNone/>
                <wp:docPr id="47" name="Obdélní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501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7" o:spid="_x0000_s1043" style="position:absolute;left:0;text-align:left;margin-left:320.35pt;margin-top:.35pt;width:19.65pt;height:19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E219E5" w:rsidRPr="004C4312" w:rsidRDefault="00E219E5" w:rsidP="00E219E5">
      <w:pPr>
        <w:pStyle w:val="Odstavec"/>
        <w:ind w:firstLine="993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C:</w:t>
      </w:r>
      <w:r>
        <w:rPr>
          <w:rFonts w:ascii="Arial" w:hAnsi="Arial" w:cs="Arial"/>
          <w:sz w:val="28"/>
          <w:szCs w:val="28"/>
        </w:rPr>
        <w:tab/>
        <w:t>houba</w:t>
      </w:r>
      <w:r w:rsidRPr="004C4312">
        <w:rPr>
          <w:rFonts w:ascii="Arial" w:hAnsi="Arial" w:cs="Arial"/>
          <w:sz w:val="28"/>
          <w:szCs w:val="28"/>
        </w:rPr>
        <w:t xml:space="preserve"> → </w:t>
      </w:r>
      <w:r>
        <w:rPr>
          <w:rFonts w:ascii="Arial" w:hAnsi="Arial" w:cs="Arial"/>
          <w:sz w:val="28"/>
          <w:szCs w:val="28"/>
        </w:rPr>
        <w:t>spadané listí</w:t>
      </w:r>
      <w:r w:rsidRPr="004C4312">
        <w:rPr>
          <w:rFonts w:ascii="Arial" w:hAnsi="Arial" w:cs="Arial"/>
          <w:sz w:val="28"/>
          <w:szCs w:val="28"/>
        </w:rPr>
        <w:t xml:space="preserve"> → </w:t>
      </w:r>
      <w:r>
        <w:rPr>
          <w:rFonts w:ascii="Arial" w:hAnsi="Arial" w:cs="Arial"/>
          <w:sz w:val="28"/>
          <w:szCs w:val="28"/>
        </w:rPr>
        <w:t>bakterie</w:t>
      </w:r>
      <w:r w:rsidRPr="004C4312">
        <w:rPr>
          <w:rFonts w:ascii="Arial" w:hAnsi="Arial" w:cs="Arial"/>
          <w:sz w:val="28"/>
          <w:szCs w:val="28"/>
        </w:rPr>
        <w:t xml:space="preserve"> → </w:t>
      </w:r>
      <w:r>
        <w:rPr>
          <w:rFonts w:ascii="Arial" w:hAnsi="Arial" w:cs="Arial"/>
          <w:sz w:val="28"/>
          <w:szCs w:val="28"/>
        </w:rPr>
        <w:t>žížala</w:t>
      </w:r>
    </w:p>
    <w:p w:rsidR="00E219E5" w:rsidRPr="004D7E8B" w:rsidRDefault="009A030F" w:rsidP="00E219E5">
      <w:pPr>
        <w:pStyle w:val="Odstavec"/>
        <w:ind w:firstLine="993"/>
        <w:rPr>
          <w:rFonts w:ascii="Arial" w:hAnsi="Arial" w:cs="Arial"/>
        </w:rPr>
      </w:pP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4A6DEF7" wp14:editId="30C48020">
                <wp:simplePos x="0" y="0"/>
                <wp:positionH relativeFrom="column">
                  <wp:posOffset>1207770</wp:posOffset>
                </wp:positionH>
                <wp:positionV relativeFrom="paragraph">
                  <wp:posOffset>-5715</wp:posOffset>
                </wp:positionV>
                <wp:extent cx="249555" cy="244475"/>
                <wp:effectExtent l="0" t="0" r="17145" b="22225"/>
                <wp:wrapNone/>
                <wp:docPr id="51" name="Obdélní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51" o:spid="_x0000_s1044" style="position:absolute;left:0;text-align:left;margin-left:95.1pt;margin-top:-.45pt;width:19.65pt;height:19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7C69E0F" wp14:editId="19AAA368">
                <wp:simplePos x="0" y="0"/>
                <wp:positionH relativeFrom="column">
                  <wp:posOffset>2275205</wp:posOffset>
                </wp:positionH>
                <wp:positionV relativeFrom="paragraph">
                  <wp:posOffset>0</wp:posOffset>
                </wp:positionV>
                <wp:extent cx="249555" cy="244475"/>
                <wp:effectExtent l="0" t="0" r="17145" b="22225"/>
                <wp:wrapNone/>
                <wp:docPr id="52" name="Obdélní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52" o:spid="_x0000_s1045" style="position:absolute;left:0;text-align:left;margin-left:179.15pt;margin-top:0;width:19.65pt;height:19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C395DB" wp14:editId="4458C20F">
                <wp:simplePos x="0" y="0"/>
                <wp:positionH relativeFrom="column">
                  <wp:posOffset>3123565</wp:posOffset>
                </wp:positionH>
                <wp:positionV relativeFrom="paragraph">
                  <wp:posOffset>5715</wp:posOffset>
                </wp:positionV>
                <wp:extent cx="249555" cy="244475"/>
                <wp:effectExtent l="0" t="0" r="17145" b="22225"/>
                <wp:wrapNone/>
                <wp:docPr id="48" name="Obdélní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8" o:spid="_x0000_s1046" style="position:absolute;left:0;text-align:left;margin-left:245.95pt;margin-top:.45pt;width:19.65pt;height:19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34CFC15" wp14:editId="1B6F9224">
                <wp:simplePos x="0" y="0"/>
                <wp:positionH relativeFrom="column">
                  <wp:posOffset>3992245</wp:posOffset>
                </wp:positionH>
                <wp:positionV relativeFrom="paragraph">
                  <wp:posOffset>11430</wp:posOffset>
                </wp:positionV>
                <wp:extent cx="249555" cy="244475"/>
                <wp:effectExtent l="0" t="0" r="17145" b="22225"/>
                <wp:wrapNone/>
                <wp:docPr id="49" name="Obdélník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477D7">
                              <w:rPr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9" o:spid="_x0000_s1047" style="position:absolute;left:0;text-align:left;margin-left:314.35pt;margin-top:.9pt;width:19.65pt;height:19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477D7">
                        <w:rPr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9A030F">
        <w:rPr>
          <w:rFonts w:ascii="Arial" w:eastAsiaTheme="minorHAnsi" w:hAnsi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8C21225" wp14:editId="183ED3DC">
                <wp:simplePos x="0" y="0"/>
                <wp:positionH relativeFrom="column">
                  <wp:posOffset>4799330</wp:posOffset>
                </wp:positionH>
                <wp:positionV relativeFrom="paragraph">
                  <wp:posOffset>-2540</wp:posOffset>
                </wp:positionV>
                <wp:extent cx="249555" cy="244475"/>
                <wp:effectExtent l="0" t="0" r="17145" b="22225"/>
                <wp:wrapNone/>
                <wp:docPr id="50" name="Obdélník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44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030F" w:rsidRPr="00E477D7" w:rsidRDefault="009A030F" w:rsidP="009A030F">
                            <w:pPr>
                              <w:pStyle w:val="Odstavec"/>
                              <w:spacing w:befor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50" o:spid="_x0000_s1048" style="position:absolute;left:0;text-align:left;margin-left:377.9pt;margin-top:-.2pt;width:19.65pt;height:19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" filled="f" strokecolor="windowText">
                <v:textbox>
                  <w:txbxContent>
                    <w:p w:rsidR="009A030F" w:rsidRPr="00E477D7" w:rsidRDefault="009A030F" w:rsidP="009A030F">
                      <w:pPr>
                        <w:pStyle w:val="Odstavec"/>
                        <w:spacing w:befor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E219E5" w:rsidRPr="004C4312" w:rsidRDefault="00E219E5" w:rsidP="00E219E5">
      <w:pPr>
        <w:pStyle w:val="Odstavec"/>
        <w:ind w:firstLine="993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D:</w:t>
      </w:r>
      <w:r>
        <w:rPr>
          <w:rFonts w:ascii="Arial" w:hAnsi="Arial" w:cs="Arial"/>
          <w:sz w:val="28"/>
          <w:szCs w:val="28"/>
        </w:rPr>
        <w:tab/>
        <w:t xml:space="preserve">larva </w:t>
      </w:r>
      <w:r w:rsidRPr="004C4312">
        <w:rPr>
          <w:rFonts w:ascii="Arial" w:hAnsi="Arial" w:cs="Arial"/>
          <w:sz w:val="28"/>
          <w:szCs w:val="28"/>
        </w:rPr>
        <w:t>vážk</w:t>
      </w:r>
      <w:r>
        <w:rPr>
          <w:rFonts w:ascii="Arial" w:hAnsi="Arial" w:cs="Arial"/>
          <w:sz w:val="28"/>
          <w:szCs w:val="28"/>
        </w:rPr>
        <w:t>y</w:t>
      </w:r>
      <w:r w:rsidRPr="004C4312">
        <w:rPr>
          <w:rFonts w:ascii="Arial" w:hAnsi="Arial" w:cs="Arial"/>
          <w:sz w:val="28"/>
          <w:szCs w:val="28"/>
        </w:rPr>
        <w:t xml:space="preserve"> → užovka → </w:t>
      </w:r>
      <w:r>
        <w:rPr>
          <w:rFonts w:ascii="Arial" w:hAnsi="Arial" w:cs="Arial"/>
          <w:sz w:val="28"/>
          <w:szCs w:val="28"/>
        </w:rPr>
        <w:t>okružák</w:t>
      </w:r>
      <w:r w:rsidRPr="004C4312">
        <w:rPr>
          <w:rFonts w:ascii="Arial" w:hAnsi="Arial" w:cs="Arial"/>
          <w:sz w:val="28"/>
          <w:szCs w:val="28"/>
        </w:rPr>
        <w:t xml:space="preserve"> →</w:t>
      </w:r>
      <w:r>
        <w:rPr>
          <w:rFonts w:ascii="Arial" w:hAnsi="Arial" w:cs="Arial"/>
          <w:sz w:val="28"/>
          <w:szCs w:val="28"/>
        </w:rPr>
        <w:t xml:space="preserve"> rákos</w:t>
      </w:r>
      <w:r w:rsidRPr="004C4312">
        <w:rPr>
          <w:rFonts w:ascii="Arial" w:hAnsi="Arial" w:cs="Arial"/>
          <w:sz w:val="28"/>
          <w:szCs w:val="28"/>
        </w:rPr>
        <w:t xml:space="preserve"> → skokan</w:t>
      </w:r>
    </w:p>
    <w:p w:rsidR="00E219E5" w:rsidRPr="004C4312" w:rsidRDefault="00E219E5" w:rsidP="00E219E5">
      <w:pPr>
        <w:pStyle w:val="Odstavec"/>
        <w:ind w:firstLine="993"/>
        <w:rPr>
          <w:rFonts w:ascii="Arial" w:hAnsi="Arial" w:cs="Arial"/>
          <w:sz w:val="28"/>
          <w:szCs w:val="28"/>
        </w:rPr>
      </w:pPr>
    </w:p>
    <w:p w:rsidR="00E219E5" w:rsidRPr="007F4BBB" w:rsidRDefault="00E219E5" w:rsidP="00E219E5">
      <w:pPr>
        <w:pStyle w:val="Odstavecseseznamem"/>
        <w:spacing w:line="480" w:lineRule="auto"/>
        <w:ind w:firstLine="273"/>
        <w:rPr>
          <w:b/>
        </w:rPr>
      </w:pPr>
      <w:r>
        <w:rPr>
          <w:b/>
        </w:rPr>
        <w:t>Vyberte organismus, který je v</w:t>
      </w:r>
      <w:r w:rsidRPr="007F4BBB">
        <w:rPr>
          <w:b/>
        </w:rPr>
        <w:t> opraveném řetězci:</w:t>
      </w:r>
    </w:p>
    <w:p w:rsidR="00E219E5" w:rsidRPr="007F4BBB" w:rsidRDefault="00E219E5" w:rsidP="00E219E5">
      <w:pPr>
        <w:pStyle w:val="Odstavec"/>
        <w:spacing w:line="360" w:lineRule="auto"/>
        <w:ind w:firstLine="993"/>
        <w:jc w:val="left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A:</w:t>
      </w:r>
      <w:r w:rsidRPr="007F4BBB">
        <w:rPr>
          <w:rFonts w:ascii="Arial" w:hAnsi="Arial" w:cs="Arial"/>
          <w:sz w:val="28"/>
          <w:szCs w:val="28"/>
        </w:rPr>
        <w:tab/>
        <w:t>producentem</w:t>
      </w:r>
      <w:r w:rsidRPr="007F4BBB">
        <w:rPr>
          <w:rFonts w:ascii="Arial" w:hAnsi="Arial" w:cs="Arial"/>
          <w:sz w:val="28"/>
          <w:szCs w:val="28"/>
        </w:rPr>
        <w:tab/>
      </w:r>
      <w:r w:rsidR="009A030F">
        <w:rPr>
          <w:rFonts w:ascii="Arial" w:hAnsi="Arial" w:cs="Arial"/>
          <w:sz w:val="28"/>
          <w:szCs w:val="28"/>
        </w:rPr>
        <w:tab/>
      </w:r>
      <w:r w:rsidR="009A030F">
        <w:rPr>
          <w:rFonts w:ascii="Arial" w:hAnsi="Arial" w:cs="Arial"/>
          <w:sz w:val="28"/>
          <w:szCs w:val="28"/>
        </w:rPr>
        <w:tab/>
      </w:r>
      <w:r w:rsidR="009A030F" w:rsidRPr="009A030F">
        <w:rPr>
          <w:rFonts w:ascii="Arial" w:hAnsi="Arial" w:cs="Arial"/>
          <w:b/>
          <w:sz w:val="28"/>
          <w:szCs w:val="28"/>
        </w:rPr>
        <w:t>zelená řasa</w:t>
      </w:r>
    </w:p>
    <w:p w:rsidR="00E219E5" w:rsidRPr="007F4BBB" w:rsidRDefault="00E219E5" w:rsidP="00E219E5">
      <w:pPr>
        <w:pStyle w:val="Odstavec"/>
        <w:spacing w:line="360" w:lineRule="auto"/>
        <w:ind w:firstLine="993"/>
        <w:jc w:val="left"/>
        <w:rPr>
          <w:rFonts w:ascii="Arial" w:hAnsi="Arial" w:cs="Arial"/>
          <w:b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B:</w:t>
      </w:r>
      <w:r w:rsidRPr="007F4BBB">
        <w:rPr>
          <w:rFonts w:ascii="Arial" w:hAnsi="Arial" w:cs="Arial"/>
          <w:b/>
          <w:sz w:val="28"/>
          <w:szCs w:val="28"/>
        </w:rPr>
        <w:tab/>
      </w:r>
      <w:r w:rsidRPr="007F4BBB">
        <w:rPr>
          <w:rFonts w:ascii="Arial" w:hAnsi="Arial" w:cs="Arial"/>
          <w:sz w:val="28"/>
          <w:szCs w:val="28"/>
        </w:rPr>
        <w:t>konzumentem II.</w:t>
      </w:r>
      <w:r>
        <w:rPr>
          <w:rFonts w:ascii="Arial" w:hAnsi="Arial" w:cs="Arial"/>
          <w:sz w:val="28"/>
          <w:szCs w:val="28"/>
        </w:rPr>
        <w:t xml:space="preserve"> </w:t>
      </w:r>
      <w:r w:rsidRPr="007F4BBB">
        <w:rPr>
          <w:rFonts w:ascii="Arial" w:hAnsi="Arial" w:cs="Arial"/>
          <w:sz w:val="28"/>
          <w:szCs w:val="28"/>
        </w:rPr>
        <w:t>řádu</w:t>
      </w:r>
      <w:r w:rsidRPr="007F4BBB">
        <w:rPr>
          <w:rFonts w:ascii="Arial" w:hAnsi="Arial" w:cs="Arial"/>
          <w:sz w:val="28"/>
          <w:szCs w:val="28"/>
        </w:rPr>
        <w:tab/>
      </w:r>
      <w:r w:rsidR="009A030F">
        <w:rPr>
          <w:rFonts w:ascii="Arial" w:hAnsi="Arial" w:cs="Arial"/>
          <w:sz w:val="28"/>
          <w:szCs w:val="28"/>
        </w:rPr>
        <w:tab/>
      </w:r>
      <w:r w:rsidR="009A030F" w:rsidRPr="009A030F">
        <w:rPr>
          <w:rFonts w:ascii="Arial" w:hAnsi="Arial" w:cs="Arial"/>
          <w:b/>
          <w:sz w:val="28"/>
          <w:szCs w:val="28"/>
        </w:rPr>
        <w:t>strakapoud</w:t>
      </w:r>
    </w:p>
    <w:p w:rsidR="00E219E5" w:rsidRPr="007F4BBB" w:rsidRDefault="00E219E5" w:rsidP="00E219E5">
      <w:pPr>
        <w:pStyle w:val="Odstavec"/>
        <w:spacing w:line="360" w:lineRule="auto"/>
        <w:ind w:firstLine="993"/>
        <w:jc w:val="left"/>
        <w:rPr>
          <w:rFonts w:ascii="Arial" w:hAnsi="Arial" w:cs="Arial"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C:</w:t>
      </w:r>
      <w:r w:rsidRPr="007F4BBB">
        <w:rPr>
          <w:rFonts w:ascii="Arial" w:hAnsi="Arial" w:cs="Arial"/>
          <w:b/>
          <w:sz w:val="28"/>
          <w:szCs w:val="28"/>
        </w:rPr>
        <w:tab/>
      </w:r>
      <w:r w:rsidRPr="007F4BBB">
        <w:rPr>
          <w:rFonts w:ascii="Arial" w:hAnsi="Arial" w:cs="Arial"/>
          <w:sz w:val="28"/>
          <w:szCs w:val="28"/>
        </w:rPr>
        <w:t>reducentem</w:t>
      </w:r>
      <w:r w:rsidRPr="007F4BBB">
        <w:rPr>
          <w:rFonts w:ascii="Arial" w:hAnsi="Arial" w:cs="Arial"/>
          <w:sz w:val="28"/>
          <w:szCs w:val="28"/>
        </w:rPr>
        <w:tab/>
      </w:r>
      <w:r w:rsidR="009A030F">
        <w:rPr>
          <w:rFonts w:ascii="Arial" w:hAnsi="Arial" w:cs="Arial"/>
          <w:sz w:val="28"/>
          <w:szCs w:val="28"/>
        </w:rPr>
        <w:tab/>
      </w:r>
      <w:r w:rsidR="009A030F">
        <w:rPr>
          <w:rFonts w:ascii="Arial" w:hAnsi="Arial" w:cs="Arial"/>
          <w:sz w:val="28"/>
          <w:szCs w:val="28"/>
        </w:rPr>
        <w:tab/>
      </w:r>
      <w:r w:rsidR="009A030F" w:rsidRPr="009A030F">
        <w:rPr>
          <w:rFonts w:ascii="Arial" w:hAnsi="Arial" w:cs="Arial"/>
          <w:b/>
          <w:sz w:val="28"/>
          <w:szCs w:val="28"/>
        </w:rPr>
        <w:t>bakterie, žížala, houba</w:t>
      </w:r>
    </w:p>
    <w:p w:rsidR="00E219E5" w:rsidRDefault="00E219E5" w:rsidP="00E219E5">
      <w:pPr>
        <w:pStyle w:val="Odstavec"/>
        <w:spacing w:line="360" w:lineRule="auto"/>
        <w:ind w:firstLine="993"/>
        <w:jc w:val="left"/>
        <w:rPr>
          <w:rFonts w:ascii="Arial" w:hAnsi="Arial" w:cs="Arial"/>
          <w:b/>
          <w:sz w:val="28"/>
          <w:szCs w:val="28"/>
        </w:rPr>
      </w:pPr>
      <w:r w:rsidRPr="007F4BBB">
        <w:rPr>
          <w:rFonts w:ascii="Arial" w:hAnsi="Arial" w:cs="Arial"/>
          <w:b/>
          <w:sz w:val="28"/>
          <w:szCs w:val="28"/>
        </w:rPr>
        <w:t>D:</w:t>
      </w:r>
      <w:r w:rsidRPr="007F4BBB">
        <w:rPr>
          <w:rFonts w:ascii="Arial" w:hAnsi="Arial" w:cs="Arial"/>
          <w:b/>
          <w:sz w:val="28"/>
          <w:szCs w:val="28"/>
        </w:rPr>
        <w:tab/>
      </w:r>
      <w:r w:rsidRPr="007F4BBB">
        <w:rPr>
          <w:rFonts w:ascii="Arial" w:hAnsi="Arial" w:cs="Arial"/>
          <w:sz w:val="28"/>
          <w:szCs w:val="28"/>
        </w:rPr>
        <w:t xml:space="preserve">konzumentem IV. </w:t>
      </w:r>
      <w:r>
        <w:rPr>
          <w:rFonts w:ascii="Arial" w:hAnsi="Arial" w:cs="Arial"/>
          <w:sz w:val="28"/>
          <w:szCs w:val="28"/>
        </w:rPr>
        <w:t>ř</w:t>
      </w:r>
      <w:r w:rsidRPr="007F4BBB">
        <w:rPr>
          <w:rFonts w:ascii="Arial" w:hAnsi="Arial" w:cs="Arial"/>
          <w:sz w:val="28"/>
          <w:szCs w:val="28"/>
        </w:rPr>
        <w:t>ádu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9A030F" w:rsidRPr="009A030F">
        <w:rPr>
          <w:rFonts w:ascii="Arial" w:hAnsi="Arial" w:cs="Arial"/>
          <w:b/>
          <w:sz w:val="28"/>
          <w:szCs w:val="28"/>
        </w:rPr>
        <w:t>užovka</w:t>
      </w:r>
    </w:p>
    <w:p w:rsidR="0024769E" w:rsidRPr="007F4BBB" w:rsidRDefault="0024769E" w:rsidP="00E219E5">
      <w:pPr>
        <w:pStyle w:val="Odstavec"/>
        <w:spacing w:line="360" w:lineRule="auto"/>
        <w:ind w:firstLine="993"/>
        <w:jc w:val="left"/>
        <w:rPr>
          <w:rFonts w:ascii="Arial" w:hAnsi="Arial" w:cs="Arial"/>
          <w:b/>
          <w:sz w:val="28"/>
          <w:szCs w:val="28"/>
        </w:rPr>
      </w:pPr>
    </w:p>
    <w:p w:rsidR="0024769E" w:rsidRDefault="0024769E" w:rsidP="0024769E">
      <w:pPr>
        <w:pStyle w:val="Odstavec"/>
        <w:spacing w:line="360" w:lineRule="auto"/>
        <w:ind w:firstLine="993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Vyberte (a zakroužkujte) nepravdivé tvrzení:</w:t>
      </w:r>
    </w:p>
    <w:p w:rsidR="0024769E" w:rsidRDefault="0024769E" w:rsidP="0024769E">
      <w:pPr>
        <w:pStyle w:val="Odstavec"/>
        <w:numPr>
          <w:ilvl w:val="0"/>
          <w:numId w:val="11"/>
        </w:numPr>
        <w:spacing w:line="360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Potravní řetězec B je pastevně kořistnický</w:t>
      </w:r>
    </w:p>
    <w:p w:rsidR="0024769E" w:rsidRDefault="0024769E" w:rsidP="0024769E">
      <w:pPr>
        <w:pStyle w:val="Odstavec"/>
        <w:numPr>
          <w:ilvl w:val="0"/>
          <w:numId w:val="11"/>
        </w:numPr>
        <w:spacing w:line="360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Potravní řetězec D není rozkladný</w:t>
      </w:r>
    </w:p>
    <w:p w:rsidR="0024769E" w:rsidRDefault="0024769E" w:rsidP="0024769E">
      <w:pPr>
        <w:pStyle w:val="Odstavec"/>
        <w:numPr>
          <w:ilvl w:val="0"/>
          <w:numId w:val="11"/>
        </w:numPr>
        <w:spacing w:line="360" w:lineRule="auto"/>
        <w:jc w:val="left"/>
        <w:rPr>
          <w:rFonts w:ascii="Arial" w:hAnsi="Arial" w:cs="Arial"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475BA54" wp14:editId="2379F9F7">
                <wp:simplePos x="0" y="0"/>
                <wp:positionH relativeFrom="column">
                  <wp:posOffset>616585</wp:posOffset>
                </wp:positionH>
                <wp:positionV relativeFrom="paragraph">
                  <wp:posOffset>355600</wp:posOffset>
                </wp:positionV>
                <wp:extent cx="241300" cy="249555"/>
                <wp:effectExtent l="0" t="0" r="25400" b="17145"/>
                <wp:wrapNone/>
                <wp:docPr id="1" name="Vývojový diagram: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249555"/>
                        </a:xfrm>
                        <a:prstGeom prst="flowChartConnector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Vývojový diagram: spojnice 1" o:spid="_x0000_s1026" type="#_x0000_t120" style="position:absolute;margin-left:48.55pt;margin-top:28pt;width:19pt;height:19.6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" filled="f" strokecolor="windowText" strokeweight="1.5pt"/>
            </w:pict>
          </mc:Fallback>
        </mc:AlternateContent>
      </w:r>
      <w:r>
        <w:rPr>
          <w:rFonts w:ascii="Arial" w:hAnsi="Arial" w:cs="Arial"/>
          <w:sz w:val="28"/>
          <w:szCs w:val="28"/>
        </w:rPr>
        <w:t>Potravní řetězec C je rozkladný</w:t>
      </w:r>
    </w:p>
    <w:p w:rsidR="0024769E" w:rsidRPr="006B01A9" w:rsidRDefault="0024769E" w:rsidP="0024769E">
      <w:pPr>
        <w:pStyle w:val="Odstavec"/>
        <w:numPr>
          <w:ilvl w:val="0"/>
          <w:numId w:val="11"/>
        </w:numPr>
        <w:spacing w:line="360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Potravní řetězec A není pastevně kořistnický</w:t>
      </w:r>
    </w:p>
    <w:p w:rsidR="00153F6D" w:rsidRPr="00E219E5" w:rsidRDefault="00153F6D" w:rsidP="00E219E5"/>
    <w:sectPr w:rsidR="00153F6D" w:rsidRPr="00E219E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21" w:rsidRDefault="00F01921" w:rsidP="00CA6778">
      <w:pPr>
        <w:spacing w:before="0" w:after="0"/>
      </w:pPr>
      <w:r>
        <w:separator/>
      </w:r>
    </w:p>
  </w:endnote>
  <w:endnote w:type="continuationSeparator" w:id="0">
    <w:p w:rsidR="00F01921" w:rsidRDefault="00F0192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21" w:rsidRDefault="00F01921" w:rsidP="00CA6778">
      <w:pPr>
        <w:spacing w:before="0" w:after="0"/>
      </w:pPr>
      <w:r>
        <w:separator/>
      </w:r>
    </w:p>
  </w:footnote>
  <w:footnote w:type="continuationSeparator" w:id="0">
    <w:p w:rsidR="00F01921" w:rsidRDefault="00F0192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F6C"/>
    <w:multiLevelType w:val="hybridMultilevel"/>
    <w:tmpl w:val="77E878AC"/>
    <w:lvl w:ilvl="0" w:tplc="9B208A5C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3" w:hanging="360"/>
      </w:pPr>
    </w:lvl>
    <w:lvl w:ilvl="2" w:tplc="0405001B" w:tentative="1">
      <w:start w:val="1"/>
      <w:numFmt w:val="lowerRoman"/>
      <w:lvlText w:val="%3."/>
      <w:lvlJc w:val="right"/>
      <w:pPr>
        <w:ind w:left="2853" w:hanging="180"/>
      </w:pPr>
    </w:lvl>
    <w:lvl w:ilvl="3" w:tplc="0405000F" w:tentative="1">
      <w:start w:val="1"/>
      <w:numFmt w:val="decimal"/>
      <w:lvlText w:val="%4."/>
      <w:lvlJc w:val="left"/>
      <w:pPr>
        <w:ind w:left="3573" w:hanging="360"/>
      </w:pPr>
    </w:lvl>
    <w:lvl w:ilvl="4" w:tplc="04050019" w:tentative="1">
      <w:start w:val="1"/>
      <w:numFmt w:val="lowerLetter"/>
      <w:lvlText w:val="%5."/>
      <w:lvlJc w:val="left"/>
      <w:pPr>
        <w:ind w:left="4293" w:hanging="360"/>
      </w:pPr>
    </w:lvl>
    <w:lvl w:ilvl="5" w:tplc="0405001B" w:tentative="1">
      <w:start w:val="1"/>
      <w:numFmt w:val="lowerRoman"/>
      <w:lvlText w:val="%6."/>
      <w:lvlJc w:val="right"/>
      <w:pPr>
        <w:ind w:left="5013" w:hanging="180"/>
      </w:pPr>
    </w:lvl>
    <w:lvl w:ilvl="6" w:tplc="0405000F" w:tentative="1">
      <w:start w:val="1"/>
      <w:numFmt w:val="decimal"/>
      <w:lvlText w:val="%7."/>
      <w:lvlJc w:val="left"/>
      <w:pPr>
        <w:ind w:left="5733" w:hanging="360"/>
      </w:pPr>
    </w:lvl>
    <w:lvl w:ilvl="7" w:tplc="04050019" w:tentative="1">
      <w:start w:val="1"/>
      <w:numFmt w:val="lowerLetter"/>
      <w:lvlText w:val="%8."/>
      <w:lvlJc w:val="left"/>
      <w:pPr>
        <w:ind w:left="6453" w:hanging="360"/>
      </w:pPr>
    </w:lvl>
    <w:lvl w:ilvl="8" w:tplc="040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">
    <w:nsid w:val="0BF30B5C"/>
    <w:multiLevelType w:val="hybridMultilevel"/>
    <w:tmpl w:val="5E02E574"/>
    <w:lvl w:ilvl="0" w:tplc="ACC2FE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F876D8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8135548"/>
    <w:multiLevelType w:val="hybridMultilevel"/>
    <w:tmpl w:val="5B94D736"/>
    <w:lvl w:ilvl="0" w:tplc="DEA041C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2C1F38"/>
    <w:multiLevelType w:val="hybridMultilevel"/>
    <w:tmpl w:val="2AD46C6E"/>
    <w:lvl w:ilvl="0" w:tplc="994C97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5359AA"/>
    <w:multiLevelType w:val="hybridMultilevel"/>
    <w:tmpl w:val="A332627E"/>
    <w:lvl w:ilvl="0" w:tplc="E2C8949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2"/>
  </w:num>
  <w:num w:numId="5">
    <w:abstractNumId w:val="9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1408F"/>
    <w:rsid w:val="00084AD2"/>
    <w:rsid w:val="00092199"/>
    <w:rsid w:val="000A77FC"/>
    <w:rsid w:val="000B29B4"/>
    <w:rsid w:val="000E3F81"/>
    <w:rsid w:val="0012078B"/>
    <w:rsid w:val="00147515"/>
    <w:rsid w:val="0015164B"/>
    <w:rsid w:val="00153F6D"/>
    <w:rsid w:val="0017080B"/>
    <w:rsid w:val="00182CD5"/>
    <w:rsid w:val="001E561C"/>
    <w:rsid w:val="00235DCF"/>
    <w:rsid w:val="0024769E"/>
    <w:rsid w:val="00247D1D"/>
    <w:rsid w:val="00252D2D"/>
    <w:rsid w:val="0027320D"/>
    <w:rsid w:val="00281EB3"/>
    <w:rsid w:val="002E0FF2"/>
    <w:rsid w:val="00307C7E"/>
    <w:rsid w:val="003122AF"/>
    <w:rsid w:val="00375125"/>
    <w:rsid w:val="003A16F0"/>
    <w:rsid w:val="003C040B"/>
    <w:rsid w:val="003C0B54"/>
    <w:rsid w:val="003D1D48"/>
    <w:rsid w:val="003F0C76"/>
    <w:rsid w:val="00410521"/>
    <w:rsid w:val="00441154"/>
    <w:rsid w:val="004513CC"/>
    <w:rsid w:val="00465F39"/>
    <w:rsid w:val="004B0AD8"/>
    <w:rsid w:val="004E56FF"/>
    <w:rsid w:val="00515B97"/>
    <w:rsid w:val="00523B64"/>
    <w:rsid w:val="005753BA"/>
    <w:rsid w:val="005D41B4"/>
    <w:rsid w:val="005D4579"/>
    <w:rsid w:val="00627384"/>
    <w:rsid w:val="006347FB"/>
    <w:rsid w:val="00636AD8"/>
    <w:rsid w:val="006515B1"/>
    <w:rsid w:val="006516F6"/>
    <w:rsid w:val="00666590"/>
    <w:rsid w:val="00684206"/>
    <w:rsid w:val="006A2EFB"/>
    <w:rsid w:val="006B5FD4"/>
    <w:rsid w:val="006D4126"/>
    <w:rsid w:val="006F5692"/>
    <w:rsid w:val="007269D6"/>
    <w:rsid w:val="00737F84"/>
    <w:rsid w:val="007A5120"/>
    <w:rsid w:val="007E074D"/>
    <w:rsid w:val="00856D9B"/>
    <w:rsid w:val="008760BC"/>
    <w:rsid w:val="008B62E7"/>
    <w:rsid w:val="008C127A"/>
    <w:rsid w:val="00911ED3"/>
    <w:rsid w:val="00947E9C"/>
    <w:rsid w:val="00970B6F"/>
    <w:rsid w:val="009711A6"/>
    <w:rsid w:val="009A030F"/>
    <w:rsid w:val="009A2398"/>
    <w:rsid w:val="009C4CEF"/>
    <w:rsid w:val="009C77DA"/>
    <w:rsid w:val="009E4B60"/>
    <w:rsid w:val="00A4177B"/>
    <w:rsid w:val="00A6335B"/>
    <w:rsid w:val="00AA3F06"/>
    <w:rsid w:val="00AB2EF9"/>
    <w:rsid w:val="00B05A6F"/>
    <w:rsid w:val="00B076A1"/>
    <w:rsid w:val="00B7482F"/>
    <w:rsid w:val="00B75396"/>
    <w:rsid w:val="00B8234D"/>
    <w:rsid w:val="00BA0FB5"/>
    <w:rsid w:val="00BA6555"/>
    <w:rsid w:val="00BB069F"/>
    <w:rsid w:val="00BD446E"/>
    <w:rsid w:val="00BF5ADC"/>
    <w:rsid w:val="00C06C2D"/>
    <w:rsid w:val="00C17E50"/>
    <w:rsid w:val="00C56DD9"/>
    <w:rsid w:val="00C80BDF"/>
    <w:rsid w:val="00CA6778"/>
    <w:rsid w:val="00CA68AF"/>
    <w:rsid w:val="00CC7ADA"/>
    <w:rsid w:val="00D043BB"/>
    <w:rsid w:val="00D334C2"/>
    <w:rsid w:val="00E219E5"/>
    <w:rsid w:val="00E477D7"/>
    <w:rsid w:val="00E52BB0"/>
    <w:rsid w:val="00ED77F3"/>
    <w:rsid w:val="00EE0337"/>
    <w:rsid w:val="00F01921"/>
    <w:rsid w:val="00F23263"/>
    <w:rsid w:val="00F44E65"/>
    <w:rsid w:val="00F82755"/>
    <w:rsid w:val="00FA0C0A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OdstavecChar">
    <w:name w:val="@Odstavec Char"/>
    <w:basedOn w:val="Standardnpsmoodstavce"/>
    <w:link w:val="Odstavec"/>
    <w:locked/>
    <w:rsid w:val="00E219E5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E219E5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OdstavecChar">
    <w:name w:val="@Odstavec Char"/>
    <w:basedOn w:val="Standardnpsmoodstavce"/>
    <w:link w:val="Odstavec"/>
    <w:locked/>
    <w:rsid w:val="00E219E5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E219E5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AAA_bbb-bbb-bbb_zadani_Dd_sablona.dotx</Template>
  <TotalTime>227</TotalTime>
  <Pages>4</Pages>
  <Words>407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14</cp:revision>
  <dcterms:created xsi:type="dcterms:W3CDTF">2013-02-24T13:49:00Z</dcterms:created>
  <dcterms:modified xsi:type="dcterms:W3CDTF">2014-05-07T05:41:00Z</dcterms:modified>
</cp:coreProperties>
</file>