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E0" w:rsidRDefault="008202E0" w:rsidP="008202E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60C77599" wp14:editId="5EF75023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Ochrana přírody</w:t>
      </w:r>
    </w:p>
    <w:p w:rsidR="008202E0" w:rsidRDefault="008202E0" w:rsidP="008202E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202E0" w:rsidRDefault="008202E0" w:rsidP="008202E0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Ochrana přírody - řešení</w:t>
      </w:r>
    </w:p>
    <w:p w:rsidR="008202E0" w:rsidRPr="002A6C51" w:rsidRDefault="008202E0" w:rsidP="008202E0">
      <w:pPr>
        <w:jc w:val="center"/>
        <w:rPr>
          <w:rFonts w:ascii="Comic Sans MS" w:hAnsi="Comic Sans MS"/>
          <w:b/>
          <w:sz w:val="16"/>
          <w:szCs w:val="16"/>
        </w:rPr>
      </w:pPr>
    </w:p>
    <w:p w:rsidR="008202E0" w:rsidRPr="0014429E" w:rsidRDefault="008202E0" w:rsidP="008202E0">
      <w:pPr>
        <w:spacing w:line="360" w:lineRule="auto"/>
        <w:ind w:left="360" w:firstLine="348"/>
        <w:rPr>
          <w:b/>
          <w:sz w:val="24"/>
          <w:szCs w:val="24"/>
        </w:rPr>
      </w:pPr>
      <w:r>
        <w:rPr>
          <w:b/>
          <w:sz w:val="24"/>
          <w:szCs w:val="24"/>
        </w:rPr>
        <w:t>Na základě vlastních znalostí nebo v</w:t>
      </w:r>
      <w:r w:rsidRPr="0014429E">
        <w:rPr>
          <w:b/>
          <w:sz w:val="24"/>
          <w:szCs w:val="24"/>
        </w:rPr>
        <w:t>yhled</w:t>
      </w:r>
      <w:r>
        <w:rPr>
          <w:b/>
          <w:sz w:val="24"/>
          <w:szCs w:val="24"/>
        </w:rPr>
        <w:t xml:space="preserve">áním na internetu </w:t>
      </w:r>
      <w:r w:rsidRPr="0014429E">
        <w:rPr>
          <w:b/>
          <w:sz w:val="24"/>
          <w:szCs w:val="24"/>
        </w:rPr>
        <w:t>doplňte:</w:t>
      </w:r>
    </w:p>
    <w:p w:rsidR="008202E0" w:rsidRPr="001049F5" w:rsidRDefault="008202E0" w:rsidP="008202E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Historie ochrany přírody</w:t>
      </w:r>
    </w:p>
    <w:p w:rsidR="00155BEF" w:rsidRDefault="008202E0" w:rsidP="008202E0">
      <w:pPr>
        <w:spacing w:line="276" w:lineRule="auto"/>
        <w:ind w:left="709" w:hanging="1"/>
        <w:rPr>
          <w:sz w:val="24"/>
          <w:szCs w:val="24"/>
        </w:rPr>
      </w:pPr>
      <w:r>
        <w:rPr>
          <w:sz w:val="24"/>
          <w:szCs w:val="24"/>
        </w:rPr>
        <w:t xml:space="preserve">Ochrana </w:t>
      </w:r>
      <w:proofErr w:type="gramStart"/>
      <w:r>
        <w:rPr>
          <w:sz w:val="24"/>
          <w:szCs w:val="24"/>
        </w:rPr>
        <w:t xml:space="preserve">přírody  =  </w:t>
      </w:r>
      <w:r w:rsidR="00155BEF" w:rsidRPr="00155BEF">
        <w:rPr>
          <w:b/>
          <w:sz w:val="24"/>
          <w:szCs w:val="24"/>
        </w:rPr>
        <w:t>do</w:t>
      </w:r>
      <w:proofErr w:type="gramEnd"/>
      <w:r w:rsidR="00155BEF" w:rsidRPr="00155BEF">
        <w:rPr>
          <w:b/>
          <w:sz w:val="24"/>
          <w:szCs w:val="24"/>
        </w:rPr>
        <w:t xml:space="preserve"> praxe aplikovaná ekologie</w:t>
      </w:r>
      <w:r w:rsidR="002D2872">
        <w:rPr>
          <w:b/>
          <w:sz w:val="24"/>
          <w:szCs w:val="24"/>
        </w:rPr>
        <w:t>.</w:t>
      </w:r>
    </w:p>
    <w:p w:rsidR="008202E0" w:rsidRDefault="008202E0" w:rsidP="008202E0">
      <w:pPr>
        <w:spacing w:line="276" w:lineRule="auto"/>
        <w:ind w:left="709" w:hanging="1"/>
        <w:rPr>
          <w:sz w:val="24"/>
          <w:szCs w:val="24"/>
        </w:rPr>
      </w:pPr>
      <w:r>
        <w:rPr>
          <w:sz w:val="24"/>
          <w:szCs w:val="24"/>
        </w:rPr>
        <w:t xml:space="preserve">Účelem ochrany přírody je ochrana </w:t>
      </w:r>
      <w:r w:rsidR="00155BEF" w:rsidRPr="00155BEF">
        <w:rPr>
          <w:b/>
          <w:sz w:val="24"/>
          <w:szCs w:val="24"/>
        </w:rPr>
        <w:t>biodiverzity a životního prostředí</w:t>
      </w:r>
      <w:r w:rsidR="002D2872">
        <w:rPr>
          <w:b/>
          <w:sz w:val="24"/>
          <w:szCs w:val="24"/>
        </w:rPr>
        <w:t>.</w:t>
      </w:r>
    </w:p>
    <w:p w:rsidR="008202E0" w:rsidRDefault="008202E0" w:rsidP="008202E0">
      <w:pPr>
        <w:ind w:left="709" w:hanging="1"/>
        <w:rPr>
          <w:sz w:val="24"/>
          <w:szCs w:val="24"/>
        </w:rPr>
      </w:pPr>
      <w:r>
        <w:rPr>
          <w:sz w:val="24"/>
          <w:szCs w:val="24"/>
        </w:rPr>
        <w:t>První národní park na světě byl vyhlášen v </w:t>
      </w:r>
      <w:proofErr w:type="gramStart"/>
      <w:r>
        <w:rPr>
          <w:sz w:val="24"/>
          <w:szCs w:val="24"/>
        </w:rPr>
        <w:t xml:space="preserve">roce </w:t>
      </w:r>
      <w:r w:rsidR="002D2872">
        <w:rPr>
          <w:sz w:val="24"/>
          <w:szCs w:val="24"/>
        </w:rPr>
        <w:t xml:space="preserve"> </w:t>
      </w:r>
      <w:r w:rsidR="00155BEF" w:rsidRPr="00155BEF">
        <w:rPr>
          <w:b/>
          <w:sz w:val="24"/>
          <w:szCs w:val="24"/>
        </w:rPr>
        <w:t>1872</w:t>
      </w:r>
      <w:proofErr w:type="gramEnd"/>
      <w:r>
        <w:rPr>
          <w:sz w:val="24"/>
          <w:szCs w:val="24"/>
        </w:rPr>
        <w:t xml:space="preserve">, </w:t>
      </w:r>
      <w:r w:rsidR="002D2872">
        <w:rPr>
          <w:sz w:val="24"/>
          <w:szCs w:val="24"/>
        </w:rPr>
        <w:t xml:space="preserve"> </w:t>
      </w:r>
      <w:r>
        <w:rPr>
          <w:sz w:val="24"/>
          <w:szCs w:val="24"/>
        </w:rPr>
        <w:t>leží na území</w:t>
      </w:r>
    </w:p>
    <w:p w:rsidR="008202E0" w:rsidRDefault="00155BEF" w:rsidP="008202E0">
      <w:pPr>
        <w:ind w:left="709" w:hanging="1"/>
        <w:rPr>
          <w:sz w:val="24"/>
          <w:szCs w:val="24"/>
        </w:rPr>
      </w:pPr>
      <w:proofErr w:type="gramStart"/>
      <w:r w:rsidRPr="00155BEF">
        <w:rPr>
          <w:b/>
          <w:sz w:val="24"/>
          <w:szCs w:val="24"/>
        </w:rPr>
        <w:t>USA</w:t>
      </w:r>
      <w:r>
        <w:rPr>
          <w:sz w:val="24"/>
          <w:szCs w:val="24"/>
        </w:rPr>
        <w:t xml:space="preserve">  </w:t>
      </w:r>
      <w:r w:rsidR="008202E0">
        <w:rPr>
          <w:sz w:val="24"/>
          <w:szCs w:val="24"/>
        </w:rPr>
        <w:t>a jmenuje</w:t>
      </w:r>
      <w:proofErr w:type="gramEnd"/>
      <w:r w:rsidR="008202E0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 </w:t>
      </w:r>
      <w:proofErr w:type="spellStart"/>
      <w:r w:rsidRPr="00155BEF">
        <w:rPr>
          <w:b/>
          <w:sz w:val="24"/>
          <w:szCs w:val="24"/>
        </w:rPr>
        <w:t>Yellowstonský</w:t>
      </w:r>
      <w:proofErr w:type="spellEnd"/>
      <w:r w:rsidR="002D2872">
        <w:rPr>
          <w:b/>
          <w:sz w:val="24"/>
          <w:szCs w:val="24"/>
        </w:rPr>
        <w:t>.</w:t>
      </w:r>
    </w:p>
    <w:p w:rsidR="008202E0" w:rsidRDefault="008202E0" w:rsidP="008202E0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První národní park v České republice byl vyhlášen v </w:t>
      </w:r>
      <w:proofErr w:type="gramStart"/>
      <w:r>
        <w:rPr>
          <w:sz w:val="24"/>
          <w:szCs w:val="24"/>
        </w:rPr>
        <w:t xml:space="preserve">roce </w:t>
      </w:r>
      <w:r w:rsidR="00155BEF">
        <w:rPr>
          <w:sz w:val="24"/>
          <w:szCs w:val="24"/>
        </w:rPr>
        <w:t xml:space="preserve"> </w:t>
      </w:r>
      <w:r w:rsidR="00155BEF" w:rsidRPr="00155BEF">
        <w:rPr>
          <w:b/>
          <w:sz w:val="24"/>
          <w:szCs w:val="24"/>
        </w:rPr>
        <w:t>1963</w:t>
      </w:r>
      <w:proofErr w:type="gramEnd"/>
    </w:p>
    <w:p w:rsidR="008202E0" w:rsidRPr="00BB2FBF" w:rsidRDefault="008202E0" w:rsidP="008202E0">
      <w:pPr>
        <w:spacing w:line="360" w:lineRule="auto"/>
        <w:ind w:left="360" w:firstLine="348"/>
        <w:rPr>
          <w:sz w:val="24"/>
          <w:szCs w:val="24"/>
        </w:rPr>
      </w:pPr>
      <w:r>
        <w:rPr>
          <w:sz w:val="24"/>
          <w:szCs w:val="24"/>
        </w:rPr>
        <w:t xml:space="preserve">a jmenuje </w:t>
      </w:r>
      <w:proofErr w:type="gramStart"/>
      <w:r>
        <w:rPr>
          <w:sz w:val="24"/>
          <w:szCs w:val="24"/>
        </w:rPr>
        <w:t>se</w:t>
      </w:r>
      <w:r w:rsidR="002D28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55BEF" w:rsidRPr="002D2872">
        <w:rPr>
          <w:b/>
          <w:sz w:val="24"/>
          <w:szCs w:val="24"/>
        </w:rPr>
        <w:t>Krkonošský</w:t>
      </w:r>
      <w:proofErr w:type="gramEnd"/>
      <w:r w:rsidR="00155BEF" w:rsidRPr="002D2872">
        <w:rPr>
          <w:b/>
          <w:sz w:val="24"/>
          <w:szCs w:val="24"/>
        </w:rPr>
        <w:t xml:space="preserve"> </w:t>
      </w:r>
      <w:r w:rsidR="002D2872" w:rsidRPr="002D2872">
        <w:rPr>
          <w:b/>
          <w:sz w:val="24"/>
          <w:szCs w:val="24"/>
        </w:rPr>
        <w:t>národní park</w:t>
      </w:r>
      <w:r w:rsidR="002D2872">
        <w:rPr>
          <w:b/>
          <w:sz w:val="24"/>
          <w:szCs w:val="24"/>
        </w:rPr>
        <w:t>.</w:t>
      </w:r>
    </w:p>
    <w:p w:rsidR="008202E0" w:rsidRDefault="008202E0" w:rsidP="008202E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Mezinárodní a národní ochrana přírody</w:t>
      </w:r>
    </w:p>
    <w:p w:rsidR="008202E0" w:rsidRPr="00B964BB" w:rsidRDefault="008202E0" w:rsidP="008202E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4"/>
          <w:szCs w:val="24"/>
        </w:rPr>
      </w:pPr>
      <w:r w:rsidRPr="00B964BB">
        <w:rPr>
          <w:sz w:val="24"/>
          <w:szCs w:val="24"/>
        </w:rPr>
        <w:t>mezinárodní</w:t>
      </w:r>
    </w:p>
    <w:p w:rsidR="008202E0" w:rsidRDefault="008202E0" w:rsidP="00613B63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Mezinárodní </w:t>
      </w:r>
      <w:r w:rsidRPr="001A7628">
        <w:rPr>
          <w:sz w:val="24"/>
          <w:szCs w:val="24"/>
        </w:rPr>
        <w:t xml:space="preserve">program UNESCO Man and </w:t>
      </w:r>
      <w:proofErr w:type="spellStart"/>
      <w:r w:rsidRPr="001A7628">
        <w:rPr>
          <w:sz w:val="24"/>
          <w:szCs w:val="24"/>
        </w:rPr>
        <w:t>Biosphere</w:t>
      </w:r>
      <w:proofErr w:type="spellEnd"/>
      <w:r>
        <w:rPr>
          <w:sz w:val="24"/>
          <w:szCs w:val="24"/>
        </w:rPr>
        <w:t xml:space="preserve"> byl vyhlášen v</w:t>
      </w:r>
      <w:r w:rsidR="00613B63">
        <w:rPr>
          <w:sz w:val="24"/>
          <w:szCs w:val="24"/>
        </w:rPr>
        <w:t> </w:t>
      </w:r>
      <w:r>
        <w:rPr>
          <w:sz w:val="24"/>
          <w:szCs w:val="24"/>
        </w:rPr>
        <w:t>roce</w:t>
      </w:r>
      <w:r w:rsidR="00613B63">
        <w:rPr>
          <w:sz w:val="24"/>
          <w:szCs w:val="24"/>
        </w:rPr>
        <w:t xml:space="preserve"> </w:t>
      </w:r>
      <w:r w:rsidR="002D2872" w:rsidRPr="00613B63">
        <w:rPr>
          <w:b/>
          <w:sz w:val="24"/>
          <w:szCs w:val="24"/>
        </w:rPr>
        <w:t>1970</w:t>
      </w:r>
      <w:r w:rsidRPr="00C64CDD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613B63">
        <w:rPr>
          <w:sz w:val="24"/>
          <w:szCs w:val="24"/>
        </w:rPr>
        <w:t> </w:t>
      </w:r>
      <w:r w:rsidR="002D2872">
        <w:rPr>
          <w:sz w:val="24"/>
          <w:szCs w:val="24"/>
        </w:rPr>
        <w:t>jeho cílem je</w:t>
      </w:r>
      <w:r>
        <w:rPr>
          <w:sz w:val="24"/>
          <w:szCs w:val="24"/>
        </w:rPr>
        <w:t xml:space="preserve"> </w:t>
      </w:r>
      <w:r w:rsidR="002D2872" w:rsidRPr="002D2872">
        <w:rPr>
          <w:b/>
          <w:sz w:val="24"/>
          <w:szCs w:val="24"/>
        </w:rPr>
        <w:t>racionální využívání přírodních zdrojů a zlepšení prostředí</w:t>
      </w:r>
      <w:r w:rsidR="00613B63">
        <w:rPr>
          <w:b/>
          <w:sz w:val="24"/>
          <w:szCs w:val="24"/>
        </w:rPr>
        <w:t>.</w:t>
      </w:r>
    </w:p>
    <w:p w:rsidR="008202E0" w:rsidRDefault="008202E0" w:rsidP="002D2872">
      <w:pPr>
        <w:spacing w:line="276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t xml:space="preserve">NATURA 2 000 </w:t>
      </w:r>
      <w:r w:rsidR="00613B63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="00613B63" w:rsidRPr="00613B63">
        <w:rPr>
          <w:b/>
          <w:sz w:val="24"/>
          <w:szCs w:val="24"/>
        </w:rPr>
        <w:t>soustava chráněných území států Evropské unie</w:t>
      </w:r>
      <w:r w:rsidR="00613B63">
        <w:rPr>
          <w:b/>
          <w:sz w:val="24"/>
          <w:szCs w:val="24"/>
        </w:rPr>
        <w:t>.</w:t>
      </w:r>
      <w:r w:rsidR="00613B63">
        <w:rPr>
          <w:sz w:val="24"/>
          <w:szCs w:val="24"/>
        </w:rPr>
        <w:t xml:space="preserve"> </w:t>
      </w:r>
    </w:p>
    <w:p w:rsidR="008202E0" w:rsidRDefault="008202E0" w:rsidP="002D2872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Uveďte příklad území, které do této soustavy patří a leží v našem kraji, uveďte alespoň tři vzácné organismy, které se na tomto území nacházejí:</w:t>
      </w:r>
    </w:p>
    <w:p w:rsidR="008202E0" w:rsidRPr="00613B63" w:rsidRDefault="00613B63" w:rsidP="002D2872">
      <w:pPr>
        <w:spacing w:line="276" w:lineRule="auto"/>
        <w:ind w:left="1080" w:hanging="87"/>
        <w:rPr>
          <w:b/>
          <w:sz w:val="24"/>
          <w:szCs w:val="24"/>
        </w:rPr>
      </w:pPr>
      <w:r w:rsidRPr="00613B63">
        <w:rPr>
          <w:b/>
          <w:sz w:val="24"/>
          <w:szCs w:val="24"/>
        </w:rPr>
        <w:t>Ptačí oblast Broumovsko</w:t>
      </w:r>
      <w:r>
        <w:rPr>
          <w:b/>
          <w:sz w:val="24"/>
          <w:szCs w:val="24"/>
        </w:rPr>
        <w:t xml:space="preserve"> – výr velký, čáp černý, sokol stěhovavý</w:t>
      </w:r>
    </w:p>
    <w:p w:rsidR="008202E0" w:rsidRPr="00C776D8" w:rsidRDefault="00C776D8" w:rsidP="00546881">
      <w:pPr>
        <w:spacing w:line="360" w:lineRule="auto"/>
        <w:ind w:left="993"/>
        <w:rPr>
          <w:b/>
          <w:sz w:val="24"/>
          <w:szCs w:val="24"/>
        </w:rPr>
      </w:pPr>
      <w:r w:rsidRPr="00C776D8">
        <w:rPr>
          <w:b/>
          <w:sz w:val="24"/>
          <w:szCs w:val="24"/>
        </w:rPr>
        <w:t>Krkonošský národní park</w:t>
      </w:r>
      <w:r>
        <w:rPr>
          <w:b/>
          <w:sz w:val="24"/>
          <w:szCs w:val="24"/>
        </w:rPr>
        <w:t xml:space="preserve"> – lilie zlato</w:t>
      </w:r>
      <w:r w:rsidR="00546881">
        <w:rPr>
          <w:b/>
          <w:sz w:val="24"/>
          <w:szCs w:val="24"/>
        </w:rPr>
        <w:t xml:space="preserve">hlavá, lomikámen sněžný, jepice </w:t>
      </w:r>
      <w:r>
        <w:rPr>
          <w:b/>
          <w:sz w:val="24"/>
          <w:szCs w:val="24"/>
        </w:rPr>
        <w:t>krkonošská</w:t>
      </w:r>
    </w:p>
    <w:p w:rsidR="00C776D8" w:rsidRDefault="008202E0" w:rsidP="002D2872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R</w:t>
      </w:r>
      <w:r w:rsidRPr="00A606C8">
        <w:rPr>
          <w:sz w:val="24"/>
          <w:szCs w:val="24"/>
        </w:rPr>
        <w:t>ostlinná banka pro budoucnost</w:t>
      </w:r>
      <w:r>
        <w:rPr>
          <w:sz w:val="24"/>
          <w:szCs w:val="24"/>
        </w:rPr>
        <w:t xml:space="preserve"> byla otevřena v</w:t>
      </w:r>
      <w:r w:rsidR="00C776D8">
        <w:rPr>
          <w:sz w:val="24"/>
          <w:szCs w:val="24"/>
        </w:rPr>
        <w:t> </w:t>
      </w:r>
      <w:proofErr w:type="gramStart"/>
      <w:r>
        <w:rPr>
          <w:sz w:val="24"/>
          <w:szCs w:val="24"/>
        </w:rPr>
        <w:t>roce</w:t>
      </w:r>
      <w:r w:rsidR="00C776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776D8" w:rsidRPr="00C776D8">
        <w:rPr>
          <w:b/>
          <w:sz w:val="24"/>
          <w:szCs w:val="24"/>
        </w:rPr>
        <w:t>2008</w:t>
      </w:r>
      <w:proofErr w:type="gramEnd"/>
      <w:r w:rsidR="00127BEB">
        <w:rPr>
          <w:b/>
          <w:sz w:val="24"/>
          <w:szCs w:val="24"/>
        </w:rPr>
        <w:t xml:space="preserve">. </w:t>
      </w:r>
    </w:p>
    <w:p w:rsidR="00127BEB" w:rsidRDefault="00127BEB" w:rsidP="002D2872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N</w:t>
      </w:r>
      <w:r w:rsidR="008202E0">
        <w:rPr>
          <w:sz w:val="24"/>
          <w:szCs w:val="24"/>
        </w:rPr>
        <w:t xml:space="preserve">achází se na </w:t>
      </w:r>
      <w:proofErr w:type="gramStart"/>
      <w:r w:rsidR="00C776D8">
        <w:rPr>
          <w:sz w:val="24"/>
          <w:szCs w:val="24"/>
        </w:rPr>
        <w:t xml:space="preserve">souostroví </w:t>
      </w:r>
      <w:r>
        <w:rPr>
          <w:sz w:val="24"/>
          <w:szCs w:val="24"/>
        </w:rPr>
        <w:t xml:space="preserve"> </w:t>
      </w:r>
      <w:r w:rsidR="00C776D8" w:rsidRPr="00127BEB">
        <w:rPr>
          <w:b/>
          <w:sz w:val="24"/>
          <w:szCs w:val="24"/>
        </w:rPr>
        <w:t>Špicberky</w:t>
      </w:r>
      <w:proofErr w:type="gramEnd"/>
      <w:r w:rsidR="00C776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202E0" w:rsidRPr="00C776D8">
        <w:rPr>
          <w:sz w:val="24"/>
          <w:szCs w:val="24"/>
        </w:rPr>
        <w:t>v</w:t>
      </w:r>
      <w:r>
        <w:rPr>
          <w:sz w:val="24"/>
          <w:szCs w:val="24"/>
        </w:rPr>
        <w:t xml:space="preserve">  </w:t>
      </w:r>
      <w:r w:rsidRPr="00127BEB">
        <w:rPr>
          <w:b/>
          <w:sz w:val="24"/>
          <w:szCs w:val="24"/>
        </w:rPr>
        <w:t>Norsku</w:t>
      </w:r>
      <w:r>
        <w:rPr>
          <w:sz w:val="24"/>
          <w:szCs w:val="24"/>
        </w:rPr>
        <w:t xml:space="preserve">  </w:t>
      </w:r>
    </w:p>
    <w:p w:rsidR="008202E0" w:rsidRDefault="008202E0" w:rsidP="00127BEB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a slouží k</w:t>
      </w:r>
      <w:r w:rsidR="00127BEB">
        <w:rPr>
          <w:sz w:val="24"/>
          <w:szCs w:val="24"/>
        </w:rPr>
        <w:t xml:space="preserve"> </w:t>
      </w:r>
      <w:r w:rsidR="00127BEB" w:rsidRPr="00127BEB">
        <w:rPr>
          <w:b/>
          <w:sz w:val="24"/>
          <w:szCs w:val="24"/>
        </w:rPr>
        <w:t>zachování zejména potravinářských plodin světa pro budoucnost</w:t>
      </w:r>
      <w:r w:rsidR="00127BEB">
        <w:rPr>
          <w:sz w:val="24"/>
          <w:szCs w:val="24"/>
        </w:rPr>
        <w:t>.</w:t>
      </w:r>
    </w:p>
    <w:p w:rsidR="008202E0" w:rsidRDefault="008202E0" w:rsidP="008202E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 xml:space="preserve">národní </w:t>
      </w:r>
    </w:p>
    <w:p w:rsidR="00127BEB" w:rsidRDefault="008202E0" w:rsidP="002D2872">
      <w:pPr>
        <w:spacing w:line="276" w:lineRule="auto"/>
        <w:ind w:left="993"/>
        <w:rPr>
          <w:bCs/>
          <w:sz w:val="24"/>
          <w:szCs w:val="24"/>
          <w:lang w:val="pl-PL"/>
        </w:rPr>
      </w:pPr>
      <w:r w:rsidRPr="00B964BB">
        <w:rPr>
          <w:bCs/>
          <w:sz w:val="24"/>
          <w:szCs w:val="24"/>
          <w:lang w:val="pl-PL"/>
        </w:rPr>
        <w:t>Zákon 114/92 Sb. O ochraně přírody a krajiny</w:t>
      </w:r>
    </w:p>
    <w:p w:rsidR="008202E0" w:rsidRPr="00B964BB" w:rsidRDefault="008202E0" w:rsidP="002D2872">
      <w:pPr>
        <w:spacing w:line="276" w:lineRule="auto"/>
        <w:ind w:left="993"/>
        <w:rPr>
          <w:sz w:val="24"/>
          <w:szCs w:val="24"/>
        </w:rPr>
      </w:pPr>
      <w:r w:rsidRPr="00B964BB">
        <w:rPr>
          <w:sz w:val="24"/>
          <w:szCs w:val="24"/>
        </w:rPr>
        <w:t xml:space="preserve">popisuje </w:t>
      </w:r>
      <w:r w:rsidRPr="00B964BB">
        <w:rPr>
          <w:bCs/>
          <w:iCs/>
          <w:sz w:val="24"/>
          <w:szCs w:val="24"/>
        </w:rPr>
        <w:t>obecnou a zvláštní ochranu přírody</w:t>
      </w:r>
      <w:r>
        <w:rPr>
          <w:bCs/>
          <w:iCs/>
          <w:sz w:val="24"/>
          <w:szCs w:val="24"/>
        </w:rPr>
        <w:t>, která se týká například:</w:t>
      </w:r>
    </w:p>
    <w:p w:rsidR="008202E0" w:rsidRPr="00127BEB" w:rsidRDefault="008202E0" w:rsidP="002D2872">
      <w:pPr>
        <w:spacing w:line="276" w:lineRule="auto"/>
        <w:ind w:left="993" w:firstLine="87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127BEB" w:rsidRPr="00127BEB">
        <w:rPr>
          <w:b/>
          <w:sz w:val="24"/>
          <w:szCs w:val="24"/>
        </w:rPr>
        <w:t>ochrany společenstev a ekosystémů, ochrany a využití jeskyní,</w:t>
      </w:r>
    </w:p>
    <w:p w:rsidR="008202E0" w:rsidRPr="00127BEB" w:rsidRDefault="00127BEB" w:rsidP="00127BEB">
      <w:pPr>
        <w:spacing w:line="276" w:lineRule="auto"/>
        <w:ind w:left="993" w:firstLine="423"/>
        <w:rPr>
          <w:b/>
          <w:sz w:val="24"/>
          <w:szCs w:val="24"/>
        </w:rPr>
      </w:pPr>
      <w:r w:rsidRPr="00127BEB">
        <w:rPr>
          <w:b/>
          <w:sz w:val="24"/>
          <w:szCs w:val="24"/>
        </w:rPr>
        <w:t>kácení dřevin, přístupu do krajiny, sankcí za jeho porušování, …</w:t>
      </w:r>
    </w:p>
    <w:p w:rsidR="008202E0" w:rsidRDefault="008202E0" w:rsidP="004454EC">
      <w:pPr>
        <w:spacing w:line="360" w:lineRule="auto"/>
        <w:ind w:left="1080" w:hanging="87"/>
        <w:rPr>
          <w:sz w:val="24"/>
          <w:szCs w:val="24"/>
        </w:rPr>
      </w:pPr>
      <w:r>
        <w:rPr>
          <w:sz w:val="24"/>
          <w:szCs w:val="24"/>
        </w:rPr>
        <w:lastRenderedPageBreak/>
        <w:t>Uveďte název instituce v České republice, která vyhlašuje:</w:t>
      </w:r>
    </w:p>
    <w:p w:rsidR="008202E0" w:rsidRDefault="008202E0" w:rsidP="008202E0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 xml:space="preserve">Národní parky </w:t>
      </w:r>
      <w:r w:rsidR="004454EC">
        <w:rPr>
          <w:sz w:val="24"/>
          <w:szCs w:val="24"/>
        </w:rPr>
        <w:t xml:space="preserve"> - </w:t>
      </w:r>
      <w:r w:rsidR="004454EC" w:rsidRPr="004454EC">
        <w:rPr>
          <w:b/>
          <w:sz w:val="24"/>
          <w:szCs w:val="24"/>
        </w:rPr>
        <w:t>Parlament České republiky</w:t>
      </w:r>
      <w:r w:rsidR="004454EC">
        <w:rPr>
          <w:sz w:val="24"/>
          <w:szCs w:val="24"/>
        </w:rPr>
        <w:t xml:space="preserve"> - zákonem</w:t>
      </w:r>
    </w:p>
    <w:p w:rsidR="008202E0" w:rsidRDefault="008202E0" w:rsidP="008202E0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 xml:space="preserve">Chráněné krajinné oblasti </w:t>
      </w:r>
      <w:r w:rsidR="004454EC">
        <w:rPr>
          <w:sz w:val="24"/>
          <w:szCs w:val="24"/>
        </w:rPr>
        <w:t xml:space="preserve"> - </w:t>
      </w:r>
      <w:r w:rsidR="004454EC" w:rsidRPr="004454EC">
        <w:rPr>
          <w:b/>
          <w:sz w:val="24"/>
          <w:szCs w:val="24"/>
        </w:rPr>
        <w:t>vláda České republiky</w:t>
      </w:r>
      <w:r w:rsidR="004454EC">
        <w:rPr>
          <w:sz w:val="24"/>
          <w:szCs w:val="24"/>
        </w:rPr>
        <w:t xml:space="preserve"> - nařízením</w:t>
      </w:r>
    </w:p>
    <w:p w:rsidR="008202E0" w:rsidRDefault="008202E0" w:rsidP="008202E0">
      <w:pPr>
        <w:spacing w:line="276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 xml:space="preserve">Národní přírodní rezervace </w:t>
      </w:r>
      <w:r w:rsidR="004454EC">
        <w:rPr>
          <w:sz w:val="24"/>
          <w:szCs w:val="24"/>
        </w:rPr>
        <w:t xml:space="preserve"> - </w:t>
      </w:r>
      <w:r w:rsidR="004454EC" w:rsidRPr="004454EC">
        <w:rPr>
          <w:b/>
          <w:sz w:val="24"/>
          <w:szCs w:val="24"/>
        </w:rPr>
        <w:t>Ministerstvo životního prostředí</w:t>
      </w:r>
      <w:r w:rsidR="004454EC">
        <w:rPr>
          <w:sz w:val="24"/>
          <w:szCs w:val="24"/>
        </w:rPr>
        <w:t xml:space="preserve"> - vyhláškou</w:t>
      </w:r>
    </w:p>
    <w:p w:rsidR="008202E0" w:rsidRDefault="008202E0" w:rsidP="008202E0">
      <w:pPr>
        <w:spacing w:line="360" w:lineRule="auto"/>
        <w:ind w:left="1080" w:firstLine="336"/>
        <w:rPr>
          <w:sz w:val="24"/>
          <w:szCs w:val="24"/>
        </w:rPr>
      </w:pPr>
      <w:r>
        <w:rPr>
          <w:sz w:val="24"/>
          <w:szCs w:val="24"/>
        </w:rPr>
        <w:t xml:space="preserve">Přírodní rezervace </w:t>
      </w:r>
      <w:r w:rsidR="004454EC">
        <w:rPr>
          <w:sz w:val="24"/>
          <w:szCs w:val="24"/>
        </w:rPr>
        <w:t xml:space="preserve"> - </w:t>
      </w:r>
      <w:r w:rsidR="004454EC" w:rsidRPr="004454EC">
        <w:rPr>
          <w:b/>
          <w:sz w:val="24"/>
          <w:szCs w:val="24"/>
        </w:rPr>
        <w:t>rada příslušného kraje</w:t>
      </w:r>
      <w:r w:rsidR="004454EC">
        <w:rPr>
          <w:sz w:val="24"/>
          <w:szCs w:val="24"/>
        </w:rPr>
        <w:t xml:space="preserve"> - nařízením</w:t>
      </w:r>
    </w:p>
    <w:p w:rsidR="008202E0" w:rsidRDefault="008202E0" w:rsidP="004454EC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Vyjmenujte všechny současné národní parky (NP) České republiky:</w:t>
      </w:r>
    </w:p>
    <w:p w:rsidR="008202E0" w:rsidRPr="004454EC" w:rsidRDefault="008202E0" w:rsidP="004454EC">
      <w:pPr>
        <w:spacing w:line="360" w:lineRule="auto"/>
        <w:ind w:left="993" w:hanging="284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4454EC" w:rsidRPr="004454EC">
        <w:rPr>
          <w:b/>
          <w:sz w:val="24"/>
          <w:szCs w:val="24"/>
        </w:rPr>
        <w:t>Krkonošský národní park, Národní park Šumava, Podyjí, České Švýcarsko.</w:t>
      </w:r>
    </w:p>
    <w:p w:rsidR="008202E0" w:rsidRDefault="008202E0" w:rsidP="004454EC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Napište počet chráněných krajinných oblastí (CHKO) v České republice v současné době a uveďte název té, která leží nejblíže naší škole: </w:t>
      </w:r>
    </w:p>
    <w:p w:rsidR="008202E0" w:rsidRDefault="008202E0" w:rsidP="008202E0">
      <w:pPr>
        <w:spacing w:line="276" w:lineRule="auto"/>
        <w:ind w:left="1134" w:firstLine="6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počet </w:t>
      </w:r>
      <w:r w:rsidR="004454EC">
        <w:rPr>
          <w:sz w:val="24"/>
          <w:szCs w:val="24"/>
        </w:rPr>
        <w:t xml:space="preserve"> </w:t>
      </w:r>
      <w:r w:rsidR="004454EC" w:rsidRPr="00E43C8C">
        <w:rPr>
          <w:b/>
          <w:sz w:val="24"/>
          <w:szCs w:val="24"/>
        </w:rPr>
        <w:t>25</w:t>
      </w:r>
      <w:proofErr w:type="gramEnd"/>
      <w:r w:rsidR="00E43C8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43C8C">
        <w:rPr>
          <w:sz w:val="24"/>
          <w:szCs w:val="24"/>
        </w:rPr>
        <w:tab/>
      </w:r>
      <w:r w:rsidR="00E43C8C">
        <w:rPr>
          <w:sz w:val="24"/>
          <w:szCs w:val="24"/>
        </w:rPr>
        <w:tab/>
      </w:r>
      <w:r w:rsidR="00E43C8C">
        <w:rPr>
          <w:sz w:val="24"/>
          <w:szCs w:val="24"/>
        </w:rPr>
        <w:tab/>
      </w:r>
      <w:r>
        <w:rPr>
          <w:sz w:val="24"/>
          <w:szCs w:val="24"/>
        </w:rPr>
        <w:t xml:space="preserve">název </w:t>
      </w:r>
      <w:r w:rsidR="00E43C8C" w:rsidRPr="00E43C8C">
        <w:rPr>
          <w:b/>
          <w:sz w:val="24"/>
          <w:szCs w:val="24"/>
        </w:rPr>
        <w:t>Broumovsko</w:t>
      </w:r>
    </w:p>
    <w:p w:rsidR="008202E0" w:rsidRDefault="008202E0" w:rsidP="004454EC">
      <w:pPr>
        <w:spacing w:line="276" w:lineRule="auto"/>
        <w:ind w:left="1194" w:hanging="201"/>
        <w:rPr>
          <w:sz w:val="24"/>
          <w:szCs w:val="24"/>
        </w:rPr>
      </w:pPr>
      <w:r>
        <w:rPr>
          <w:sz w:val="24"/>
          <w:szCs w:val="24"/>
        </w:rPr>
        <w:t>Vyjmenujte tři maloplošná území, která se na území této CHKO nacházejí:</w:t>
      </w:r>
    </w:p>
    <w:p w:rsidR="008202E0" w:rsidRPr="00E43C8C" w:rsidRDefault="00E43C8C" w:rsidP="008202E0">
      <w:pPr>
        <w:spacing w:line="360" w:lineRule="auto"/>
        <w:ind w:left="1194"/>
        <w:rPr>
          <w:b/>
          <w:sz w:val="24"/>
          <w:szCs w:val="24"/>
        </w:rPr>
      </w:pPr>
      <w:r w:rsidRPr="00E43C8C">
        <w:rPr>
          <w:b/>
          <w:sz w:val="24"/>
          <w:szCs w:val="24"/>
        </w:rPr>
        <w:t>Broumovské stěny (NPR), Polické stěny (NPP), Kočičí skály (PP)</w:t>
      </w:r>
    </w:p>
    <w:p w:rsidR="008202E0" w:rsidRDefault="008202E0" w:rsidP="004454EC">
      <w:pPr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Vyjmenujte tři druhy rostlin, tři druhy živočichů a tři zajímavosti, které se </w:t>
      </w:r>
      <w:r w:rsidR="00546881">
        <w:rPr>
          <w:sz w:val="24"/>
          <w:szCs w:val="24"/>
        </w:rPr>
        <w:br/>
      </w:r>
      <w:r>
        <w:rPr>
          <w:sz w:val="24"/>
          <w:szCs w:val="24"/>
        </w:rPr>
        <w:t>na území této CHKO nacházejí:</w:t>
      </w:r>
    </w:p>
    <w:p w:rsidR="007E2CC4" w:rsidRDefault="008202E0" w:rsidP="00B66F04">
      <w:pPr>
        <w:spacing w:line="276" w:lineRule="auto"/>
        <w:ind w:left="1194" w:hanging="201"/>
        <w:rPr>
          <w:sz w:val="24"/>
          <w:szCs w:val="24"/>
        </w:rPr>
      </w:pPr>
      <w:r>
        <w:rPr>
          <w:sz w:val="24"/>
          <w:szCs w:val="24"/>
        </w:rPr>
        <w:t xml:space="preserve">rostliny: </w:t>
      </w:r>
      <w:r w:rsidR="007E2CC4" w:rsidRPr="007E2CC4">
        <w:rPr>
          <w:b/>
          <w:sz w:val="24"/>
          <w:szCs w:val="24"/>
        </w:rPr>
        <w:t>mléčivec alpský, violka dvoukvětá, rosnatka okrouhlolistá</w:t>
      </w:r>
    </w:p>
    <w:p w:rsidR="008202E0" w:rsidRDefault="008202E0" w:rsidP="00B66F04">
      <w:pPr>
        <w:spacing w:line="276" w:lineRule="auto"/>
        <w:ind w:left="1194" w:hanging="201"/>
        <w:rPr>
          <w:sz w:val="24"/>
          <w:szCs w:val="24"/>
        </w:rPr>
      </w:pPr>
      <w:r>
        <w:rPr>
          <w:sz w:val="24"/>
          <w:szCs w:val="24"/>
        </w:rPr>
        <w:t xml:space="preserve">živočichové: </w:t>
      </w:r>
      <w:r w:rsidR="007E2CC4">
        <w:rPr>
          <w:sz w:val="24"/>
          <w:szCs w:val="24"/>
        </w:rPr>
        <w:t>j</w:t>
      </w:r>
      <w:r w:rsidR="007E2CC4" w:rsidRPr="007E2CC4">
        <w:rPr>
          <w:b/>
          <w:sz w:val="24"/>
          <w:szCs w:val="24"/>
        </w:rPr>
        <w:t>eštěrka živorodá, modrásek bahenní, vydra říční</w:t>
      </w:r>
    </w:p>
    <w:p w:rsidR="008202E0" w:rsidRDefault="008202E0" w:rsidP="00B66F04">
      <w:pPr>
        <w:spacing w:line="480" w:lineRule="auto"/>
        <w:ind w:left="1194" w:hanging="201"/>
        <w:rPr>
          <w:sz w:val="24"/>
          <w:szCs w:val="24"/>
        </w:rPr>
      </w:pPr>
      <w:r>
        <w:rPr>
          <w:sz w:val="24"/>
          <w:szCs w:val="24"/>
        </w:rPr>
        <w:t xml:space="preserve">zajímavosti: </w:t>
      </w:r>
      <w:r w:rsidR="007E2CC4" w:rsidRPr="00B66F04">
        <w:rPr>
          <w:b/>
          <w:sz w:val="24"/>
          <w:szCs w:val="24"/>
        </w:rPr>
        <w:t>památn</w:t>
      </w:r>
      <w:r w:rsidR="00B66F04">
        <w:rPr>
          <w:b/>
          <w:sz w:val="24"/>
          <w:szCs w:val="24"/>
        </w:rPr>
        <w:t>é</w:t>
      </w:r>
      <w:r w:rsidR="007E2CC4" w:rsidRPr="00B66F04">
        <w:rPr>
          <w:b/>
          <w:sz w:val="24"/>
          <w:szCs w:val="24"/>
        </w:rPr>
        <w:t xml:space="preserve"> strom</w:t>
      </w:r>
      <w:r w:rsidR="00B66F04">
        <w:rPr>
          <w:b/>
          <w:sz w:val="24"/>
          <w:szCs w:val="24"/>
        </w:rPr>
        <w:t>y</w:t>
      </w:r>
      <w:r w:rsidR="007E2CC4" w:rsidRPr="00B66F04">
        <w:rPr>
          <w:b/>
          <w:sz w:val="24"/>
          <w:szCs w:val="24"/>
        </w:rPr>
        <w:t>, Farní stráň s kamenný</w:t>
      </w:r>
      <w:r w:rsidR="000F69E0">
        <w:rPr>
          <w:b/>
          <w:sz w:val="24"/>
          <w:szCs w:val="24"/>
        </w:rPr>
        <w:t>m</w:t>
      </w:r>
      <w:r w:rsidR="007E2CC4" w:rsidRPr="00B66F04">
        <w:rPr>
          <w:b/>
          <w:sz w:val="24"/>
          <w:szCs w:val="24"/>
        </w:rPr>
        <w:t xml:space="preserve"> mořem,</w:t>
      </w:r>
      <w:r w:rsidR="00B66F04" w:rsidRPr="00B66F04">
        <w:rPr>
          <w:b/>
          <w:sz w:val="24"/>
          <w:szCs w:val="24"/>
        </w:rPr>
        <w:t xml:space="preserve"> stolové hory</w:t>
      </w:r>
    </w:p>
    <w:p w:rsidR="008202E0" w:rsidRPr="002A6C51" w:rsidRDefault="008202E0" w:rsidP="008202E0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 w:rsidRPr="002A6C51">
        <w:rPr>
          <w:b/>
          <w:sz w:val="24"/>
          <w:szCs w:val="24"/>
        </w:rPr>
        <w:t>Poslání ochrany přírody</w:t>
      </w:r>
    </w:p>
    <w:p w:rsidR="008202E0" w:rsidRDefault="008202E0" w:rsidP="008202E0">
      <w:pPr>
        <w:spacing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Do doplňovačky napište názvy chráněných krajinných oblastí České republiky:</w:t>
      </w:r>
    </w:p>
    <w:tbl>
      <w:tblPr>
        <w:tblStyle w:val="Mkatabulky"/>
        <w:tblpPr w:leftFromText="141" w:rightFromText="141" w:vertAnchor="text" w:horzAnchor="margin" w:tblpXSpec="center" w:tblpY="76"/>
        <w:tblW w:w="0" w:type="auto"/>
        <w:tblLook w:val="04A0" w:firstRow="1" w:lastRow="0" w:firstColumn="1" w:lastColumn="0" w:noHBand="0" w:noVBand="1"/>
      </w:tblPr>
      <w:tblGrid>
        <w:gridCol w:w="350"/>
        <w:gridCol w:w="340"/>
        <w:gridCol w:w="350"/>
        <w:gridCol w:w="346"/>
        <w:gridCol w:w="361"/>
        <w:gridCol w:w="350"/>
        <w:gridCol w:w="366"/>
        <w:gridCol w:w="372"/>
        <w:gridCol w:w="346"/>
        <w:gridCol w:w="340"/>
        <w:gridCol w:w="346"/>
        <w:gridCol w:w="357"/>
      </w:tblGrid>
      <w:tr w:rsidR="008202E0" w:rsidTr="00CF3B2A">
        <w:trPr>
          <w:trHeight w:val="340"/>
        </w:trPr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06281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06281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06281"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36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761" w:type="dxa"/>
            <w:gridSpan w:val="5"/>
            <w:tcBorders>
              <w:top w:val="nil"/>
              <w:right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202E0" w:rsidTr="00CF3B2A">
        <w:trPr>
          <w:trHeight w:val="340"/>
        </w:trPr>
        <w:tc>
          <w:tcPr>
            <w:tcW w:w="690" w:type="dxa"/>
            <w:gridSpan w:val="2"/>
            <w:tcBorders>
              <w:left w:val="nil"/>
              <w:bottom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</w:t>
            </w:r>
          </w:p>
        </w:tc>
        <w:tc>
          <w:tcPr>
            <w:tcW w:w="36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</w:p>
        </w:tc>
        <w:tc>
          <w:tcPr>
            <w:tcW w:w="372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4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46" w:type="dxa"/>
          </w:tcPr>
          <w:p w:rsidR="008202E0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57" w:type="dxa"/>
          </w:tcPr>
          <w:p w:rsidR="008202E0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</w:t>
            </w:r>
          </w:p>
        </w:tc>
      </w:tr>
      <w:tr w:rsidR="008202E0" w:rsidTr="00CF3B2A">
        <w:trPr>
          <w:trHeight w:val="340"/>
        </w:trPr>
        <w:tc>
          <w:tcPr>
            <w:tcW w:w="690" w:type="dxa"/>
            <w:gridSpan w:val="2"/>
            <w:tcBorders>
              <w:top w:val="nil"/>
              <w:left w:val="nil"/>
              <w:bottom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Á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6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372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1389" w:type="dxa"/>
            <w:gridSpan w:val="4"/>
            <w:tcBorders>
              <w:bottom w:val="nil"/>
              <w:right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202E0" w:rsidTr="00CF3B2A">
        <w:trPr>
          <w:trHeight w:val="340"/>
        </w:trPr>
        <w:tc>
          <w:tcPr>
            <w:tcW w:w="350" w:type="dxa"/>
            <w:tcBorders>
              <w:top w:val="nil"/>
              <w:left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6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Í</w:t>
            </w:r>
          </w:p>
        </w:tc>
        <w:tc>
          <w:tcPr>
            <w:tcW w:w="372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4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043" w:type="dxa"/>
            <w:gridSpan w:val="3"/>
            <w:tcBorders>
              <w:top w:val="nil"/>
              <w:bottom w:val="nil"/>
              <w:right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202E0" w:rsidTr="00CF3B2A">
        <w:trPr>
          <w:trHeight w:val="340"/>
        </w:trPr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Í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127" w:type="dxa"/>
            <w:gridSpan w:val="6"/>
            <w:tcBorders>
              <w:top w:val="nil"/>
              <w:bottom w:val="nil"/>
              <w:right w:val="nil"/>
            </w:tcBorders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202E0" w:rsidTr="00CF3B2A">
        <w:trPr>
          <w:gridAfter w:val="1"/>
          <w:wAfter w:w="357" w:type="dxa"/>
          <w:trHeight w:val="340"/>
        </w:trPr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</w:t>
            </w: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Í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</w:p>
        </w:tc>
        <w:tc>
          <w:tcPr>
            <w:tcW w:w="346" w:type="dxa"/>
            <w:shd w:val="clear" w:color="auto" w:fill="A6A6A6" w:themeFill="background1" w:themeFillShade="A6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É</w:t>
            </w:r>
          </w:p>
        </w:tc>
        <w:tc>
          <w:tcPr>
            <w:tcW w:w="361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</w:p>
        </w:tc>
        <w:tc>
          <w:tcPr>
            <w:tcW w:w="35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6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</w:t>
            </w:r>
          </w:p>
        </w:tc>
        <w:tc>
          <w:tcPr>
            <w:tcW w:w="372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</w:p>
        </w:tc>
        <w:tc>
          <w:tcPr>
            <w:tcW w:w="34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40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</w:p>
        </w:tc>
        <w:tc>
          <w:tcPr>
            <w:tcW w:w="346" w:type="dxa"/>
          </w:tcPr>
          <w:p w:rsidR="008202E0" w:rsidRPr="00B06281" w:rsidRDefault="008202E0" w:rsidP="00CF3B2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</w:tr>
    </w:tbl>
    <w:p w:rsidR="008202E0" w:rsidRDefault="008202E0" w:rsidP="008202E0">
      <w:pPr>
        <w:spacing w:line="276" w:lineRule="auto"/>
        <w:ind w:left="6372"/>
        <w:rPr>
          <w:sz w:val="24"/>
          <w:szCs w:val="24"/>
        </w:rPr>
      </w:pPr>
    </w:p>
    <w:p w:rsidR="008202E0" w:rsidRDefault="008202E0" w:rsidP="008202E0">
      <w:pPr>
        <w:spacing w:line="276" w:lineRule="auto"/>
        <w:ind w:left="6372"/>
        <w:rPr>
          <w:sz w:val="24"/>
          <w:szCs w:val="24"/>
        </w:rPr>
      </w:pPr>
    </w:p>
    <w:p w:rsidR="008202E0" w:rsidRDefault="008202E0" w:rsidP="008202E0">
      <w:pPr>
        <w:spacing w:line="276" w:lineRule="auto"/>
        <w:ind w:left="6372"/>
        <w:rPr>
          <w:sz w:val="24"/>
          <w:szCs w:val="24"/>
        </w:rPr>
      </w:pPr>
    </w:p>
    <w:p w:rsidR="008202E0" w:rsidRPr="00B06281" w:rsidRDefault="008202E0" w:rsidP="008202E0">
      <w:pPr>
        <w:spacing w:line="276" w:lineRule="auto"/>
        <w:ind w:left="6372"/>
        <w:rPr>
          <w:sz w:val="16"/>
          <w:szCs w:val="16"/>
        </w:rPr>
      </w:pPr>
    </w:p>
    <w:p w:rsidR="008202E0" w:rsidRDefault="008202E0" w:rsidP="008202E0">
      <w:pPr>
        <w:spacing w:line="276" w:lineRule="auto"/>
        <w:ind w:left="6372"/>
        <w:rPr>
          <w:sz w:val="24"/>
          <w:szCs w:val="24"/>
        </w:rPr>
      </w:pPr>
    </w:p>
    <w:p w:rsidR="008202E0" w:rsidRDefault="008202E0" w:rsidP="008202E0">
      <w:pPr>
        <w:spacing w:line="276" w:lineRule="auto"/>
        <w:ind w:left="6372"/>
        <w:rPr>
          <w:sz w:val="24"/>
          <w:szCs w:val="24"/>
        </w:rPr>
      </w:pPr>
    </w:p>
    <w:p w:rsidR="008202E0" w:rsidRPr="001A7628" w:rsidRDefault="008202E0" w:rsidP="008202E0">
      <w:pPr>
        <w:spacing w:line="48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 dvě slova</w:t>
      </w:r>
    </w:p>
    <w:p w:rsidR="008202E0" w:rsidRPr="000E1B1E" w:rsidRDefault="008202E0" w:rsidP="008202E0">
      <w:pPr>
        <w:rPr>
          <w:b/>
          <w:sz w:val="24"/>
          <w:szCs w:val="24"/>
        </w:rPr>
      </w:pPr>
      <w:r w:rsidRPr="000E1B1E">
        <w:rPr>
          <w:sz w:val="24"/>
          <w:szCs w:val="24"/>
        </w:rPr>
        <w:t>Nejdůleži</w:t>
      </w:r>
      <w:bookmarkStart w:id="0" w:name="_GoBack"/>
      <w:bookmarkEnd w:id="0"/>
      <w:r w:rsidRPr="000E1B1E">
        <w:rPr>
          <w:sz w:val="24"/>
          <w:szCs w:val="24"/>
        </w:rPr>
        <w:t xml:space="preserve">tějším posláním ochrany přírody je </w:t>
      </w:r>
      <w:r>
        <w:rPr>
          <w:b/>
          <w:sz w:val="24"/>
          <w:szCs w:val="24"/>
        </w:rPr>
        <w:t>zachovat to</w:t>
      </w:r>
      <w:r w:rsidR="004454EC">
        <w:rPr>
          <w:b/>
          <w:sz w:val="24"/>
          <w:szCs w:val="24"/>
        </w:rPr>
        <w:t xml:space="preserve"> KRÁSNÉ</w:t>
      </w:r>
      <w:r>
        <w:rPr>
          <w:b/>
          <w:sz w:val="24"/>
          <w:szCs w:val="24"/>
        </w:rPr>
        <w:t>, co nám ještě zbylo.</w:t>
      </w:r>
    </w:p>
    <w:sectPr w:rsidR="008202E0" w:rsidRPr="000E1B1E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45" w:rsidRDefault="000E2345" w:rsidP="00CA6778">
      <w:pPr>
        <w:spacing w:before="0" w:after="0"/>
      </w:pPr>
      <w:r>
        <w:separator/>
      </w:r>
    </w:p>
  </w:endnote>
  <w:endnote w:type="continuationSeparator" w:id="0">
    <w:p w:rsidR="000E2345" w:rsidRDefault="000E234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45" w:rsidRDefault="000E2345" w:rsidP="00CA6778">
      <w:pPr>
        <w:spacing w:before="0" w:after="0"/>
      </w:pPr>
      <w:r>
        <w:separator/>
      </w:r>
    </w:p>
  </w:footnote>
  <w:footnote w:type="continuationSeparator" w:id="0">
    <w:p w:rsidR="000E2345" w:rsidRDefault="000E234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F6C"/>
    <w:multiLevelType w:val="hybridMultilevel"/>
    <w:tmpl w:val="77E878AC"/>
    <w:lvl w:ilvl="0" w:tplc="9B208A5C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3" w:hanging="360"/>
      </w:pPr>
    </w:lvl>
    <w:lvl w:ilvl="2" w:tplc="0405001B" w:tentative="1">
      <w:start w:val="1"/>
      <w:numFmt w:val="lowerRoman"/>
      <w:lvlText w:val="%3."/>
      <w:lvlJc w:val="right"/>
      <w:pPr>
        <w:ind w:left="2853" w:hanging="180"/>
      </w:pPr>
    </w:lvl>
    <w:lvl w:ilvl="3" w:tplc="0405000F" w:tentative="1">
      <w:start w:val="1"/>
      <w:numFmt w:val="decimal"/>
      <w:lvlText w:val="%4."/>
      <w:lvlJc w:val="left"/>
      <w:pPr>
        <w:ind w:left="3573" w:hanging="360"/>
      </w:pPr>
    </w:lvl>
    <w:lvl w:ilvl="4" w:tplc="04050019" w:tentative="1">
      <w:start w:val="1"/>
      <w:numFmt w:val="lowerLetter"/>
      <w:lvlText w:val="%5."/>
      <w:lvlJc w:val="left"/>
      <w:pPr>
        <w:ind w:left="4293" w:hanging="360"/>
      </w:pPr>
    </w:lvl>
    <w:lvl w:ilvl="5" w:tplc="0405001B" w:tentative="1">
      <w:start w:val="1"/>
      <w:numFmt w:val="lowerRoman"/>
      <w:lvlText w:val="%6."/>
      <w:lvlJc w:val="right"/>
      <w:pPr>
        <w:ind w:left="5013" w:hanging="180"/>
      </w:pPr>
    </w:lvl>
    <w:lvl w:ilvl="6" w:tplc="0405000F" w:tentative="1">
      <w:start w:val="1"/>
      <w:numFmt w:val="decimal"/>
      <w:lvlText w:val="%7."/>
      <w:lvlJc w:val="left"/>
      <w:pPr>
        <w:ind w:left="5733" w:hanging="360"/>
      </w:pPr>
    </w:lvl>
    <w:lvl w:ilvl="7" w:tplc="04050019" w:tentative="1">
      <w:start w:val="1"/>
      <w:numFmt w:val="lowerLetter"/>
      <w:lvlText w:val="%8."/>
      <w:lvlJc w:val="left"/>
      <w:pPr>
        <w:ind w:left="6453" w:hanging="360"/>
      </w:pPr>
    </w:lvl>
    <w:lvl w:ilvl="8" w:tplc="040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>
    <w:nsid w:val="0BF30B5C"/>
    <w:multiLevelType w:val="hybridMultilevel"/>
    <w:tmpl w:val="5E02E574"/>
    <w:lvl w:ilvl="0" w:tplc="ACC2FE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8135548"/>
    <w:multiLevelType w:val="hybridMultilevel"/>
    <w:tmpl w:val="5B94D736"/>
    <w:lvl w:ilvl="0" w:tplc="DEA041C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D30C9C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C1F38"/>
    <w:multiLevelType w:val="hybridMultilevel"/>
    <w:tmpl w:val="2AD46C6E"/>
    <w:lvl w:ilvl="0" w:tplc="994C97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359AA"/>
    <w:multiLevelType w:val="hybridMultilevel"/>
    <w:tmpl w:val="A332627E"/>
    <w:lvl w:ilvl="0" w:tplc="E2C8949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2199"/>
    <w:rsid w:val="000A77FC"/>
    <w:rsid w:val="000B29B4"/>
    <w:rsid w:val="000E2345"/>
    <w:rsid w:val="000E3F81"/>
    <w:rsid w:val="000F69E0"/>
    <w:rsid w:val="0012078B"/>
    <w:rsid w:val="00127BEB"/>
    <w:rsid w:val="00147515"/>
    <w:rsid w:val="0015164B"/>
    <w:rsid w:val="00153F6D"/>
    <w:rsid w:val="00155BEF"/>
    <w:rsid w:val="0017080B"/>
    <w:rsid w:val="00182CD5"/>
    <w:rsid w:val="001E561C"/>
    <w:rsid w:val="00235DCF"/>
    <w:rsid w:val="0024769E"/>
    <w:rsid w:val="00247D1D"/>
    <w:rsid w:val="00252D2D"/>
    <w:rsid w:val="0027320D"/>
    <w:rsid w:val="00281EB3"/>
    <w:rsid w:val="002D2872"/>
    <w:rsid w:val="002E0FF2"/>
    <w:rsid w:val="00307C7E"/>
    <w:rsid w:val="003122AF"/>
    <w:rsid w:val="00375125"/>
    <w:rsid w:val="003A16F0"/>
    <w:rsid w:val="003C040B"/>
    <w:rsid w:val="003C0B54"/>
    <w:rsid w:val="003D1D48"/>
    <w:rsid w:val="003F0C76"/>
    <w:rsid w:val="00441154"/>
    <w:rsid w:val="004454EC"/>
    <w:rsid w:val="004513CC"/>
    <w:rsid w:val="00465F39"/>
    <w:rsid w:val="004B0AD8"/>
    <w:rsid w:val="004E56FF"/>
    <w:rsid w:val="00515B97"/>
    <w:rsid w:val="00523B64"/>
    <w:rsid w:val="00546881"/>
    <w:rsid w:val="005753BA"/>
    <w:rsid w:val="005D41B4"/>
    <w:rsid w:val="005D4579"/>
    <w:rsid w:val="00613B63"/>
    <w:rsid w:val="00627384"/>
    <w:rsid w:val="006347FB"/>
    <w:rsid w:val="00636AD8"/>
    <w:rsid w:val="006515B1"/>
    <w:rsid w:val="006516F6"/>
    <w:rsid w:val="00666590"/>
    <w:rsid w:val="006836B9"/>
    <w:rsid w:val="00684206"/>
    <w:rsid w:val="006A2EFB"/>
    <w:rsid w:val="006B5FD4"/>
    <w:rsid w:val="006D4126"/>
    <w:rsid w:val="006F5692"/>
    <w:rsid w:val="007269D6"/>
    <w:rsid w:val="00737F84"/>
    <w:rsid w:val="007A5120"/>
    <w:rsid w:val="007E074D"/>
    <w:rsid w:val="007E2CC4"/>
    <w:rsid w:val="008202E0"/>
    <w:rsid w:val="00847FF6"/>
    <w:rsid w:val="00856D9B"/>
    <w:rsid w:val="008760BC"/>
    <w:rsid w:val="008B62E7"/>
    <w:rsid w:val="008C127A"/>
    <w:rsid w:val="00911ED3"/>
    <w:rsid w:val="00947E9C"/>
    <w:rsid w:val="00970B6F"/>
    <w:rsid w:val="009711A6"/>
    <w:rsid w:val="009A030F"/>
    <w:rsid w:val="009A2398"/>
    <w:rsid w:val="009C4CEF"/>
    <w:rsid w:val="009C77DA"/>
    <w:rsid w:val="009E4B60"/>
    <w:rsid w:val="00A4177B"/>
    <w:rsid w:val="00A6335B"/>
    <w:rsid w:val="00A83DB4"/>
    <w:rsid w:val="00AA3F06"/>
    <w:rsid w:val="00AB2EF9"/>
    <w:rsid w:val="00B05A6F"/>
    <w:rsid w:val="00B076A1"/>
    <w:rsid w:val="00B10CF3"/>
    <w:rsid w:val="00B66F04"/>
    <w:rsid w:val="00B7482F"/>
    <w:rsid w:val="00B75396"/>
    <w:rsid w:val="00B8234D"/>
    <w:rsid w:val="00B92F4D"/>
    <w:rsid w:val="00BA0FB5"/>
    <w:rsid w:val="00BA6555"/>
    <w:rsid w:val="00BB069F"/>
    <w:rsid w:val="00BD446E"/>
    <w:rsid w:val="00BF5ADC"/>
    <w:rsid w:val="00C06C2D"/>
    <w:rsid w:val="00C17E50"/>
    <w:rsid w:val="00C56DD9"/>
    <w:rsid w:val="00C776D8"/>
    <w:rsid w:val="00C80BDF"/>
    <w:rsid w:val="00CA6778"/>
    <w:rsid w:val="00CA68AF"/>
    <w:rsid w:val="00CC7ADA"/>
    <w:rsid w:val="00D043BB"/>
    <w:rsid w:val="00D334C2"/>
    <w:rsid w:val="00DA77F5"/>
    <w:rsid w:val="00E219E5"/>
    <w:rsid w:val="00E43C8C"/>
    <w:rsid w:val="00E477D7"/>
    <w:rsid w:val="00E52BB0"/>
    <w:rsid w:val="00ED77F3"/>
    <w:rsid w:val="00EE0337"/>
    <w:rsid w:val="00F01921"/>
    <w:rsid w:val="00F23263"/>
    <w:rsid w:val="00F44E65"/>
    <w:rsid w:val="00F82755"/>
    <w:rsid w:val="00FA0C0A"/>
    <w:rsid w:val="00FB08FF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OdstavecChar">
    <w:name w:val="@Odstavec Char"/>
    <w:basedOn w:val="Standardnpsmoodstavce"/>
    <w:link w:val="Odstavec"/>
    <w:locked/>
    <w:rsid w:val="00E219E5"/>
    <w:rPr>
      <w:rFonts w:ascii="Cambria" w:eastAsia="Times New Roman" w:hAnsi="Cambria"/>
      <w:sz w:val="24"/>
      <w:szCs w:val="24"/>
    </w:rPr>
  </w:style>
  <w:style w:type="paragraph" w:customStyle="1" w:styleId="Odstavec">
    <w:name w:val="@Odstavec"/>
    <w:basedOn w:val="Normln"/>
    <w:link w:val="OdstavecChar"/>
    <w:qFormat/>
    <w:rsid w:val="00E219E5"/>
    <w:pPr>
      <w:spacing w:line="264" w:lineRule="auto"/>
      <w:jc w:val="both"/>
    </w:pPr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108</TotalTime>
  <Pages>3</Pages>
  <Words>410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5</cp:revision>
  <dcterms:created xsi:type="dcterms:W3CDTF">2014-05-22T21:45:00Z</dcterms:created>
  <dcterms:modified xsi:type="dcterms:W3CDTF">2014-06-04T12:28:00Z</dcterms:modified>
</cp:coreProperties>
</file>