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75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Ochrana přírody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F55758">
        <w:rPr>
          <w:rFonts w:ascii="Comic Sans MS" w:hAnsi="Comic Sans MS"/>
          <w:b/>
          <w:sz w:val="32"/>
          <w:szCs w:val="32"/>
        </w:rPr>
        <w:t>Ochrana přírody</w:t>
      </w:r>
    </w:p>
    <w:p w:rsidR="002A6C51" w:rsidRPr="002A6C51" w:rsidRDefault="002A6C51" w:rsidP="00B05A6F">
      <w:pPr>
        <w:jc w:val="center"/>
        <w:rPr>
          <w:rFonts w:ascii="Comic Sans MS" w:hAnsi="Comic Sans MS"/>
          <w:b/>
          <w:sz w:val="16"/>
          <w:szCs w:val="16"/>
        </w:rPr>
      </w:pPr>
    </w:p>
    <w:p w:rsidR="001A7628" w:rsidRPr="0014429E" w:rsidRDefault="00B964BB" w:rsidP="001A7628">
      <w:pPr>
        <w:spacing w:line="360" w:lineRule="auto"/>
        <w:ind w:left="360" w:firstLine="348"/>
        <w:rPr>
          <w:b/>
          <w:sz w:val="24"/>
          <w:szCs w:val="24"/>
        </w:rPr>
      </w:pPr>
      <w:r>
        <w:rPr>
          <w:b/>
          <w:sz w:val="24"/>
          <w:szCs w:val="24"/>
        </w:rPr>
        <w:t>Na základě vlastních znalostí nebo v</w:t>
      </w:r>
      <w:r w:rsidR="001A7628" w:rsidRPr="0014429E">
        <w:rPr>
          <w:b/>
          <w:sz w:val="24"/>
          <w:szCs w:val="24"/>
        </w:rPr>
        <w:t>yhled</w:t>
      </w:r>
      <w:r>
        <w:rPr>
          <w:b/>
          <w:sz w:val="24"/>
          <w:szCs w:val="24"/>
        </w:rPr>
        <w:t xml:space="preserve">áním na internetu </w:t>
      </w:r>
      <w:r w:rsidR="001A7628" w:rsidRPr="0014429E">
        <w:rPr>
          <w:b/>
          <w:sz w:val="24"/>
          <w:szCs w:val="24"/>
        </w:rPr>
        <w:t>doplňte:</w:t>
      </w:r>
    </w:p>
    <w:p w:rsidR="00B17E07" w:rsidRPr="001049F5" w:rsidRDefault="00FE3913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Historie ochrany přírody</w:t>
      </w:r>
    </w:p>
    <w:p w:rsidR="00B51A03" w:rsidRDefault="00FE3913" w:rsidP="002A6C51">
      <w:pPr>
        <w:spacing w:line="276" w:lineRule="auto"/>
        <w:ind w:left="709" w:hanging="1"/>
        <w:rPr>
          <w:sz w:val="24"/>
          <w:szCs w:val="24"/>
        </w:rPr>
      </w:pPr>
      <w:r>
        <w:rPr>
          <w:sz w:val="24"/>
          <w:szCs w:val="24"/>
        </w:rPr>
        <w:t xml:space="preserve">Ochrana </w:t>
      </w:r>
      <w:proofErr w:type="gramStart"/>
      <w:r>
        <w:rPr>
          <w:sz w:val="24"/>
          <w:szCs w:val="24"/>
        </w:rPr>
        <w:t>přírody</w:t>
      </w:r>
      <w:r w:rsidR="003C31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= </w:t>
      </w:r>
      <w:r w:rsidR="00B51A03">
        <w:rPr>
          <w:sz w:val="24"/>
          <w:szCs w:val="24"/>
        </w:rPr>
        <w:t xml:space="preserve"> …</w:t>
      </w:r>
      <w:proofErr w:type="gramEnd"/>
      <w:r w:rsidR="00B51A03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………………………………………………</w:t>
      </w:r>
      <w:r w:rsidR="00B51A03">
        <w:rPr>
          <w:sz w:val="24"/>
          <w:szCs w:val="24"/>
        </w:rPr>
        <w:t xml:space="preserve"> </w:t>
      </w:r>
      <w:r>
        <w:rPr>
          <w:sz w:val="24"/>
          <w:szCs w:val="24"/>
        </w:rPr>
        <w:t>Účelem ochrany přírody je ochrana</w:t>
      </w:r>
      <w:r w:rsidR="00B51A03">
        <w:rPr>
          <w:sz w:val="24"/>
          <w:szCs w:val="24"/>
        </w:rPr>
        <w:t xml:space="preserve"> ……………………</w:t>
      </w:r>
      <w:r>
        <w:rPr>
          <w:sz w:val="24"/>
          <w:szCs w:val="24"/>
        </w:rPr>
        <w:t>…………………………</w:t>
      </w:r>
    </w:p>
    <w:p w:rsidR="00FE3913" w:rsidRDefault="00FE3913" w:rsidP="003C3105">
      <w:pPr>
        <w:ind w:left="709" w:hanging="1"/>
        <w:rPr>
          <w:sz w:val="24"/>
          <w:szCs w:val="24"/>
        </w:rPr>
      </w:pPr>
      <w:r>
        <w:rPr>
          <w:sz w:val="24"/>
          <w:szCs w:val="24"/>
        </w:rPr>
        <w:t>První národní park na světě byl vyhlášen v roce ………</w:t>
      </w:r>
      <w:proofErr w:type="gramStart"/>
      <w:r>
        <w:rPr>
          <w:sz w:val="24"/>
          <w:szCs w:val="24"/>
        </w:rPr>
        <w:t>…</w:t>
      </w:r>
      <w:r w:rsidR="00C64CDD">
        <w:rPr>
          <w:sz w:val="24"/>
          <w:szCs w:val="24"/>
        </w:rPr>
        <w:t>..…</w:t>
      </w:r>
      <w:proofErr w:type="gramEnd"/>
      <w:r w:rsidR="00C64CD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C3105">
        <w:rPr>
          <w:sz w:val="24"/>
          <w:szCs w:val="24"/>
        </w:rPr>
        <w:t>leží na území</w:t>
      </w:r>
    </w:p>
    <w:p w:rsidR="003C3105" w:rsidRDefault="003C3105" w:rsidP="003C3105">
      <w:pPr>
        <w:ind w:left="709" w:hanging="1"/>
        <w:rPr>
          <w:sz w:val="24"/>
          <w:szCs w:val="24"/>
        </w:rPr>
      </w:pPr>
      <w:r>
        <w:rPr>
          <w:sz w:val="24"/>
          <w:szCs w:val="24"/>
        </w:rPr>
        <w:t>………………………… a jmenuje se ………………………………………………</w:t>
      </w:r>
    </w:p>
    <w:p w:rsidR="00A057BE" w:rsidRDefault="003C3105" w:rsidP="003C3105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První národní park v České republice byl vyhlášen v roce ………………</w:t>
      </w:r>
      <w:r w:rsidR="00C64CDD">
        <w:rPr>
          <w:sz w:val="24"/>
          <w:szCs w:val="24"/>
        </w:rPr>
        <w:t>…….</w:t>
      </w:r>
    </w:p>
    <w:p w:rsidR="003C3105" w:rsidRPr="00BB2FBF" w:rsidRDefault="003C3105" w:rsidP="00B51A03">
      <w:pPr>
        <w:spacing w:line="360" w:lineRule="auto"/>
        <w:ind w:left="360" w:firstLine="348"/>
        <w:rPr>
          <w:sz w:val="24"/>
          <w:szCs w:val="24"/>
        </w:rPr>
      </w:pPr>
      <w:r>
        <w:rPr>
          <w:sz w:val="24"/>
          <w:szCs w:val="24"/>
        </w:rPr>
        <w:t>a jmenuje se …………………………………………………………</w:t>
      </w:r>
      <w:proofErr w:type="gramStart"/>
      <w:r>
        <w:rPr>
          <w:sz w:val="24"/>
          <w:szCs w:val="24"/>
        </w:rPr>
        <w:t>…..</w:t>
      </w:r>
      <w:proofErr w:type="gramEnd"/>
    </w:p>
    <w:p w:rsidR="00BB2FBF" w:rsidRDefault="001A7628" w:rsidP="000034D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Mezinárodní a národní ochrana přírody</w:t>
      </w:r>
    </w:p>
    <w:p w:rsidR="00AB43B9" w:rsidRPr="00B964BB" w:rsidRDefault="00A606C8" w:rsidP="00B964BB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4"/>
          <w:szCs w:val="24"/>
        </w:rPr>
      </w:pPr>
      <w:r w:rsidRPr="00B964BB">
        <w:rPr>
          <w:sz w:val="24"/>
          <w:szCs w:val="24"/>
        </w:rPr>
        <w:t>m</w:t>
      </w:r>
      <w:r w:rsidR="001A7628" w:rsidRPr="00B964BB">
        <w:rPr>
          <w:sz w:val="24"/>
          <w:szCs w:val="24"/>
        </w:rPr>
        <w:t>ezinárodní</w:t>
      </w:r>
    </w:p>
    <w:p w:rsidR="007705FE" w:rsidRDefault="00C64CDD" w:rsidP="002D4840">
      <w:pPr>
        <w:spacing w:line="276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t xml:space="preserve">Mezinárodní </w:t>
      </w:r>
      <w:r w:rsidR="0014429E" w:rsidRPr="001A7628">
        <w:rPr>
          <w:sz w:val="24"/>
          <w:szCs w:val="24"/>
        </w:rPr>
        <w:t xml:space="preserve">program UNESCO Man and </w:t>
      </w:r>
      <w:proofErr w:type="spellStart"/>
      <w:r w:rsidR="0014429E" w:rsidRPr="001A7628">
        <w:rPr>
          <w:sz w:val="24"/>
          <w:szCs w:val="24"/>
        </w:rPr>
        <w:t>Biosphere</w:t>
      </w:r>
      <w:proofErr w:type="spellEnd"/>
      <w:r>
        <w:rPr>
          <w:sz w:val="24"/>
          <w:szCs w:val="24"/>
        </w:rPr>
        <w:t xml:space="preserve"> byl vyhlášen v roce</w:t>
      </w:r>
    </w:p>
    <w:p w:rsidR="001A7628" w:rsidRDefault="00B8148D" w:rsidP="001A7628">
      <w:p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>…………</w:t>
      </w:r>
      <w:r w:rsidR="00C64CDD" w:rsidRPr="00C64CDD">
        <w:rPr>
          <w:sz w:val="24"/>
          <w:szCs w:val="24"/>
        </w:rPr>
        <w:t xml:space="preserve"> </w:t>
      </w:r>
      <w:r w:rsidR="00C64CDD">
        <w:rPr>
          <w:sz w:val="24"/>
          <w:szCs w:val="24"/>
        </w:rPr>
        <w:t xml:space="preserve">a </w:t>
      </w:r>
      <w:r>
        <w:rPr>
          <w:sz w:val="24"/>
          <w:szCs w:val="24"/>
        </w:rPr>
        <w:t>jeho cílem je</w:t>
      </w:r>
      <w:r w:rsidR="00C64CDD">
        <w:rPr>
          <w:sz w:val="24"/>
          <w:szCs w:val="24"/>
        </w:rPr>
        <w:t xml:space="preserve"> ………</w:t>
      </w:r>
      <w:proofErr w:type="gramStart"/>
      <w:r w:rsidR="00C64CDD">
        <w:rPr>
          <w:sz w:val="24"/>
          <w:szCs w:val="24"/>
        </w:rPr>
        <w:t>…..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>………………………………………….</w:t>
      </w:r>
    </w:p>
    <w:p w:rsidR="001A7628" w:rsidRDefault="001A7628" w:rsidP="002D4840">
      <w:pPr>
        <w:spacing w:line="276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t>NATURA 2</w:t>
      </w:r>
      <w:r w:rsidR="00C64CDD">
        <w:rPr>
          <w:sz w:val="24"/>
          <w:szCs w:val="24"/>
        </w:rPr>
        <w:t> </w:t>
      </w:r>
      <w:r>
        <w:rPr>
          <w:sz w:val="24"/>
          <w:szCs w:val="24"/>
        </w:rPr>
        <w:t>000</w:t>
      </w:r>
      <w:r w:rsidR="00C64CDD">
        <w:rPr>
          <w:sz w:val="24"/>
          <w:szCs w:val="24"/>
        </w:rPr>
        <w:t xml:space="preserve"> </w:t>
      </w:r>
      <w:r w:rsidR="00163166">
        <w:rPr>
          <w:sz w:val="24"/>
          <w:szCs w:val="24"/>
        </w:rPr>
        <w:t>je</w:t>
      </w:r>
      <w:r w:rsidR="00C64CDD">
        <w:rPr>
          <w:sz w:val="24"/>
          <w:szCs w:val="24"/>
        </w:rPr>
        <w:t>………</w:t>
      </w:r>
      <w:r>
        <w:rPr>
          <w:sz w:val="24"/>
          <w:szCs w:val="24"/>
        </w:rPr>
        <w:t>…………………………………</w:t>
      </w:r>
      <w:proofErr w:type="gramStart"/>
      <w:r>
        <w:rPr>
          <w:sz w:val="24"/>
          <w:szCs w:val="24"/>
        </w:rPr>
        <w:t>…..</w:t>
      </w:r>
      <w:proofErr w:type="gramEnd"/>
    </w:p>
    <w:p w:rsidR="001A7628" w:rsidRDefault="001A7628" w:rsidP="001A7628">
      <w:p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>Uveďte příklad územ</w:t>
      </w:r>
      <w:r w:rsidR="00A606C8">
        <w:rPr>
          <w:sz w:val="24"/>
          <w:szCs w:val="24"/>
        </w:rPr>
        <w:t>í, které do této soustavy patří a</w:t>
      </w:r>
      <w:r>
        <w:rPr>
          <w:sz w:val="24"/>
          <w:szCs w:val="24"/>
        </w:rPr>
        <w:t xml:space="preserve"> leží </w:t>
      </w:r>
      <w:r w:rsidR="00A606C8">
        <w:rPr>
          <w:sz w:val="24"/>
          <w:szCs w:val="24"/>
        </w:rPr>
        <w:t>v našem kraji, uveďte alespoň tři vzácné organismy, které se na tomto území nacházejí</w:t>
      </w:r>
      <w:r w:rsidR="00B964BB">
        <w:rPr>
          <w:sz w:val="24"/>
          <w:szCs w:val="24"/>
        </w:rPr>
        <w:t>:</w:t>
      </w:r>
    </w:p>
    <w:p w:rsidR="00A606C8" w:rsidRDefault="00A606C8" w:rsidP="001A7628">
      <w:p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B964BB" w:rsidRDefault="00B964BB" w:rsidP="00B964BB">
      <w:pPr>
        <w:spacing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105800" w:rsidRDefault="00C64CDD" w:rsidP="002D4840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R</w:t>
      </w:r>
      <w:r w:rsidR="0014429E" w:rsidRPr="00A606C8">
        <w:rPr>
          <w:sz w:val="24"/>
          <w:szCs w:val="24"/>
        </w:rPr>
        <w:t>ostlinná banka pro budoucnost</w:t>
      </w:r>
      <w:r>
        <w:rPr>
          <w:sz w:val="24"/>
          <w:szCs w:val="24"/>
        </w:rPr>
        <w:t xml:space="preserve"> byla otevřena v roce …………………………</w:t>
      </w:r>
      <w:r w:rsidR="00A606C8">
        <w:rPr>
          <w:sz w:val="24"/>
          <w:szCs w:val="24"/>
        </w:rPr>
        <w:t xml:space="preserve"> </w:t>
      </w:r>
      <w:r w:rsidR="00105800">
        <w:rPr>
          <w:sz w:val="24"/>
          <w:szCs w:val="24"/>
        </w:rPr>
        <w:t>N</w:t>
      </w:r>
      <w:r>
        <w:rPr>
          <w:sz w:val="24"/>
          <w:szCs w:val="24"/>
        </w:rPr>
        <w:t xml:space="preserve">achází se na </w:t>
      </w:r>
      <w:r w:rsidR="00217B3B">
        <w:rPr>
          <w:sz w:val="24"/>
          <w:szCs w:val="24"/>
        </w:rPr>
        <w:t>souostroví</w:t>
      </w:r>
      <w:r w:rsidR="00A606C8">
        <w:rPr>
          <w:sz w:val="24"/>
          <w:szCs w:val="24"/>
        </w:rPr>
        <w:t>…………………</w:t>
      </w:r>
      <w:r>
        <w:rPr>
          <w:sz w:val="24"/>
          <w:szCs w:val="24"/>
        </w:rPr>
        <w:t>…</w:t>
      </w:r>
      <w:r w:rsidR="00A606C8">
        <w:rPr>
          <w:sz w:val="24"/>
          <w:szCs w:val="24"/>
        </w:rPr>
        <w:t>……</w:t>
      </w:r>
      <w:r>
        <w:rPr>
          <w:sz w:val="24"/>
          <w:szCs w:val="24"/>
        </w:rPr>
        <w:t>v</w:t>
      </w:r>
      <w:r w:rsidR="00A606C8">
        <w:rPr>
          <w:sz w:val="24"/>
          <w:szCs w:val="24"/>
        </w:rPr>
        <w:t>…</w:t>
      </w:r>
      <w:r>
        <w:rPr>
          <w:sz w:val="24"/>
          <w:szCs w:val="24"/>
        </w:rPr>
        <w:t>………………</w:t>
      </w:r>
      <w:r w:rsidR="00217B3B">
        <w:rPr>
          <w:sz w:val="24"/>
          <w:szCs w:val="24"/>
        </w:rPr>
        <w:t>…</w:t>
      </w:r>
      <w:r w:rsidR="00A606C8">
        <w:rPr>
          <w:sz w:val="24"/>
          <w:szCs w:val="24"/>
        </w:rPr>
        <w:t>…</w:t>
      </w:r>
      <w:r>
        <w:rPr>
          <w:sz w:val="24"/>
          <w:szCs w:val="24"/>
        </w:rPr>
        <w:t xml:space="preserve">a slouží </w:t>
      </w:r>
    </w:p>
    <w:p w:rsidR="00A606C8" w:rsidRDefault="00105800" w:rsidP="00105800">
      <w:p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k </w:t>
      </w:r>
      <w:r w:rsidR="00A606C8">
        <w:rPr>
          <w:sz w:val="24"/>
          <w:szCs w:val="24"/>
        </w:rPr>
        <w:t>……………………………………………………………………………………</w:t>
      </w:r>
      <w:proofErr w:type="gramStart"/>
      <w:r>
        <w:rPr>
          <w:sz w:val="24"/>
          <w:szCs w:val="24"/>
        </w:rPr>
        <w:t>…..</w:t>
      </w:r>
      <w:proofErr w:type="gramEnd"/>
    </w:p>
    <w:p w:rsidR="00A606C8" w:rsidRDefault="00A606C8" w:rsidP="00B964BB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 xml:space="preserve">národní </w:t>
      </w:r>
    </w:p>
    <w:p w:rsidR="00105800" w:rsidRDefault="00B964BB" w:rsidP="002D4840">
      <w:pPr>
        <w:spacing w:line="276" w:lineRule="auto"/>
        <w:ind w:left="1134" w:hanging="141"/>
        <w:rPr>
          <w:sz w:val="24"/>
          <w:szCs w:val="24"/>
        </w:rPr>
      </w:pPr>
      <w:r w:rsidRPr="00B964BB">
        <w:rPr>
          <w:bCs/>
          <w:sz w:val="24"/>
          <w:szCs w:val="24"/>
          <w:lang w:val="pl-PL"/>
        </w:rPr>
        <w:t>Zákon 114/92 Sb. O ochraně přírody a krajiny</w:t>
      </w:r>
      <w:r w:rsidRPr="00B964BB">
        <w:rPr>
          <w:sz w:val="24"/>
          <w:szCs w:val="24"/>
        </w:rPr>
        <w:t xml:space="preserve"> </w:t>
      </w:r>
    </w:p>
    <w:p w:rsidR="00B964BB" w:rsidRPr="00B964BB" w:rsidRDefault="00B964BB" w:rsidP="002D4840">
      <w:pPr>
        <w:spacing w:line="276" w:lineRule="auto"/>
        <w:ind w:left="1134" w:hanging="141"/>
        <w:rPr>
          <w:sz w:val="24"/>
          <w:szCs w:val="24"/>
        </w:rPr>
      </w:pPr>
      <w:r w:rsidRPr="00B964BB">
        <w:rPr>
          <w:sz w:val="24"/>
          <w:szCs w:val="24"/>
        </w:rPr>
        <w:t xml:space="preserve">popisuje </w:t>
      </w:r>
      <w:r w:rsidRPr="00B964BB">
        <w:rPr>
          <w:bCs/>
          <w:iCs/>
          <w:sz w:val="24"/>
          <w:szCs w:val="24"/>
        </w:rPr>
        <w:t>obecnou a zvláštní ochranu přírody</w:t>
      </w:r>
      <w:r>
        <w:rPr>
          <w:bCs/>
          <w:iCs/>
          <w:sz w:val="24"/>
          <w:szCs w:val="24"/>
        </w:rPr>
        <w:t>, která se týká například:</w:t>
      </w:r>
    </w:p>
    <w:p w:rsidR="00B964BB" w:rsidRDefault="00B964BB" w:rsidP="00B964BB">
      <w:p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…………………………………………………………………………..</w:t>
      </w:r>
    </w:p>
    <w:p w:rsidR="00B964BB" w:rsidRDefault="00B964BB" w:rsidP="00B964BB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…………………………………………………………………………...</w:t>
      </w:r>
    </w:p>
    <w:p w:rsidR="00B964BB" w:rsidRPr="00B964BB" w:rsidRDefault="00B964BB" w:rsidP="00B964BB">
      <w:pPr>
        <w:spacing w:line="360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:rsidR="00A606C8" w:rsidRDefault="00B964BB" w:rsidP="002D4840">
      <w:pPr>
        <w:spacing w:line="360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lastRenderedPageBreak/>
        <w:t>Uveďte název</w:t>
      </w:r>
      <w:r w:rsidR="00A606C8">
        <w:rPr>
          <w:sz w:val="24"/>
          <w:szCs w:val="24"/>
        </w:rPr>
        <w:t xml:space="preserve"> instituce v České republice</w:t>
      </w:r>
      <w:r>
        <w:rPr>
          <w:sz w:val="24"/>
          <w:szCs w:val="24"/>
        </w:rPr>
        <w:t>, která</w:t>
      </w:r>
      <w:r w:rsidR="00A606C8">
        <w:rPr>
          <w:sz w:val="24"/>
          <w:szCs w:val="24"/>
        </w:rPr>
        <w:t xml:space="preserve"> vyhlašuje:</w:t>
      </w:r>
    </w:p>
    <w:p w:rsidR="00A606C8" w:rsidRDefault="00A606C8" w:rsidP="00B964BB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Národní parky ………………………………………………………………………</w:t>
      </w:r>
    </w:p>
    <w:p w:rsidR="00A606C8" w:rsidRDefault="00A606C8" w:rsidP="00B964BB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Chráněné krajinné oblasti ………………………………………………………….</w:t>
      </w:r>
    </w:p>
    <w:p w:rsidR="00A606C8" w:rsidRDefault="0014429E" w:rsidP="00B964BB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Národní přírodní rezervace …………………………………………………………</w:t>
      </w:r>
    </w:p>
    <w:p w:rsidR="00E851DA" w:rsidRDefault="00E851DA" w:rsidP="00E851DA">
      <w:pPr>
        <w:spacing w:line="360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>Přírodní rezervace ………………………………………………………………….</w:t>
      </w:r>
    </w:p>
    <w:p w:rsidR="00E851DA" w:rsidRDefault="00E851DA" w:rsidP="002D4840">
      <w:pPr>
        <w:spacing w:line="276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t>Vyjmenujte všechny současné národní parky</w:t>
      </w:r>
      <w:r w:rsidR="00743D7B">
        <w:rPr>
          <w:sz w:val="24"/>
          <w:szCs w:val="24"/>
        </w:rPr>
        <w:t xml:space="preserve"> (NP)</w:t>
      </w:r>
      <w:r>
        <w:rPr>
          <w:sz w:val="24"/>
          <w:szCs w:val="24"/>
        </w:rPr>
        <w:t xml:space="preserve"> České republiky:</w:t>
      </w:r>
    </w:p>
    <w:p w:rsidR="00E851DA" w:rsidRDefault="00E851DA" w:rsidP="00E851DA">
      <w:pPr>
        <w:spacing w:line="360" w:lineRule="auto"/>
        <w:ind w:left="1080" w:firstLine="54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</w:t>
      </w:r>
    </w:p>
    <w:p w:rsidR="00E851DA" w:rsidRDefault="00E851DA" w:rsidP="002D4840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Napište počet chráněných krajinných oblastí</w:t>
      </w:r>
      <w:r w:rsidR="00743D7B">
        <w:rPr>
          <w:sz w:val="24"/>
          <w:szCs w:val="24"/>
        </w:rPr>
        <w:t xml:space="preserve"> (CHKO)</w:t>
      </w:r>
      <w:r>
        <w:rPr>
          <w:sz w:val="24"/>
          <w:szCs w:val="24"/>
        </w:rPr>
        <w:t xml:space="preserve"> v České republice v současné době a uveďte název té, která leží nejblíže naší škole: </w:t>
      </w:r>
    </w:p>
    <w:p w:rsidR="00E851DA" w:rsidRDefault="00E851DA" w:rsidP="00E851DA">
      <w:pPr>
        <w:spacing w:line="276" w:lineRule="auto"/>
        <w:ind w:left="1134" w:firstLine="60"/>
        <w:rPr>
          <w:sz w:val="24"/>
          <w:szCs w:val="24"/>
        </w:rPr>
      </w:pPr>
      <w:r>
        <w:rPr>
          <w:sz w:val="24"/>
          <w:szCs w:val="24"/>
        </w:rPr>
        <w:t>počet ……………</w:t>
      </w:r>
      <w:proofErr w:type="gramStart"/>
      <w:r>
        <w:rPr>
          <w:sz w:val="24"/>
          <w:szCs w:val="24"/>
        </w:rPr>
        <w:t>….. název</w:t>
      </w:r>
      <w:proofErr w:type="gramEnd"/>
      <w:r>
        <w:rPr>
          <w:sz w:val="24"/>
          <w:szCs w:val="24"/>
        </w:rPr>
        <w:t xml:space="preserve"> …………………………………………………………</w:t>
      </w:r>
    </w:p>
    <w:p w:rsidR="00E851DA" w:rsidRDefault="00E851DA" w:rsidP="00743D7B">
      <w:pPr>
        <w:spacing w:line="276" w:lineRule="auto"/>
        <w:ind w:left="1194"/>
        <w:rPr>
          <w:sz w:val="24"/>
          <w:szCs w:val="24"/>
        </w:rPr>
      </w:pPr>
      <w:r>
        <w:rPr>
          <w:sz w:val="24"/>
          <w:szCs w:val="24"/>
        </w:rPr>
        <w:t xml:space="preserve">Vyjmenujte tři </w:t>
      </w:r>
      <w:r w:rsidR="00743D7B">
        <w:rPr>
          <w:sz w:val="24"/>
          <w:szCs w:val="24"/>
        </w:rPr>
        <w:t>maloplošná území, která se na území této CHKO nacházejí:</w:t>
      </w:r>
    </w:p>
    <w:p w:rsidR="00743D7B" w:rsidRDefault="00743D7B" w:rsidP="00743D7B">
      <w:pPr>
        <w:spacing w:line="360" w:lineRule="auto"/>
        <w:ind w:left="119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743D7B" w:rsidRDefault="00743D7B" w:rsidP="00743D7B">
      <w:pPr>
        <w:spacing w:line="276" w:lineRule="auto"/>
        <w:ind w:left="1194"/>
        <w:rPr>
          <w:sz w:val="24"/>
          <w:szCs w:val="24"/>
        </w:rPr>
      </w:pPr>
      <w:r>
        <w:rPr>
          <w:sz w:val="24"/>
          <w:szCs w:val="24"/>
        </w:rPr>
        <w:t>Vyjmenujte tři druhy rost</w:t>
      </w:r>
      <w:r w:rsidR="00C775DB">
        <w:rPr>
          <w:sz w:val="24"/>
          <w:szCs w:val="24"/>
        </w:rPr>
        <w:t>lin, tři druhy</w:t>
      </w:r>
      <w:r>
        <w:rPr>
          <w:sz w:val="24"/>
          <w:szCs w:val="24"/>
        </w:rPr>
        <w:t xml:space="preserve"> živočichů a tři zajímavosti, které se </w:t>
      </w:r>
      <w:r w:rsidR="007A170A">
        <w:rPr>
          <w:sz w:val="24"/>
          <w:szCs w:val="24"/>
        </w:rPr>
        <w:br/>
      </w:r>
      <w:r>
        <w:rPr>
          <w:sz w:val="24"/>
          <w:szCs w:val="24"/>
        </w:rPr>
        <w:t>na území této CHKO nacházejí:</w:t>
      </w:r>
    </w:p>
    <w:p w:rsidR="00743D7B" w:rsidRDefault="00743D7B" w:rsidP="00743D7B">
      <w:pPr>
        <w:spacing w:line="276" w:lineRule="auto"/>
        <w:ind w:left="1194"/>
        <w:rPr>
          <w:sz w:val="24"/>
          <w:szCs w:val="24"/>
        </w:rPr>
      </w:pPr>
      <w:r>
        <w:rPr>
          <w:sz w:val="24"/>
          <w:szCs w:val="24"/>
        </w:rPr>
        <w:t xml:space="preserve">rostliny: </w:t>
      </w:r>
      <w:r w:rsidR="00C775DB">
        <w:rPr>
          <w:sz w:val="24"/>
          <w:szCs w:val="24"/>
        </w:rPr>
        <w:t>…………………………………………………………………………….</w:t>
      </w:r>
    </w:p>
    <w:p w:rsidR="00743D7B" w:rsidRDefault="00743D7B" w:rsidP="00743D7B">
      <w:pPr>
        <w:spacing w:line="276" w:lineRule="auto"/>
        <w:ind w:left="1194"/>
        <w:rPr>
          <w:sz w:val="24"/>
          <w:szCs w:val="24"/>
        </w:rPr>
      </w:pPr>
      <w:r>
        <w:rPr>
          <w:sz w:val="24"/>
          <w:szCs w:val="24"/>
        </w:rPr>
        <w:t>živočichové: ……………………………………………………………………</w:t>
      </w:r>
      <w:proofErr w:type="gramStart"/>
      <w:r>
        <w:rPr>
          <w:sz w:val="24"/>
          <w:szCs w:val="24"/>
        </w:rPr>
        <w:t>…..</w:t>
      </w:r>
      <w:proofErr w:type="gramEnd"/>
    </w:p>
    <w:p w:rsidR="00E851DA" w:rsidRDefault="00743D7B" w:rsidP="000E1B1E">
      <w:pPr>
        <w:spacing w:line="480" w:lineRule="auto"/>
        <w:ind w:left="1194"/>
        <w:rPr>
          <w:sz w:val="24"/>
          <w:szCs w:val="24"/>
        </w:rPr>
      </w:pPr>
      <w:r>
        <w:rPr>
          <w:sz w:val="24"/>
          <w:szCs w:val="24"/>
        </w:rPr>
        <w:t>zajímavosti: …………………………………………………………………………</w:t>
      </w:r>
    </w:p>
    <w:p w:rsidR="0014429E" w:rsidRPr="002A6C51" w:rsidRDefault="002A6C51" w:rsidP="00214307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 w:rsidRPr="002A6C51">
        <w:rPr>
          <w:b/>
          <w:sz w:val="24"/>
          <w:szCs w:val="24"/>
        </w:rPr>
        <w:t>Poslání ochrany přírody</w:t>
      </w:r>
    </w:p>
    <w:p w:rsidR="00A606C8" w:rsidRDefault="00214307" w:rsidP="00B06281">
      <w:pPr>
        <w:spacing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Do doplňovačky napište názvy chráněných krajinných oblastí České republiky:</w:t>
      </w:r>
    </w:p>
    <w:tbl>
      <w:tblPr>
        <w:tblStyle w:val="Mkatabulky"/>
        <w:tblpPr w:leftFromText="141" w:rightFromText="141" w:vertAnchor="text" w:horzAnchor="margin" w:tblpXSpec="center" w:tblpY="76"/>
        <w:tblW w:w="0" w:type="auto"/>
        <w:tblLook w:val="04A0" w:firstRow="1" w:lastRow="0" w:firstColumn="1" w:lastColumn="0" w:noHBand="0" w:noVBand="1"/>
      </w:tblPr>
      <w:tblGrid>
        <w:gridCol w:w="350"/>
        <w:gridCol w:w="340"/>
        <w:gridCol w:w="350"/>
        <w:gridCol w:w="346"/>
        <w:gridCol w:w="361"/>
        <w:gridCol w:w="350"/>
        <w:gridCol w:w="366"/>
        <w:gridCol w:w="372"/>
        <w:gridCol w:w="346"/>
        <w:gridCol w:w="340"/>
        <w:gridCol w:w="346"/>
        <w:gridCol w:w="357"/>
      </w:tblGrid>
      <w:tr w:rsidR="002059DF" w:rsidTr="002059DF">
        <w:trPr>
          <w:trHeight w:val="340"/>
        </w:trPr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06281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1" w:type="dxa"/>
            <w:gridSpan w:val="5"/>
            <w:tcBorders>
              <w:top w:val="nil"/>
              <w:right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059DF" w:rsidTr="002059DF">
        <w:trPr>
          <w:trHeight w:val="340"/>
        </w:trPr>
        <w:tc>
          <w:tcPr>
            <w:tcW w:w="690" w:type="dxa"/>
            <w:gridSpan w:val="2"/>
            <w:tcBorders>
              <w:left w:val="nil"/>
              <w:bottom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72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4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</w:tcPr>
          <w:p w:rsidR="002059DF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" w:type="dxa"/>
          </w:tcPr>
          <w:p w:rsidR="002059DF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059DF" w:rsidTr="002059DF">
        <w:trPr>
          <w:trHeight w:val="340"/>
        </w:trPr>
        <w:tc>
          <w:tcPr>
            <w:tcW w:w="690" w:type="dxa"/>
            <w:gridSpan w:val="2"/>
            <w:tcBorders>
              <w:top w:val="nil"/>
              <w:left w:val="nil"/>
              <w:bottom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2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  <w:gridSpan w:val="4"/>
            <w:tcBorders>
              <w:bottom w:val="nil"/>
              <w:right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059DF" w:rsidTr="002059DF">
        <w:trPr>
          <w:trHeight w:val="340"/>
        </w:trPr>
        <w:tc>
          <w:tcPr>
            <w:tcW w:w="350" w:type="dxa"/>
            <w:tcBorders>
              <w:top w:val="nil"/>
              <w:left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Í</w:t>
            </w:r>
          </w:p>
        </w:tc>
        <w:tc>
          <w:tcPr>
            <w:tcW w:w="372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4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043" w:type="dxa"/>
            <w:gridSpan w:val="3"/>
            <w:tcBorders>
              <w:top w:val="nil"/>
              <w:bottom w:val="nil"/>
              <w:right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059DF" w:rsidTr="002059DF">
        <w:trPr>
          <w:trHeight w:val="340"/>
        </w:trPr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bottom w:val="nil"/>
              <w:right w:val="nil"/>
            </w:tcBorders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059DF" w:rsidTr="002059DF">
        <w:trPr>
          <w:gridAfter w:val="1"/>
          <w:wAfter w:w="357" w:type="dxa"/>
          <w:trHeight w:val="340"/>
        </w:trPr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6A6A6" w:themeFill="background1" w:themeFillShade="A6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2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40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46" w:type="dxa"/>
          </w:tcPr>
          <w:p w:rsidR="002059DF" w:rsidRPr="00B06281" w:rsidRDefault="002059DF" w:rsidP="00B0628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</w:tr>
    </w:tbl>
    <w:p w:rsidR="00B06281" w:rsidRDefault="00B06281" w:rsidP="000E1B1E">
      <w:pPr>
        <w:spacing w:line="276" w:lineRule="auto"/>
        <w:ind w:left="6372"/>
        <w:rPr>
          <w:sz w:val="24"/>
          <w:szCs w:val="24"/>
        </w:rPr>
      </w:pPr>
    </w:p>
    <w:p w:rsidR="00B06281" w:rsidRDefault="00B06281" w:rsidP="000E1B1E">
      <w:pPr>
        <w:spacing w:line="276" w:lineRule="auto"/>
        <w:ind w:left="6372"/>
        <w:rPr>
          <w:sz w:val="24"/>
          <w:szCs w:val="24"/>
        </w:rPr>
      </w:pPr>
    </w:p>
    <w:p w:rsidR="00B06281" w:rsidRDefault="00B06281" w:rsidP="000E1B1E">
      <w:pPr>
        <w:spacing w:line="276" w:lineRule="auto"/>
        <w:ind w:left="6372"/>
        <w:rPr>
          <w:sz w:val="24"/>
          <w:szCs w:val="24"/>
        </w:rPr>
      </w:pPr>
    </w:p>
    <w:p w:rsidR="00B06281" w:rsidRPr="00B06281" w:rsidRDefault="00B06281" w:rsidP="000E1B1E">
      <w:pPr>
        <w:spacing w:line="276" w:lineRule="auto"/>
        <w:ind w:left="6372"/>
        <w:rPr>
          <w:sz w:val="16"/>
          <w:szCs w:val="16"/>
        </w:rPr>
      </w:pPr>
    </w:p>
    <w:p w:rsidR="00B06281" w:rsidRDefault="00B06281" w:rsidP="000E1B1E">
      <w:pPr>
        <w:spacing w:line="276" w:lineRule="auto"/>
        <w:ind w:left="6372"/>
        <w:rPr>
          <w:sz w:val="24"/>
          <w:szCs w:val="24"/>
        </w:rPr>
      </w:pPr>
    </w:p>
    <w:p w:rsidR="00B06281" w:rsidRDefault="00B06281" w:rsidP="000E1B1E">
      <w:pPr>
        <w:spacing w:line="276" w:lineRule="auto"/>
        <w:ind w:left="6372"/>
        <w:rPr>
          <w:sz w:val="24"/>
          <w:szCs w:val="24"/>
        </w:rPr>
      </w:pPr>
    </w:p>
    <w:p w:rsidR="000E1B1E" w:rsidRPr="001A7628" w:rsidRDefault="000E1B1E" w:rsidP="00B06281">
      <w:pPr>
        <w:spacing w:line="48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 dvě slova</w:t>
      </w:r>
    </w:p>
    <w:p w:rsidR="0074399B" w:rsidRPr="000E1B1E" w:rsidRDefault="000E1B1E" w:rsidP="000E1B1E">
      <w:pPr>
        <w:rPr>
          <w:b/>
          <w:sz w:val="24"/>
          <w:szCs w:val="24"/>
        </w:rPr>
      </w:pPr>
      <w:r w:rsidRPr="000E1B1E">
        <w:rPr>
          <w:sz w:val="24"/>
          <w:szCs w:val="24"/>
        </w:rPr>
        <w:t>Nejdůležitě</w:t>
      </w:r>
      <w:bookmarkStart w:id="0" w:name="_GoBack"/>
      <w:bookmarkEnd w:id="0"/>
      <w:r w:rsidRPr="000E1B1E">
        <w:rPr>
          <w:sz w:val="24"/>
          <w:szCs w:val="24"/>
        </w:rPr>
        <w:t xml:space="preserve">jším posláním ochrany přírody je </w:t>
      </w:r>
      <w:r>
        <w:rPr>
          <w:b/>
          <w:sz w:val="24"/>
          <w:szCs w:val="24"/>
        </w:rPr>
        <w:t>zachovat to……………, co nám ještě zbylo.</w:t>
      </w:r>
    </w:p>
    <w:sectPr w:rsidR="0074399B" w:rsidRPr="000E1B1E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B0D" w:rsidRDefault="00A45B0D" w:rsidP="00CA6778">
      <w:pPr>
        <w:spacing w:before="0" w:after="0"/>
      </w:pPr>
      <w:r>
        <w:separator/>
      </w:r>
    </w:p>
  </w:endnote>
  <w:endnote w:type="continuationSeparator" w:id="0">
    <w:p w:rsidR="00A45B0D" w:rsidRDefault="00A45B0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B0D" w:rsidRDefault="00A45B0D" w:rsidP="00CA6778">
      <w:pPr>
        <w:spacing w:before="0" w:after="0"/>
      </w:pPr>
      <w:r>
        <w:separator/>
      </w:r>
    </w:p>
  </w:footnote>
  <w:footnote w:type="continuationSeparator" w:id="0">
    <w:p w:rsidR="00A45B0D" w:rsidRDefault="00A45B0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75pt;height:8.75pt" o:bullet="t">
        <v:imagedata r:id="rId1" o:title="art68F9"/>
      </v:shape>
    </w:pict>
  </w:numPicBullet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51545948"/>
    <w:lvl w:ilvl="0" w:tplc="ECEEFAB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ACEE70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4192D47"/>
    <w:multiLevelType w:val="hybridMultilevel"/>
    <w:tmpl w:val="896C6696"/>
    <w:lvl w:ilvl="0" w:tplc="E30CEF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B2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C1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24B9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EC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DC8A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C4D2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83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9233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45CD"/>
    <w:multiLevelType w:val="hybridMultilevel"/>
    <w:tmpl w:val="1578EE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0446C"/>
    <w:multiLevelType w:val="hybridMultilevel"/>
    <w:tmpl w:val="5302CAE2"/>
    <w:lvl w:ilvl="0" w:tplc="E5FA2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20E9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CF2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B0D5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B05A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1CAC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021A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9A86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3A3F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2"/>
  </w:num>
  <w:num w:numId="5">
    <w:abstractNumId w:val="12"/>
  </w:num>
  <w:num w:numId="6">
    <w:abstractNumId w:val="8"/>
  </w:num>
  <w:num w:numId="7">
    <w:abstractNumId w:val="6"/>
  </w:num>
  <w:num w:numId="8">
    <w:abstractNumId w:val="1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034D0"/>
    <w:rsid w:val="000106F1"/>
    <w:rsid w:val="0001408F"/>
    <w:rsid w:val="00023DA9"/>
    <w:rsid w:val="00084AD2"/>
    <w:rsid w:val="0009147B"/>
    <w:rsid w:val="00092199"/>
    <w:rsid w:val="000A77FC"/>
    <w:rsid w:val="000B29B4"/>
    <w:rsid w:val="000D53A7"/>
    <w:rsid w:val="000E1B1E"/>
    <w:rsid w:val="000E3F81"/>
    <w:rsid w:val="001049F5"/>
    <w:rsid w:val="00105800"/>
    <w:rsid w:val="0011723E"/>
    <w:rsid w:val="0012078B"/>
    <w:rsid w:val="00125D75"/>
    <w:rsid w:val="001404F2"/>
    <w:rsid w:val="0014429E"/>
    <w:rsid w:val="001459F1"/>
    <w:rsid w:val="00147515"/>
    <w:rsid w:val="0015164B"/>
    <w:rsid w:val="00163166"/>
    <w:rsid w:val="0017080B"/>
    <w:rsid w:val="00182CD5"/>
    <w:rsid w:val="0019250B"/>
    <w:rsid w:val="0019658E"/>
    <w:rsid w:val="001A7628"/>
    <w:rsid w:val="001C657B"/>
    <w:rsid w:val="001E561C"/>
    <w:rsid w:val="001E73C0"/>
    <w:rsid w:val="002059DF"/>
    <w:rsid w:val="00214307"/>
    <w:rsid w:val="00217B3B"/>
    <w:rsid w:val="00220268"/>
    <w:rsid w:val="00235DCF"/>
    <w:rsid w:val="00247D1D"/>
    <w:rsid w:val="00252D2D"/>
    <w:rsid w:val="00271A4D"/>
    <w:rsid w:val="00271C6E"/>
    <w:rsid w:val="0027320D"/>
    <w:rsid w:val="00281EB3"/>
    <w:rsid w:val="00291EB9"/>
    <w:rsid w:val="002A6C51"/>
    <w:rsid w:val="002D4840"/>
    <w:rsid w:val="002D5757"/>
    <w:rsid w:val="002E7A0D"/>
    <w:rsid w:val="00307C7E"/>
    <w:rsid w:val="00350C97"/>
    <w:rsid w:val="00371A8D"/>
    <w:rsid w:val="00375125"/>
    <w:rsid w:val="003A16F0"/>
    <w:rsid w:val="003C040B"/>
    <w:rsid w:val="003C0B54"/>
    <w:rsid w:val="003C3105"/>
    <w:rsid w:val="003C73BF"/>
    <w:rsid w:val="003D1D48"/>
    <w:rsid w:val="0040745B"/>
    <w:rsid w:val="00423EE2"/>
    <w:rsid w:val="00441154"/>
    <w:rsid w:val="00446377"/>
    <w:rsid w:val="004513CC"/>
    <w:rsid w:val="004B0AD8"/>
    <w:rsid w:val="004B1A3C"/>
    <w:rsid w:val="004C4312"/>
    <w:rsid w:val="004D7E8B"/>
    <w:rsid w:val="004E56FF"/>
    <w:rsid w:val="004F31F9"/>
    <w:rsid w:val="00505463"/>
    <w:rsid w:val="005113DD"/>
    <w:rsid w:val="00515B97"/>
    <w:rsid w:val="0052528A"/>
    <w:rsid w:val="005653E2"/>
    <w:rsid w:val="00581BC9"/>
    <w:rsid w:val="0059058D"/>
    <w:rsid w:val="005A33D5"/>
    <w:rsid w:val="005C1104"/>
    <w:rsid w:val="005C30C3"/>
    <w:rsid w:val="005D4579"/>
    <w:rsid w:val="0060289A"/>
    <w:rsid w:val="00627384"/>
    <w:rsid w:val="006347FB"/>
    <w:rsid w:val="00636AD8"/>
    <w:rsid w:val="00640D74"/>
    <w:rsid w:val="006515B1"/>
    <w:rsid w:val="006516F6"/>
    <w:rsid w:val="00652B52"/>
    <w:rsid w:val="00655A9B"/>
    <w:rsid w:val="00666590"/>
    <w:rsid w:val="0068417D"/>
    <w:rsid w:val="00684206"/>
    <w:rsid w:val="006A2EFB"/>
    <w:rsid w:val="006B01A9"/>
    <w:rsid w:val="006B5FD4"/>
    <w:rsid w:val="006D4126"/>
    <w:rsid w:val="006F5692"/>
    <w:rsid w:val="00705E44"/>
    <w:rsid w:val="007269D6"/>
    <w:rsid w:val="00737F84"/>
    <w:rsid w:val="0074399B"/>
    <w:rsid w:val="00743D7B"/>
    <w:rsid w:val="00764AE9"/>
    <w:rsid w:val="007705FE"/>
    <w:rsid w:val="007A170A"/>
    <w:rsid w:val="007B611C"/>
    <w:rsid w:val="007D24F0"/>
    <w:rsid w:val="007E074D"/>
    <w:rsid w:val="007E32B7"/>
    <w:rsid w:val="007F1D24"/>
    <w:rsid w:val="007F4BBB"/>
    <w:rsid w:val="00817ED1"/>
    <w:rsid w:val="008449AD"/>
    <w:rsid w:val="00856D9B"/>
    <w:rsid w:val="008A6FB3"/>
    <w:rsid w:val="008C732C"/>
    <w:rsid w:val="008E2372"/>
    <w:rsid w:val="008E2BC3"/>
    <w:rsid w:val="00911ED3"/>
    <w:rsid w:val="00947E9C"/>
    <w:rsid w:val="00963869"/>
    <w:rsid w:val="00965190"/>
    <w:rsid w:val="00970B6F"/>
    <w:rsid w:val="009711A6"/>
    <w:rsid w:val="009A2398"/>
    <w:rsid w:val="009C77DA"/>
    <w:rsid w:val="009E4B60"/>
    <w:rsid w:val="00A057BE"/>
    <w:rsid w:val="00A16BEC"/>
    <w:rsid w:val="00A319CF"/>
    <w:rsid w:val="00A4177B"/>
    <w:rsid w:val="00A45B0D"/>
    <w:rsid w:val="00A606C8"/>
    <w:rsid w:val="00A60C9F"/>
    <w:rsid w:val="00AB2EF9"/>
    <w:rsid w:val="00AB43B9"/>
    <w:rsid w:val="00B0483B"/>
    <w:rsid w:val="00B05A6F"/>
    <w:rsid w:val="00B06281"/>
    <w:rsid w:val="00B076A1"/>
    <w:rsid w:val="00B163A8"/>
    <w:rsid w:val="00B17E07"/>
    <w:rsid w:val="00B21263"/>
    <w:rsid w:val="00B407B3"/>
    <w:rsid w:val="00B51A03"/>
    <w:rsid w:val="00B7482F"/>
    <w:rsid w:val="00B75396"/>
    <w:rsid w:val="00B8148D"/>
    <w:rsid w:val="00B81A94"/>
    <w:rsid w:val="00B8234D"/>
    <w:rsid w:val="00B9272E"/>
    <w:rsid w:val="00B964BB"/>
    <w:rsid w:val="00BA0FB5"/>
    <w:rsid w:val="00BA6555"/>
    <w:rsid w:val="00BB2FBF"/>
    <w:rsid w:val="00BB306E"/>
    <w:rsid w:val="00BD446E"/>
    <w:rsid w:val="00BE2A7C"/>
    <w:rsid w:val="00BF5ADC"/>
    <w:rsid w:val="00C005A5"/>
    <w:rsid w:val="00C15E7B"/>
    <w:rsid w:val="00C60277"/>
    <w:rsid w:val="00C61C01"/>
    <w:rsid w:val="00C64CDD"/>
    <w:rsid w:val="00C775DB"/>
    <w:rsid w:val="00CA6778"/>
    <w:rsid w:val="00CA68AF"/>
    <w:rsid w:val="00CB34C2"/>
    <w:rsid w:val="00CB7C26"/>
    <w:rsid w:val="00CC7ADA"/>
    <w:rsid w:val="00CD094A"/>
    <w:rsid w:val="00CF1D50"/>
    <w:rsid w:val="00D043BB"/>
    <w:rsid w:val="00D12117"/>
    <w:rsid w:val="00D12D76"/>
    <w:rsid w:val="00D63E60"/>
    <w:rsid w:val="00D878EF"/>
    <w:rsid w:val="00DD198A"/>
    <w:rsid w:val="00E144A1"/>
    <w:rsid w:val="00E14D9A"/>
    <w:rsid w:val="00E243DA"/>
    <w:rsid w:val="00E25ABC"/>
    <w:rsid w:val="00E316CD"/>
    <w:rsid w:val="00E851DA"/>
    <w:rsid w:val="00E9094D"/>
    <w:rsid w:val="00ED7385"/>
    <w:rsid w:val="00EE437F"/>
    <w:rsid w:val="00F004CB"/>
    <w:rsid w:val="00F01921"/>
    <w:rsid w:val="00F23263"/>
    <w:rsid w:val="00F44E65"/>
    <w:rsid w:val="00F55758"/>
    <w:rsid w:val="00F61890"/>
    <w:rsid w:val="00F83E8F"/>
    <w:rsid w:val="00FC5025"/>
    <w:rsid w:val="00FE3913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85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8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1503</TotalTime>
  <Pages>3</Pages>
  <Words>346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30</cp:revision>
  <cp:lastPrinted>2014-05-21T08:36:00Z</cp:lastPrinted>
  <dcterms:created xsi:type="dcterms:W3CDTF">2013-02-24T07:34:00Z</dcterms:created>
  <dcterms:modified xsi:type="dcterms:W3CDTF">2014-06-04T12:26:00Z</dcterms:modified>
</cp:coreProperties>
</file>