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5A6F">
        <w:rPr>
          <w:rFonts w:ascii="Comic Sans MS" w:hAnsi="Comic Sans MS" w:cs="Comic Sans MS"/>
          <w:b/>
          <w:bCs/>
          <w:color w:val="024595"/>
          <w:sz w:val="54"/>
          <w:szCs w:val="54"/>
        </w:rPr>
        <w:t>Organismus a prostředí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05A6F" w:rsidRPr="00B05A6F" w:rsidRDefault="00B05A6F" w:rsidP="00B05A6F">
      <w:pPr>
        <w:jc w:val="center"/>
        <w:rPr>
          <w:rFonts w:ascii="Comic Sans MS" w:hAnsi="Comic Sans MS"/>
          <w:b/>
          <w:sz w:val="32"/>
          <w:szCs w:val="32"/>
        </w:rPr>
      </w:pPr>
      <w:r w:rsidRPr="00B05A6F">
        <w:rPr>
          <w:rFonts w:ascii="Comic Sans MS" w:hAnsi="Comic Sans MS"/>
          <w:b/>
          <w:sz w:val="32"/>
          <w:szCs w:val="32"/>
        </w:rPr>
        <w:lastRenderedPageBreak/>
        <w:t>Pracovní list - Organismus a prostředí</w:t>
      </w:r>
      <w:r w:rsidR="006610F2">
        <w:rPr>
          <w:rFonts w:ascii="Comic Sans MS" w:hAnsi="Comic Sans MS"/>
          <w:b/>
          <w:sz w:val="32"/>
          <w:szCs w:val="32"/>
        </w:rPr>
        <w:t xml:space="preserve"> - řešení</w:t>
      </w:r>
    </w:p>
    <w:p w:rsidR="0017080B" w:rsidRDefault="0017080B" w:rsidP="005D4579"/>
    <w:p w:rsidR="00B05A6F" w:rsidRDefault="00A4177B" w:rsidP="006D6041">
      <w:pPr>
        <w:pStyle w:val="Odstavecseseznamem"/>
        <w:numPr>
          <w:ilvl w:val="0"/>
          <w:numId w:val="2"/>
        </w:numPr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>Složky prostředí</w:t>
      </w:r>
    </w:p>
    <w:p w:rsidR="00A4177B" w:rsidRDefault="00A4177B" w:rsidP="00A4177B">
      <w:pPr>
        <w:pStyle w:val="Odstavecseseznamem"/>
        <w:rPr>
          <w:b/>
          <w:sz w:val="28"/>
          <w:szCs w:val="28"/>
        </w:rPr>
      </w:pPr>
    </w:p>
    <w:p w:rsidR="00A4177B" w:rsidRDefault="00A4177B" w:rsidP="006D6041">
      <w:pPr>
        <w:pStyle w:val="Odstavecseseznamem"/>
        <w:numPr>
          <w:ilvl w:val="1"/>
          <w:numId w:val="2"/>
        </w:numPr>
        <w:ind w:left="1134" w:hanging="425"/>
        <w:rPr>
          <w:sz w:val="28"/>
          <w:szCs w:val="28"/>
        </w:rPr>
      </w:pPr>
      <w:r w:rsidRPr="00A4177B">
        <w:rPr>
          <w:sz w:val="28"/>
          <w:szCs w:val="28"/>
        </w:rPr>
        <w:t>Schematicky nakreslete do volných políček:</w:t>
      </w:r>
    </w:p>
    <w:p w:rsidR="00B076A1" w:rsidRPr="00A4177B" w:rsidRDefault="00B076A1" w:rsidP="00B076A1">
      <w:pPr>
        <w:pStyle w:val="Odstavecseseznamem"/>
        <w:ind w:left="1440"/>
        <w:rPr>
          <w:sz w:val="28"/>
          <w:szCs w:val="28"/>
        </w:rPr>
      </w:pPr>
    </w:p>
    <w:p w:rsidR="00A4177B" w:rsidRDefault="00A4177B" w:rsidP="00A4177B">
      <w:pPr>
        <w:ind w:firstLine="708"/>
        <w:rPr>
          <w:sz w:val="28"/>
          <w:szCs w:val="28"/>
        </w:rPr>
      </w:pPr>
      <w:r>
        <w:rPr>
          <w:sz w:val="28"/>
          <w:szCs w:val="28"/>
        </w:rPr>
        <w:t>jedinc</w:t>
      </w:r>
      <w:r w:rsidR="001B1D7E">
        <w:rPr>
          <w:sz w:val="28"/>
          <w:szCs w:val="28"/>
        </w:rPr>
        <w:t>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populac</w:t>
      </w:r>
      <w:r w:rsidR="001B1D7E">
        <w:rPr>
          <w:sz w:val="28"/>
          <w:szCs w:val="28"/>
        </w:rPr>
        <w:t>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076A1">
        <w:rPr>
          <w:sz w:val="28"/>
          <w:szCs w:val="28"/>
        </w:rPr>
        <w:t xml:space="preserve">  </w:t>
      </w:r>
      <w:r>
        <w:rPr>
          <w:sz w:val="28"/>
          <w:szCs w:val="28"/>
        </w:rPr>
        <w:t>společenstvo</w:t>
      </w:r>
      <w:r w:rsidR="00B076A1">
        <w:rPr>
          <w:sz w:val="28"/>
          <w:szCs w:val="28"/>
        </w:rPr>
        <w:tab/>
      </w:r>
      <w:r w:rsidR="00B076A1">
        <w:rPr>
          <w:sz w:val="28"/>
          <w:szCs w:val="28"/>
        </w:rPr>
        <w:tab/>
      </w:r>
      <w:r>
        <w:rPr>
          <w:sz w:val="28"/>
          <w:szCs w:val="28"/>
        </w:rPr>
        <w:t>ekosystém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79"/>
        <w:gridCol w:w="2603"/>
        <w:gridCol w:w="2545"/>
        <w:gridCol w:w="2427"/>
      </w:tblGrid>
      <w:tr w:rsidR="006C4EF6" w:rsidTr="006C4EF6">
        <w:tc>
          <w:tcPr>
            <w:tcW w:w="2444" w:type="dxa"/>
            <w:vAlign w:val="center"/>
          </w:tcPr>
          <w:p w:rsidR="006C4EF6" w:rsidRDefault="006C4EF6" w:rsidP="006C4EF6">
            <w:pPr>
              <w:jc w:val="center"/>
              <w:rPr>
                <w:sz w:val="28"/>
                <w:szCs w:val="28"/>
              </w:rPr>
            </w:pPr>
            <w:r w:rsidRPr="006C4EF6">
              <w:rPr>
                <w:noProof/>
                <w:sz w:val="28"/>
                <w:szCs w:val="28"/>
                <w:lang w:eastAsia="cs-CZ"/>
              </w:rPr>
              <w:drawing>
                <wp:inline distT="0" distB="0" distL="0" distR="0">
                  <wp:extent cx="1303507" cy="1837220"/>
                  <wp:effectExtent l="19050" t="19050" r="11430" b="10795"/>
                  <wp:docPr id="2" name="Obrázek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005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215" cy="1852312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4" w:type="dxa"/>
            <w:vAlign w:val="center"/>
          </w:tcPr>
          <w:p w:rsidR="006C4EF6" w:rsidRDefault="006C4EF6" w:rsidP="006C4EF6">
            <w:pPr>
              <w:jc w:val="center"/>
              <w:rPr>
                <w:sz w:val="28"/>
                <w:szCs w:val="28"/>
              </w:rPr>
            </w:pPr>
            <w:r w:rsidRPr="006C4EF6">
              <w:rPr>
                <w:noProof/>
                <w:sz w:val="28"/>
                <w:szCs w:val="28"/>
                <w:lang w:eastAsia="cs-CZ"/>
              </w:rPr>
              <w:drawing>
                <wp:inline distT="0" distB="0" distL="0" distR="0">
                  <wp:extent cx="1501774" cy="1852551"/>
                  <wp:effectExtent l="19050" t="19050" r="22860" b="14605"/>
                  <wp:docPr id="3" name="Obrázek 34" descr="C:\Users\Helča\Desktop\img005 – kopie – kopi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elča\Desktop\img005 – kopie – kopi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7830" cy="189702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  <w:vAlign w:val="center"/>
          </w:tcPr>
          <w:p w:rsidR="006C4EF6" w:rsidRDefault="006C4EF6" w:rsidP="006C4EF6">
            <w:pPr>
              <w:jc w:val="center"/>
              <w:rPr>
                <w:sz w:val="28"/>
                <w:szCs w:val="28"/>
              </w:rPr>
            </w:pPr>
            <w:r w:rsidRPr="006C4EF6">
              <w:rPr>
                <w:noProof/>
                <w:sz w:val="28"/>
                <w:szCs w:val="28"/>
                <w:lang w:eastAsia="cs-CZ"/>
              </w:rPr>
              <w:drawing>
                <wp:inline distT="0" distB="0" distL="0" distR="0">
                  <wp:extent cx="1468877" cy="1848256"/>
                  <wp:effectExtent l="19050" t="19050" r="17145" b="19050"/>
                  <wp:docPr id="5" name="Obrázek 35" descr="C:\Users\Helča\Desktop\img005 – kopie – kopie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Helča\Desktop\img005 – kopie – kopie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2290" cy="185255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  <w:vAlign w:val="center"/>
          </w:tcPr>
          <w:p w:rsidR="006C4EF6" w:rsidRDefault="006C4EF6" w:rsidP="006C4EF6">
            <w:pPr>
              <w:jc w:val="center"/>
              <w:rPr>
                <w:sz w:val="28"/>
                <w:szCs w:val="28"/>
              </w:rPr>
            </w:pPr>
            <w:r w:rsidRPr="006C4EF6">
              <w:rPr>
                <w:noProof/>
                <w:sz w:val="28"/>
                <w:szCs w:val="28"/>
                <w:lang w:eastAsia="cs-CZ"/>
              </w:rPr>
              <w:drawing>
                <wp:inline distT="0" distB="0" distL="0" distR="0">
                  <wp:extent cx="1391056" cy="1843391"/>
                  <wp:effectExtent l="19050" t="19050" r="19050" b="24130"/>
                  <wp:docPr id="6" name="Obrázek 1" descr="C:\Users\Helča\Desktop\img005 – kopie – kopie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elča\Desktop\img005 – kopie – kopie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5455" cy="1928731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C4EF6" w:rsidRPr="00A4177B" w:rsidRDefault="006C4EF6" w:rsidP="00A4177B">
      <w:pPr>
        <w:ind w:firstLine="708"/>
        <w:rPr>
          <w:sz w:val="28"/>
          <w:szCs w:val="28"/>
        </w:rPr>
      </w:pPr>
    </w:p>
    <w:p w:rsidR="00A4177B" w:rsidRDefault="00A4177B" w:rsidP="006D6041">
      <w:pPr>
        <w:pStyle w:val="Odstavecseseznamem"/>
        <w:numPr>
          <w:ilvl w:val="1"/>
          <w:numId w:val="2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Vysvětlete pojmy:</w:t>
      </w:r>
    </w:p>
    <w:p w:rsidR="00A4177B" w:rsidRDefault="00A4177B" w:rsidP="00A4177B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druh – </w:t>
      </w:r>
      <w:r w:rsidR="006610F2">
        <w:rPr>
          <w:sz w:val="28"/>
          <w:szCs w:val="28"/>
        </w:rPr>
        <w:t xml:space="preserve">skupina jedinců, kteří se mezi sebou kříží </w:t>
      </w:r>
    </w:p>
    <w:p w:rsidR="00A4177B" w:rsidRDefault="00A4177B" w:rsidP="00A4177B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lokalita – </w:t>
      </w:r>
      <w:r w:rsidR="006610F2">
        <w:rPr>
          <w:sz w:val="28"/>
          <w:szCs w:val="28"/>
        </w:rPr>
        <w:t>naleziště, konkrétní místo výskytu organismu</w:t>
      </w:r>
    </w:p>
    <w:p w:rsidR="00A4177B" w:rsidRDefault="00A4177B" w:rsidP="00A4177B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ekoton – </w:t>
      </w:r>
      <w:r w:rsidR="006610F2">
        <w:rPr>
          <w:sz w:val="28"/>
          <w:szCs w:val="28"/>
        </w:rPr>
        <w:t>přechodná zóna mezi společenstvy</w:t>
      </w:r>
    </w:p>
    <w:p w:rsidR="00A4177B" w:rsidRDefault="00A4177B" w:rsidP="00A4177B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biosféra – </w:t>
      </w:r>
      <w:r w:rsidR="006610F2">
        <w:rPr>
          <w:sz w:val="28"/>
          <w:szCs w:val="28"/>
        </w:rPr>
        <w:t>živý obal Země</w:t>
      </w:r>
    </w:p>
    <w:p w:rsidR="00A4177B" w:rsidRDefault="00A4177B" w:rsidP="00A4177B">
      <w:pPr>
        <w:ind w:left="708"/>
        <w:rPr>
          <w:sz w:val="28"/>
          <w:szCs w:val="28"/>
        </w:rPr>
      </w:pPr>
    </w:p>
    <w:p w:rsidR="00307C7E" w:rsidRDefault="00B7482F" w:rsidP="006D6041">
      <w:pPr>
        <w:pStyle w:val="Odstavecseseznamem"/>
        <w:numPr>
          <w:ilvl w:val="0"/>
          <w:numId w:val="2"/>
        </w:numPr>
        <w:ind w:left="426"/>
        <w:rPr>
          <w:b/>
          <w:sz w:val="28"/>
          <w:szCs w:val="28"/>
        </w:rPr>
      </w:pPr>
      <w:r>
        <w:rPr>
          <w:b/>
          <w:sz w:val="28"/>
          <w:szCs w:val="28"/>
        </w:rPr>
        <w:t>Vliv změny</w:t>
      </w:r>
      <w:r w:rsidR="00307C7E">
        <w:rPr>
          <w:b/>
          <w:sz w:val="28"/>
          <w:szCs w:val="28"/>
        </w:rPr>
        <w:t xml:space="preserve"> prostředí</w:t>
      </w:r>
      <w:r>
        <w:rPr>
          <w:b/>
          <w:sz w:val="28"/>
          <w:szCs w:val="28"/>
        </w:rPr>
        <w:t xml:space="preserve"> na organismus</w:t>
      </w:r>
    </w:p>
    <w:p w:rsidR="00307C7E" w:rsidRDefault="00307C7E" w:rsidP="00307C7E">
      <w:pPr>
        <w:pStyle w:val="Odstavecseseznamem"/>
        <w:rPr>
          <w:b/>
          <w:sz w:val="28"/>
          <w:szCs w:val="28"/>
        </w:rPr>
      </w:pPr>
    </w:p>
    <w:p w:rsidR="00307C7E" w:rsidRDefault="00307C7E" w:rsidP="006D6041">
      <w:pPr>
        <w:pStyle w:val="Odstavecseseznamem"/>
        <w:numPr>
          <w:ilvl w:val="1"/>
          <w:numId w:val="2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Doplňte správný termín:</w:t>
      </w:r>
    </w:p>
    <w:p w:rsidR="00B7482F" w:rsidRDefault="00B7482F" w:rsidP="00B7482F">
      <w:pPr>
        <w:ind w:left="708"/>
        <w:rPr>
          <w:sz w:val="28"/>
          <w:szCs w:val="28"/>
        </w:rPr>
      </w:pPr>
      <w:r>
        <w:rPr>
          <w:sz w:val="28"/>
          <w:szCs w:val="28"/>
        </w:rPr>
        <w:t>organismus se vyrovnává se změnou prostředí:</w:t>
      </w:r>
    </w:p>
    <w:p w:rsidR="00B7482F" w:rsidRDefault="00B7482F" w:rsidP="00B7482F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postupným přizpůsobením – </w:t>
      </w:r>
      <w:r w:rsidR="006610F2">
        <w:rPr>
          <w:sz w:val="28"/>
          <w:szCs w:val="28"/>
        </w:rPr>
        <w:t>adaptace</w:t>
      </w:r>
    </w:p>
    <w:p w:rsidR="00B7482F" w:rsidRDefault="00B7482F" w:rsidP="00B7482F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chorobnou změnou – </w:t>
      </w:r>
      <w:r w:rsidR="006610F2">
        <w:rPr>
          <w:sz w:val="28"/>
          <w:szCs w:val="28"/>
        </w:rPr>
        <w:t>deformace</w:t>
      </w:r>
    </w:p>
    <w:p w:rsidR="00B7482F" w:rsidRDefault="00B7482F" w:rsidP="00092199">
      <w:pPr>
        <w:ind w:left="708"/>
        <w:rPr>
          <w:sz w:val="28"/>
          <w:szCs w:val="28"/>
        </w:rPr>
      </w:pPr>
      <w:r>
        <w:rPr>
          <w:sz w:val="28"/>
          <w:szCs w:val="28"/>
        </w:rPr>
        <w:t>rychlou změnou –</w:t>
      </w:r>
      <w:r w:rsidR="006610F2">
        <w:rPr>
          <w:sz w:val="28"/>
          <w:szCs w:val="28"/>
        </w:rPr>
        <w:t xml:space="preserve"> reakce</w:t>
      </w:r>
    </w:p>
    <w:p w:rsidR="00B75396" w:rsidRDefault="00092199" w:rsidP="006D6041">
      <w:pPr>
        <w:pStyle w:val="Odstavecseseznamem"/>
        <w:numPr>
          <w:ilvl w:val="1"/>
          <w:numId w:val="2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lastRenderedPageBreak/>
        <w:t>Do tabulky napište příklady vlastní změny organismu</w:t>
      </w:r>
      <w:r w:rsidR="00B75396">
        <w:rPr>
          <w:sz w:val="28"/>
          <w:szCs w:val="28"/>
        </w:rPr>
        <w:t xml:space="preserve"> </w:t>
      </w:r>
    </w:p>
    <w:p w:rsidR="00092199" w:rsidRPr="00B75396" w:rsidRDefault="00B75396" w:rsidP="00B75396">
      <w:pPr>
        <w:ind w:left="720" w:firstLine="696"/>
        <w:rPr>
          <w:sz w:val="28"/>
          <w:szCs w:val="28"/>
        </w:rPr>
      </w:pPr>
      <w:r>
        <w:rPr>
          <w:sz w:val="28"/>
          <w:szCs w:val="28"/>
        </w:rPr>
        <w:t>z</w:t>
      </w:r>
      <w:r w:rsidRPr="00B75396">
        <w:rPr>
          <w:sz w:val="28"/>
          <w:szCs w:val="28"/>
        </w:rPr>
        <w:t>působené</w:t>
      </w:r>
      <w:r>
        <w:rPr>
          <w:sz w:val="28"/>
          <w:szCs w:val="28"/>
        </w:rPr>
        <w:t xml:space="preserve"> vlivem změny prostředí:</w:t>
      </w:r>
    </w:p>
    <w:p w:rsidR="00092199" w:rsidRPr="00092199" w:rsidRDefault="00092199" w:rsidP="00092199">
      <w:pPr>
        <w:rPr>
          <w:sz w:val="28"/>
          <w:szCs w:val="28"/>
        </w:rPr>
      </w:pPr>
    </w:p>
    <w:tbl>
      <w:tblPr>
        <w:tblStyle w:val="Mkatabulky"/>
        <w:tblW w:w="0" w:type="auto"/>
        <w:tblInd w:w="817" w:type="dxa"/>
        <w:tblLook w:val="04A0"/>
      </w:tblPr>
      <w:tblGrid>
        <w:gridCol w:w="2552"/>
        <w:gridCol w:w="5670"/>
      </w:tblGrid>
      <w:tr w:rsidR="00092199" w:rsidTr="00092199">
        <w:tc>
          <w:tcPr>
            <w:tcW w:w="2552" w:type="dxa"/>
          </w:tcPr>
          <w:p w:rsidR="00092199" w:rsidRDefault="00092199" w:rsidP="00092199">
            <w:pPr>
              <w:pStyle w:val="Odstavecseseznamem"/>
              <w:ind w:left="0"/>
              <w:rPr>
                <w:sz w:val="28"/>
                <w:szCs w:val="28"/>
              </w:rPr>
            </w:pPr>
          </w:p>
          <w:p w:rsidR="00092199" w:rsidRDefault="00092199" w:rsidP="00092199">
            <w:pPr>
              <w:pStyle w:val="Odstavecseseznamem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Stavba těla</w:t>
            </w:r>
          </w:p>
          <w:p w:rsidR="00092199" w:rsidRDefault="00092199" w:rsidP="00092199">
            <w:pPr>
              <w:pStyle w:val="Odstavecseseznamem"/>
              <w:ind w:left="0"/>
              <w:rPr>
                <w:sz w:val="28"/>
                <w:szCs w:val="28"/>
              </w:rPr>
            </w:pPr>
          </w:p>
          <w:p w:rsidR="00092199" w:rsidRDefault="00092199" w:rsidP="00092199">
            <w:pPr>
              <w:pStyle w:val="Odstavecseseznamem"/>
              <w:ind w:left="0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092199" w:rsidRDefault="00092199" w:rsidP="00092199">
            <w:pPr>
              <w:pStyle w:val="Odstavecseseznamem"/>
              <w:ind w:left="0"/>
              <w:rPr>
                <w:sz w:val="28"/>
                <w:szCs w:val="28"/>
              </w:rPr>
            </w:pPr>
          </w:p>
          <w:p w:rsidR="006610F2" w:rsidRDefault="006610F2" w:rsidP="00092199">
            <w:pPr>
              <w:pStyle w:val="Odstavecseseznamem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tvar, velikost, zbarvení</w:t>
            </w:r>
          </w:p>
        </w:tc>
      </w:tr>
      <w:tr w:rsidR="00092199" w:rsidTr="00092199">
        <w:tc>
          <w:tcPr>
            <w:tcW w:w="2552" w:type="dxa"/>
          </w:tcPr>
          <w:p w:rsidR="00092199" w:rsidRDefault="00092199" w:rsidP="00092199">
            <w:pPr>
              <w:pStyle w:val="Odstavecseseznamem"/>
              <w:ind w:left="0"/>
              <w:rPr>
                <w:sz w:val="28"/>
                <w:szCs w:val="28"/>
              </w:rPr>
            </w:pPr>
          </w:p>
          <w:p w:rsidR="00092199" w:rsidRDefault="00092199" w:rsidP="00092199">
            <w:pPr>
              <w:pStyle w:val="Odstavecseseznamem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Životní funkce</w:t>
            </w:r>
          </w:p>
          <w:p w:rsidR="00092199" w:rsidRDefault="00092199" w:rsidP="00092199">
            <w:pPr>
              <w:pStyle w:val="Odstavecseseznamem"/>
              <w:ind w:left="0"/>
              <w:rPr>
                <w:sz w:val="28"/>
                <w:szCs w:val="28"/>
              </w:rPr>
            </w:pPr>
          </w:p>
          <w:p w:rsidR="00092199" w:rsidRDefault="00092199" w:rsidP="00092199">
            <w:pPr>
              <w:pStyle w:val="Odstavecseseznamem"/>
              <w:ind w:left="0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092199" w:rsidRDefault="00092199" w:rsidP="00092199">
            <w:pPr>
              <w:pStyle w:val="Odstavecseseznamem"/>
              <w:ind w:left="0"/>
              <w:rPr>
                <w:sz w:val="28"/>
                <w:szCs w:val="28"/>
              </w:rPr>
            </w:pPr>
          </w:p>
          <w:p w:rsidR="006610F2" w:rsidRDefault="006610F2" w:rsidP="00092199">
            <w:pPr>
              <w:pStyle w:val="Odstavecseseznamem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zimní spánek, termoregulace</w:t>
            </w:r>
            <w:r w:rsidR="00945C8B">
              <w:rPr>
                <w:sz w:val="28"/>
                <w:szCs w:val="28"/>
              </w:rPr>
              <w:t>, opad listů</w:t>
            </w:r>
          </w:p>
        </w:tc>
      </w:tr>
      <w:tr w:rsidR="00092199" w:rsidTr="00092199">
        <w:trPr>
          <w:trHeight w:val="467"/>
        </w:trPr>
        <w:tc>
          <w:tcPr>
            <w:tcW w:w="2552" w:type="dxa"/>
          </w:tcPr>
          <w:p w:rsidR="00092199" w:rsidRDefault="00092199" w:rsidP="00092199">
            <w:pPr>
              <w:pStyle w:val="Odstavecseseznamem"/>
              <w:ind w:left="0"/>
              <w:rPr>
                <w:sz w:val="28"/>
                <w:szCs w:val="28"/>
              </w:rPr>
            </w:pPr>
          </w:p>
          <w:p w:rsidR="00092199" w:rsidRDefault="00092199" w:rsidP="00092199">
            <w:pPr>
              <w:pStyle w:val="Odstavecseseznamem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Chování</w:t>
            </w:r>
          </w:p>
          <w:p w:rsidR="00092199" w:rsidRDefault="00092199" w:rsidP="00092199">
            <w:pPr>
              <w:pStyle w:val="Odstavecseseznamem"/>
              <w:ind w:left="0"/>
              <w:rPr>
                <w:sz w:val="28"/>
                <w:szCs w:val="28"/>
              </w:rPr>
            </w:pPr>
          </w:p>
          <w:p w:rsidR="00092199" w:rsidRDefault="00092199" w:rsidP="00092199">
            <w:pPr>
              <w:pStyle w:val="Odstavecseseznamem"/>
              <w:ind w:left="0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092199" w:rsidRDefault="00092199" w:rsidP="00092199">
            <w:pPr>
              <w:pStyle w:val="Odstavecseseznamem"/>
              <w:ind w:left="0"/>
              <w:rPr>
                <w:sz w:val="28"/>
                <w:szCs w:val="28"/>
              </w:rPr>
            </w:pPr>
          </w:p>
          <w:p w:rsidR="006610F2" w:rsidRDefault="006610F2" w:rsidP="00092199">
            <w:pPr>
              <w:pStyle w:val="Odstavecseseznamem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stěhování ptáků, stavba hnízd</w:t>
            </w:r>
            <w:r w:rsidR="00945C8B">
              <w:rPr>
                <w:sz w:val="28"/>
                <w:szCs w:val="28"/>
              </w:rPr>
              <w:t>, způsob získávání potravy</w:t>
            </w:r>
          </w:p>
        </w:tc>
      </w:tr>
    </w:tbl>
    <w:p w:rsidR="00B7482F" w:rsidRDefault="00B7482F" w:rsidP="00092199">
      <w:pPr>
        <w:pStyle w:val="Odstavecseseznamem"/>
        <w:ind w:left="1440"/>
        <w:rPr>
          <w:sz w:val="28"/>
          <w:szCs w:val="28"/>
        </w:rPr>
      </w:pPr>
    </w:p>
    <w:p w:rsidR="00B75396" w:rsidRPr="000B29B4" w:rsidRDefault="00B75396" w:rsidP="006D6041">
      <w:pPr>
        <w:pStyle w:val="Odstavecseseznamem"/>
        <w:numPr>
          <w:ilvl w:val="0"/>
          <w:numId w:val="2"/>
        </w:numPr>
        <w:ind w:left="284"/>
        <w:rPr>
          <w:b/>
          <w:sz w:val="28"/>
          <w:szCs w:val="28"/>
        </w:rPr>
      </w:pPr>
      <w:r w:rsidRPr="000B29B4">
        <w:rPr>
          <w:b/>
          <w:sz w:val="28"/>
          <w:szCs w:val="28"/>
        </w:rPr>
        <w:t>Ekologická valence</w:t>
      </w:r>
      <w:r w:rsidR="00634EF9">
        <w:rPr>
          <w:b/>
          <w:sz w:val="28"/>
          <w:szCs w:val="28"/>
        </w:rPr>
        <w:t xml:space="preserve"> (přizpůsobivost)</w:t>
      </w:r>
    </w:p>
    <w:p w:rsidR="00B75396" w:rsidRDefault="00B75396" w:rsidP="00B75396">
      <w:pPr>
        <w:pStyle w:val="Odstavecseseznamem"/>
        <w:rPr>
          <w:sz w:val="28"/>
          <w:szCs w:val="28"/>
        </w:rPr>
      </w:pPr>
    </w:p>
    <w:p w:rsidR="00B75396" w:rsidRDefault="00B75396" w:rsidP="006D6041">
      <w:pPr>
        <w:pStyle w:val="Odstavecseseznamem"/>
        <w:numPr>
          <w:ilvl w:val="1"/>
          <w:numId w:val="2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 xml:space="preserve">Popište křivku ekologické valence a vysvětlete, co </w:t>
      </w:r>
      <w:r w:rsidR="007E074D">
        <w:rPr>
          <w:sz w:val="28"/>
          <w:szCs w:val="28"/>
        </w:rPr>
        <w:t>vyjadřuje</w:t>
      </w:r>
      <w:r>
        <w:rPr>
          <w:sz w:val="28"/>
          <w:szCs w:val="28"/>
        </w:rPr>
        <w:t>:</w:t>
      </w:r>
    </w:p>
    <w:p w:rsidR="00B75396" w:rsidRDefault="00261720" w:rsidP="00B75396">
      <w:pPr>
        <w:rPr>
          <w:noProof/>
          <w:sz w:val="28"/>
          <w:szCs w:val="28"/>
          <w:lang w:eastAsia="cs-CZ"/>
        </w:rPr>
      </w:pPr>
      <w:r>
        <w:rPr>
          <w:noProof/>
          <w:sz w:val="28"/>
          <w:szCs w:val="28"/>
          <w:lang w:eastAsia="cs-CZ"/>
        </w:rPr>
        <w:pict>
          <v:group id="Plátno 48" o:spid="_x0000_s1026" editas="canvas" style="position:absolute;margin-left:56.4pt;margin-top:1.05pt;width:388.95pt;height:238.4pt;z-index:-251649024" coordsize="49396,30276" wrapcoords="2497 0 2497 2174 916 2513 666 2649 666 16234 791 16302 2497 16302 0 16845 0 17389 2497 17389 2497 18747 6035 19562 7034 19562 7034 20921 12194 20921 12277 17457 19269 17389 19477 16845 16855 16302 16939 1562 16148 1562 2664 1087 2664 0 2497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49396;height:30276;visibility:visible">
              <v:fill o:detectmouseclick="t"/>
              <v:path o:connecttype="none"/>
            </v:shape>
            <v:group id="Group 9" o:spid="_x0000_s1028" style="position:absolute;width:44413;height:26289" coordorigin="2925,2757" coordsize="5328,33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<v:line id="Line 10" o:spid="_x0000_s1029" style="position:absolute;visibility:visible" from="7533,3045" to="7534,5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yUjsMAAADaAAAADwAAAGRycy9kb3ducmV2LnhtbESPzWrCQBSF9wXfYbhCd3ViF22NjiKC&#10;4CJtqYrrS+aaxGTuJDPTJH37TqHg8nB+Ps5qM5pG9OR8ZVnBfJaAIM6trrhQcD7tn95A+ICssbFM&#10;Cn7Iw2Y9eVhhqu3AX9QfQyHiCPsUFZQhtKmUPi/JoJ/Zljh6V+sMhihdIbXDIY6bRj4nyYs0WHEk&#10;lNjSrqS8Pn6byM2LzHWXWz0eru/ZvuN+8XH6VOpxOm6XIAKN4R7+bx+0glf4uxJv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+slI7DAAAA2gAAAA8AAAAAAAAAAAAA&#10;AAAAoQIAAGRycy9kb3ducmV2LnhtbFBLBQYAAAAABAAEAPkAAACRAwAAAAA=&#10;">
                <v:stroke dashstyle="dash"/>
              </v:line>
              <v:group id="Group 11" o:spid="_x0000_s1030" style="position:absolute;left:2925;top:2757;width:5328;height:3312" coordorigin="2637,2469" coordsize="5328,33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<v:shape id="Freeform 12" o:spid="_x0000_s1031" style="position:absolute;left:3357;top:3167;width:3888;height:2326;visibility:visible;mso-wrap-style:square;v-text-anchor:top" coordsize="4860,29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3gOMEA&#10;AADaAAAADwAAAGRycy9kb3ducmV2LnhtbESPT4vCMBTE74LfITxhb5oqi2g1isou7NU/IN6ezbMN&#10;Ni+lybZdP/1GEDwOM/MbZrnubCkaqr1xrGA8SkAQZ04bzhWcjt/DGQgfkDWWjknBH3lYr/q9Jaba&#10;tbyn5hByESHsU1RQhFClUvqsIIt+5Cri6N1cbTFEWedS19hGuC3lJEmm0qLhuFBgRbuCsvvh1yrY&#10;42x+vlgjv5pPs23P+eM6rR5KfQy6zQJEoC68w6/2j1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94DjBAAAA2gAAAA8AAAAAAAAAAAAAAAAAmAIAAGRycy9kb3du&#10;cmV2LnhtbFBLBQYAAAAABAAEAPUAAACGAwAAAAA=&#10;" path="m,2907c169,2776,742,2551,1013,2120,1284,1689,1268,622,1628,320,1988,18,2793,,3173,305v380,305,454,1411,735,1845c4189,2584,4702,2781,4860,2907e" filled="f">
                  <v:path arrowok="t" o:connecttype="custom" o:connectlocs="0,2326;810,1696;1302,256;2538,244;3126,1720;3888,2326" o:connectangles="0,0,0,0,0,0"/>
                </v:shape>
                <v:line id="Line 13" o:spid="_x0000_s1032" style="position:absolute;visibility:visible" from="3357,2469" to="3358,5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<v:line id="Line 14" o:spid="_x0000_s1033" style="position:absolute;visibility:visible" from="2637,5493" to="7965,5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xljsQAAADbAAAADwAAAGRycy9kb3ducmV2LnhtbESPQWvCQBSE7wX/w/KE3pqNCm1JXUUE&#10;JZciVen5NftMotm3MbtmY399t1DocZiZb5j5cjCN6KlztWUFkyQFQVxYXXOp4HjYPL2CcB5ZY2OZ&#10;FNzJwXIxephjpm3gD+r3vhQRwi5DBZX3bSalKyoy6BLbEkfvZDuDPsqulLrDEOGmkdM0fZYGa44L&#10;Fba0rqi47G9GQRq+t/Is87rf5e/X0H6Fz+k1KPU4HlZvIDwN/j/81861gtkL/H6JP0A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rGWOxAAAANsAAAAPAAAAAAAAAAAA&#10;AAAAAKECAABkcnMvZG93bnJldi54bWxQSwUGAAAAAAQABAD5AAAAkgMAAAAA&#10;">
                  <v:stroke startarrow="block" endarrow="block"/>
                </v:line>
                <v:line id="Line 15" o:spid="_x0000_s1034" style="position:absolute;visibility:visible" from="4365,2757" to="4365,5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zUv8EAAADbAAAADwAAAGRycy9kb3ducmV2LnhtbERPTWvCQBC9F/wPywje6sYKpaauUgTB&#10;g1aq0vOQHZPU7Gzc3cb4751DocfH+54ve9eojkKsPRuYjDNQxIW3NZcGTsf18xuomJAtNp7JwJ0i&#10;LBeDpznm1t/4i7pDKpWEcMzRQJVSm2sdi4ocxrFviYU7++AwCQyltgFvEu4a/ZJlr9phzdJQYUur&#10;iorL4ddJb1Fuw/X759Jvzrvt+srd7PO4N2Y07D/eQSXq07/4z72xBqYyV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XNS/wQAAANsAAAAPAAAAAAAAAAAAAAAA&#10;AKECAABkcnMvZG93bnJldi54bWxQSwUGAAAAAAQABAD5AAAAjwMAAAAA&#10;">
                  <v:stroke dashstyle="dash"/>
                </v:line>
                <v:line id="Line 16" o:spid="_x0000_s1035" style="position:absolute;visibility:visible" from="6237,2793" to="6237,5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BxJMIAAADbAAAADwAAAGRycy9kb3ducmV2LnhtbESPS4vCMBSF98L8h3AH3Gk6CqIdo8iA&#10;4MJRfDDrS3Ntq81NTWLt/HsjCC4P5/FxpvPWVKIh50vLCr76CQjizOqScwXHw7I3BuEDssbKMin4&#10;Jw/z2Udniqm2d95Rsw+5iCPsU1RQhFCnUvqsIIO+b2vi6J2sMxiidLnUDu9x3FRykCQjabDkSCiw&#10;pp+Cssv+ZiI3y9fu+ne+tKvT73p55WayOWyV6n62i28QgdrwDr/aK61gOIHnl/gD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RBxJMIAAADbAAAADwAAAAAAAAAAAAAA&#10;AAChAgAAZHJzL2Rvd25yZXYueG1sUEsFBgAAAAAEAAQA+QAAAJADAAAAAA==&#10;">
                  <v:stroke dashstyle="dash"/>
                </v:line>
                <v:line id="Line 17" o:spid="_x0000_s1036" style="position:absolute;visibility:visible" from="3357,4773" to="4365,47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OOh8AAAADbAAAADwAAAGRycy9kb3ducmV2LnhtbERPz2vCMBS+D/wfwhO8zVQRGdUoQ1B6&#10;EZkTz8/mre3WvNQmNnV/vTkIHj++38t1b2rRUesqywom4wQEcW51xYWC0/f2/QOE88gaa8uk4E4O&#10;1qvB2xJTbQN/UXf0hYgh7FJUUHrfpFK6vCSDbmwb4sj92Nagj7AtpG4xxHBTy2mSzKXBimNDiQ1t&#10;Ssr/jjejIAn/O/krs6o7ZPtraC7hPL0GpUbD/nMBwlPvX+KnO9MKZnF9/BJ/gFw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5DjofAAAAA2wAAAA8AAAAAAAAAAAAAAAAA&#10;oQIAAGRycy9kb3ducmV2LnhtbFBLBQYAAAAABAAEAPkAAACOAwAAAAA=&#10;">
                  <v:stroke startarrow="block" endarrow="block"/>
                </v:line>
                <v:line id="Line 18" o:spid="_x0000_s1037" style="position:absolute;visibility:visible" from="6237,4773" to="7245,47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8rHMMAAADbAAAADwAAAGRycy9kb3ducmV2LnhtbESPQWvCQBSE70L/w/IK3nSjFJHoKlJo&#10;yaWItvT8zD6TaPZtzG6z0V/vCgWPw8x8wyzXvalFR62rLCuYjBMQxLnVFRcKfr4/RnMQziNrrC2T&#10;gis5WK9eBktMtQ28o27vCxEh7FJUUHrfpFK6vCSDbmwb4ugdbWvQR9kWUrcYItzUcpokM2mw4rhQ&#10;YkPvJeXn/Z9RkITbpzzJrOq22dclNIfwO70EpYav/WYBwlPvn+H/dqYVvE3g8SX+ALm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PKxzDAAAA2wAAAA8AAAAAAAAAAAAA&#10;AAAAoQIAAGRycy9kb3ducmV2LnhtbFBLBQYAAAAABAAEAPkAAACRAwAAAAA=&#10;">
                  <v:stroke startarrow="block" endarrow="block"/>
                </v:line>
                <v:line id="Line 19" o:spid="_x0000_s1038" style="position:absolute;visibility:visible" from="4365,4197" to="6237,41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21a8MAAADbAAAADwAAAGRycy9kb3ducmV2LnhtbESPQWvCQBSE7wX/w/IEb7oxFJHoKqVg&#10;yaWIVnp+zT6TaPZtzG6zaX+9KxR6HGbmG2a9HUwjeupcbVnBfJaAIC6srrlUcPrYTZcgnEfW2Fgm&#10;BT/kYLsZPa0x0zbwgfqjL0WEsMtQQeV9m0npiooMupltiaN3tp1BH2VXSt1hiHDTyDRJFtJgzXGh&#10;wpZeKyqux2+jIAm/b/Ii87rf5++30H6Fz/QWlJqMh5cVCE+D/w//tXOt4DmFx5f4A+Tm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HdtWvDAAAA2wAAAA8AAAAAAAAAAAAA&#10;AAAAoQIAAGRycy9kb3ducmV2LnhtbFBLBQYAAAAABAAEAPkAAACRAwAAAAA=&#10;">
                  <v:stroke startarrow="block" endarrow="block"/>
                </v:line>
              </v:group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ové pole 43" o:spid="_x0000_s1039" type="#_x0000_t202" style="position:absolute;left:17310;top:8591;width:10407;height:464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s4pMQA&#10;AADbAAAADwAAAGRycy9kb3ducmV2LnhtbESPT4vCMBTE7wt+h/CEva2pf1hqNYoIQg+7B7srXh/N&#10;sy02LzWJWr/9RhD2OMzMb5jlujetuJHzjWUF41ECgri0uuFKwe/P7iMF4QOyxtYyKXiQh/Vq8LbE&#10;TNs77+lWhEpECPsMFdQhdJmUvqzJoB/Zjjh6J+sMhihdJbXDe4SbVk6S5FMabDgu1NjRtqbyXFyN&#10;gu/tvEjzycMd59N8V6SXsf1KD0q9D/vNAkSgPvyHX+1cK5hN4fk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7OKTEAAAA2wAAAA8AAAAAAAAAAAAAAAAAmAIAAGRycy9k&#10;b3ducmV2LnhtbFBLBQYAAAAABAAEAPUAAACJAwAAAAA=&#10;" fillcolor="white [3201]" stroked="f" strokeweight=".5pt">
              <v:textbox>
                <w:txbxContent>
                  <w:p w:rsidR="00715F33" w:rsidRPr="00087169" w:rsidRDefault="00715F33" w:rsidP="00715F33">
                    <w:pPr>
                      <w:rPr>
                        <w:b/>
                        <w:sz w:val="32"/>
                        <w:szCs w:val="32"/>
                      </w:rPr>
                    </w:pPr>
                    <w:r w:rsidRPr="00087169">
                      <w:rPr>
                        <w:b/>
                        <w:sz w:val="32"/>
                        <w:szCs w:val="32"/>
                      </w:rPr>
                      <w:t>optimum</w:t>
                    </w:r>
                  </w:p>
                </w:txbxContent>
              </v:textbox>
            </v:shape>
            <v:shape id="Textové pole 44" o:spid="_x0000_s1040" type="#_x0000_t202" style="position:absolute;left:5632;top:10579;width:8605;height:434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7JLcUA&#10;AADbAAAADwAAAGRycy9kb3ducmV2LnhtbESPQWsCMRSE74L/ITzBi9RsRaSsRmkLFZFWqRbx+Ni8&#10;bhY3L0sSdf33TUHwOMzMN8xs0dpaXMiHyrGC52EGgrhwuuJSwc/+4+kFRIjIGmvHpOBGARbzbmeG&#10;uXZX/qbLLpYiQTjkqMDE2ORShsKQxTB0DXHyfp23GJP0pdQerwluaznKsom0WHFaMNjQu6HitDtb&#10;BSezHmyz5dfbYbK6+c3+7I7+86hUv9e+TkFEauMjfG+vtILxGP6/pB8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DsktxQAAANsAAAAPAAAAAAAAAAAAAAAAAJgCAABkcnMv&#10;ZG93bnJldi54bWxQSwUGAAAAAAQABAD1AAAAigMAAAAA&#10;" filled="f" stroked="f" strokeweight=".5pt">
              <v:textbox>
                <w:txbxContent>
                  <w:p w:rsidR="00715F33" w:rsidRPr="00715F33" w:rsidRDefault="00715F33" w:rsidP="00715F33">
                    <w:pPr>
                      <w:rPr>
                        <w:b/>
                        <w:sz w:val="24"/>
                        <w:szCs w:val="24"/>
                      </w:rPr>
                    </w:pPr>
                    <w:r w:rsidRPr="00715F33">
                      <w:rPr>
                        <w:b/>
                        <w:sz w:val="24"/>
                        <w:szCs w:val="24"/>
                      </w:rPr>
                      <w:t>minimum</w:t>
                    </w:r>
                  </w:p>
                </w:txbxContent>
              </v:textbox>
            </v:shape>
            <v:shape id="Textové pole 45" o:spid="_x0000_s1041" type="#_x0000_t202" style="position:absolute;left:30010;top:10579;width:8947;height:434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JstsUA&#10;AADbAAAADwAAAGRycy9kb3ducmV2LnhtbESPQWsCMRSE7wX/Q3iFXopmLSplaxQVFCm2pSrF42Pz&#10;ulncvCxJ1PXfN4LQ4zAz3zDjaWtrcSYfKscK+r0MBHHhdMWlgv1u2X0FESKyxtoxKbhSgOmk8zDG&#10;XLsLf9N5G0uRIBxyVGBibHIpQ2HIYui5hjh5v85bjEn6UmqPlwS3tXzJspG0WHFaMNjQwlBx3J6s&#10;gqN5f/7KVh/zn9H66j93J3fwm4NST4/t7A1EpDb+h+/ttVYwGMLtS/oB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Qmy2xQAAANsAAAAPAAAAAAAAAAAAAAAAAJgCAABkcnMv&#10;ZG93bnJldi54bWxQSwUGAAAAAAQABAD1AAAAigMAAAAA&#10;" filled="f" stroked="f" strokeweight=".5pt">
              <v:textbox>
                <w:txbxContent>
                  <w:p w:rsidR="00715F33" w:rsidRPr="00715F33" w:rsidRDefault="00715F33" w:rsidP="00715F33">
                    <w:pPr>
                      <w:rPr>
                        <w:b/>
                        <w:sz w:val="24"/>
                        <w:szCs w:val="24"/>
                      </w:rPr>
                    </w:pPr>
                    <w:r w:rsidRPr="00715F33">
                      <w:rPr>
                        <w:b/>
                        <w:sz w:val="24"/>
                        <w:szCs w:val="24"/>
                      </w:rPr>
                      <w:t>maximum</w:t>
                    </w:r>
                  </w:p>
                </w:txbxContent>
              </v:textbox>
            </v:shape>
            <v:shape id="Textové pole 46" o:spid="_x0000_s1042" type="#_x0000_t202" style="position:absolute;left:16288;top:24479;width:11429;height:497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ybPMQA&#10;AADbAAAADwAAAGRycy9kb3ducmV2LnhtbESPQWvCQBSE7wX/w/IEb3WjFonRVUQQcrAH04rXR/aZ&#10;BLNv092txn/vCoUeh5n5hlltetOKGznfWFYwGScgiEurG64UfH/t31MQPiBrbC2Tggd52KwHbyvM&#10;tL3zkW5FqESEsM9QQR1Cl0npy5oM+rHtiKN3sc5giNJVUju8R7hp5TRJ5tJgw3Ghxo52NZXX4tco&#10;+NwtijSfPtx5Mcv3RfozsYf0pNRo2G+XIAL14T/81861go85vL7EH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MmzzEAAAA2wAAAA8AAAAAAAAAAAAAAAAAmAIAAGRycy9k&#10;b3ducmV2LnhtbFBLBQYAAAAABAAEAPUAAACJAwAAAAA=&#10;" fillcolor="white [3201]" stroked="f" strokeweight=".5pt">
              <v:textbox>
                <w:txbxContent>
                  <w:p w:rsidR="00715F33" w:rsidRPr="00700243" w:rsidRDefault="00715F33" w:rsidP="00715F33">
                    <w:pPr>
                      <w:rPr>
                        <w:b/>
                        <w:sz w:val="32"/>
                        <w:szCs w:val="32"/>
                      </w:rPr>
                    </w:pPr>
                    <w:r w:rsidRPr="00700243">
                      <w:rPr>
                        <w:b/>
                        <w:sz w:val="32"/>
                        <w:szCs w:val="32"/>
                      </w:rPr>
                      <w:t>podmínka</w:t>
                    </w:r>
                  </w:p>
                </w:txbxContent>
              </v:textbox>
            </v:shape>
            <v:shape id="Textové pole 47" o:spid="_x0000_s1043" type="#_x0000_t202" style="position:absolute;left:1676;top:3715;width:3074;height:191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+p8QA&#10;AADbAAAADwAAAGRycy9kb3ducmV2LnhtbESPQWvCQBSE7wX/w/IEb3WjlhqjqxRByKEemipeH9ln&#10;Esy+jbtbjf/eLRR6HGbmG2a16U0rbuR8Y1nBZJyAIC6tbrhScPjevaYgfEDW2FomBQ/ysFkPXlaY&#10;aXvnL7oVoRIRwj5DBXUIXSalL2sy6Me2I47e2TqDIUpXSe3wHuGmldMkeZcGG44LNXa0ram8FD9G&#10;wX67KNJ8+nCnxSzfFel1Yj/To1KjYf+xBBGoD//hv3auFbzN4fdL/AFy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APqfEAAAA2wAAAA8AAAAAAAAAAAAAAAAAmAIAAGRycy9k&#10;b3ducmV2LnhtbFBLBQYAAAAABAAEAPUAAACJAwAAAAA=&#10;" fillcolor="white [3201]" stroked="f" strokeweight=".5pt">
              <v:textbox>
                <w:txbxContent>
                  <w:p w:rsidR="00715F33" w:rsidRPr="00700243" w:rsidRDefault="00715F33" w:rsidP="006C4EF6">
                    <w:pPr>
                      <w:spacing w:after="0"/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 w:rsidRPr="00700243">
                      <w:rPr>
                        <w:b/>
                        <w:sz w:val="32"/>
                        <w:szCs w:val="32"/>
                      </w:rPr>
                      <w:t>p</w:t>
                    </w:r>
                  </w:p>
                  <w:p w:rsidR="00715F33" w:rsidRPr="00700243" w:rsidRDefault="00715F33" w:rsidP="006C4EF6">
                    <w:pPr>
                      <w:spacing w:after="0"/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 w:rsidRPr="00700243">
                      <w:rPr>
                        <w:b/>
                        <w:sz w:val="32"/>
                        <w:szCs w:val="32"/>
                      </w:rPr>
                      <w:t>r</w:t>
                    </w:r>
                  </w:p>
                  <w:p w:rsidR="00715F33" w:rsidRPr="00700243" w:rsidRDefault="00715F33" w:rsidP="006C4EF6">
                    <w:pPr>
                      <w:spacing w:after="0"/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 w:rsidRPr="00700243">
                      <w:rPr>
                        <w:b/>
                        <w:sz w:val="32"/>
                        <w:szCs w:val="32"/>
                      </w:rPr>
                      <w:t>o</w:t>
                    </w:r>
                  </w:p>
                  <w:p w:rsidR="00715F33" w:rsidRPr="00700243" w:rsidRDefault="00715F33" w:rsidP="006C4EF6">
                    <w:pPr>
                      <w:spacing w:after="0"/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 w:rsidRPr="00700243">
                      <w:rPr>
                        <w:b/>
                        <w:sz w:val="32"/>
                        <w:szCs w:val="32"/>
                      </w:rPr>
                      <w:t>j</w:t>
                    </w:r>
                  </w:p>
                  <w:p w:rsidR="00715F33" w:rsidRPr="00700243" w:rsidRDefault="00715F33" w:rsidP="006C4EF6">
                    <w:pPr>
                      <w:spacing w:after="0"/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 w:rsidRPr="00700243">
                      <w:rPr>
                        <w:b/>
                        <w:sz w:val="32"/>
                        <w:szCs w:val="32"/>
                      </w:rPr>
                      <w:t>e</w:t>
                    </w:r>
                  </w:p>
                  <w:p w:rsidR="00715F33" w:rsidRPr="00700243" w:rsidRDefault="00715F33" w:rsidP="006C4EF6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 w:rsidRPr="00700243">
                      <w:rPr>
                        <w:b/>
                        <w:sz w:val="32"/>
                        <w:szCs w:val="32"/>
                      </w:rPr>
                      <w:t>v</w:t>
                    </w:r>
                  </w:p>
                </w:txbxContent>
              </v:textbox>
            </v:shape>
            <w10:wrap type="tight"/>
          </v:group>
        </w:pict>
      </w:r>
    </w:p>
    <w:p w:rsidR="00B75396" w:rsidRDefault="00B75396" w:rsidP="00B75396">
      <w:pPr>
        <w:rPr>
          <w:noProof/>
          <w:sz w:val="28"/>
          <w:szCs w:val="28"/>
          <w:lang w:eastAsia="cs-CZ"/>
        </w:rPr>
      </w:pPr>
    </w:p>
    <w:p w:rsidR="00B75396" w:rsidRDefault="00261720" w:rsidP="00B75396">
      <w:pPr>
        <w:rPr>
          <w:noProof/>
          <w:sz w:val="28"/>
          <w:szCs w:val="28"/>
          <w:lang w:eastAsia="cs-CZ"/>
        </w:rPr>
      </w:pPr>
      <w:r>
        <w:rPr>
          <w:noProof/>
          <w:sz w:val="28"/>
          <w:szCs w:val="28"/>
          <w:lang w:eastAsia="cs-CZ"/>
        </w:rPr>
        <w:pict>
          <v:group id="Plátno 18" o:spid="_x0000_s1058" editas="canvas" style="position:absolute;margin-left:82.85pt;margin-top:-23.3pt;width:342pt;height:207pt;z-index:-251655168" coordsize="43434,26289" wrapcoords="0 0 21600 0 21600 21600 0 2160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">
            <v:shape id="_x0000_s1059" type="#_x0000_t75" style="position:absolute;width:43434;height:26289;visibility:visible">
              <v:fill o:detectmouseclick="t"/>
              <v:path o:connecttype="none"/>
            </v:shape>
            <w10:wrap type="tight"/>
          </v:group>
        </w:pict>
      </w:r>
    </w:p>
    <w:p w:rsidR="00B75396" w:rsidRDefault="00B75396" w:rsidP="00B75396">
      <w:pPr>
        <w:rPr>
          <w:noProof/>
          <w:sz w:val="28"/>
          <w:szCs w:val="28"/>
          <w:lang w:eastAsia="cs-CZ"/>
        </w:rPr>
      </w:pPr>
    </w:p>
    <w:p w:rsidR="00B75396" w:rsidRDefault="00B75396" w:rsidP="00B75396">
      <w:pPr>
        <w:rPr>
          <w:noProof/>
          <w:sz w:val="28"/>
          <w:szCs w:val="28"/>
          <w:lang w:eastAsia="cs-CZ"/>
        </w:rPr>
      </w:pPr>
    </w:p>
    <w:p w:rsidR="00B75396" w:rsidRDefault="00B75396" w:rsidP="00B75396">
      <w:pPr>
        <w:rPr>
          <w:noProof/>
          <w:sz w:val="28"/>
          <w:szCs w:val="28"/>
          <w:lang w:eastAsia="cs-CZ"/>
        </w:rPr>
      </w:pPr>
    </w:p>
    <w:p w:rsidR="00B75396" w:rsidRDefault="00B75396" w:rsidP="00B75396">
      <w:pPr>
        <w:rPr>
          <w:noProof/>
          <w:sz w:val="28"/>
          <w:szCs w:val="28"/>
          <w:lang w:eastAsia="cs-CZ"/>
        </w:rPr>
      </w:pPr>
    </w:p>
    <w:p w:rsidR="00B75396" w:rsidRDefault="00B75396" w:rsidP="00B75396">
      <w:pPr>
        <w:rPr>
          <w:noProof/>
          <w:sz w:val="28"/>
          <w:szCs w:val="28"/>
          <w:lang w:eastAsia="cs-CZ"/>
        </w:rPr>
      </w:pPr>
    </w:p>
    <w:p w:rsidR="00B75396" w:rsidRDefault="00B75396" w:rsidP="00B75396">
      <w:pPr>
        <w:rPr>
          <w:noProof/>
          <w:sz w:val="28"/>
          <w:szCs w:val="28"/>
          <w:lang w:eastAsia="cs-CZ"/>
        </w:rPr>
      </w:pPr>
    </w:p>
    <w:p w:rsidR="00B75396" w:rsidRDefault="00B75396" w:rsidP="00B75396">
      <w:pPr>
        <w:rPr>
          <w:noProof/>
          <w:sz w:val="28"/>
          <w:szCs w:val="28"/>
          <w:lang w:eastAsia="cs-CZ"/>
        </w:rPr>
      </w:pPr>
    </w:p>
    <w:p w:rsidR="00B75396" w:rsidRDefault="00B75396" w:rsidP="00B75396">
      <w:pPr>
        <w:rPr>
          <w:noProof/>
          <w:sz w:val="28"/>
          <w:szCs w:val="28"/>
          <w:lang w:eastAsia="cs-CZ"/>
        </w:rPr>
      </w:pPr>
    </w:p>
    <w:p w:rsidR="00B75396" w:rsidRDefault="007E074D" w:rsidP="00B7539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křivka vyjadřuje – </w:t>
      </w:r>
      <w:r w:rsidR="00EA46E2">
        <w:rPr>
          <w:sz w:val="28"/>
          <w:szCs w:val="28"/>
        </w:rPr>
        <w:t xml:space="preserve">rozmezí podmínky </w:t>
      </w:r>
      <w:r w:rsidR="00890730">
        <w:rPr>
          <w:sz w:val="28"/>
          <w:szCs w:val="28"/>
        </w:rPr>
        <w:t xml:space="preserve">(faktoru) </w:t>
      </w:r>
      <w:r w:rsidR="00EA46E2">
        <w:rPr>
          <w:sz w:val="28"/>
          <w:szCs w:val="28"/>
        </w:rPr>
        <w:t>pro přežití</w:t>
      </w:r>
    </w:p>
    <w:p w:rsidR="007E074D" w:rsidRPr="007E074D" w:rsidRDefault="007E074D" w:rsidP="006D6041">
      <w:pPr>
        <w:pStyle w:val="Odstavecseseznamem"/>
        <w:numPr>
          <w:ilvl w:val="1"/>
          <w:numId w:val="2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lastRenderedPageBreak/>
        <w:t>Vysvětlete pojem bioindikátor, uveďte příklad a vyberte, která křivka tomuto termínu odpovídá:</w:t>
      </w:r>
    </w:p>
    <w:p w:rsidR="007E074D" w:rsidRPr="00322AAA" w:rsidRDefault="00261720" w:rsidP="007E074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cs-CZ"/>
        </w:rPr>
        <w:pict>
          <v:group id="Skupina 26" o:spid="_x0000_s1044" style="position:absolute;margin-left:8.75pt;margin-top:1.25pt;width:464.7pt;height:158.95pt;z-index:251665408" coordorigin="1777,12757" coordsize="7200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">
            <v:shape id="Freeform 29" o:spid="_x0000_s1045" style="position:absolute;left:2130;top:13528;width:3360;height:1397;visibility:visible;mso-wrap-style:square;v-text-anchor:top" coordsize="3360,1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bQYcMA&#10;AADbAAAADwAAAGRycy9kb3ducmV2LnhtbESPQWvCQBSE74L/YXlCb7qph9RGVymFQnpsVHp9ZJ9J&#10;NPs2ZF80+uu7hUKPw8x8w2x2o2vVlfrQeDbwvEhAEZfeNlwZOOw/5itQQZAttp7JwJ0C7LbTyQYz&#10;62/8RddCKhUhHDI0UIt0mdahrMlhWPiOOHon3zuUKPtK2x5vEe5avUySVDtsOC7U2NF7TeWlGJyB&#10;Yyn3/WOQ1+/wOSRpWpy7PH8Y8zQb39aghEb5D/+1c2tg+QK/X+IP0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bQYcMAAADbAAAADwAAAAAAAAAAAAAAAACYAgAAZHJzL2Rv&#10;d25yZXYueG1sUEsFBgAAAAAEAAQA9QAAAIgDAAAAAA==&#10;" path="m,1397c177,1200,682,394,1080,197,1478,,2005,20,2385,212v380,192,772,903,975,1140e" filled="f">
              <v:path arrowok="t" o:connecttype="custom" o:connectlocs="0,1397;1080,197;2385,212;3360,1352" o:connectangles="0,0,0,0"/>
            </v:shape>
            <v:shape id="Freeform 30" o:spid="_x0000_s1046" style="position:absolute;left:6457;top:13657;width:1080;height:1260;visibility:visible;mso-wrap-style:square;v-text-anchor:top" coordsize="1080,1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sT4cAA&#10;AADbAAAADwAAAGRycy9kb3ducmV2LnhtbERPu27CMBTdkfgH6yKxgdMgQQkYhKBIdOQxdLzElyQ0&#10;vo5sFwJfj4dKjEfnPV+2phY3cr6yrOBjmIAgzq2uuFBwOm4HnyB8QNZYWyYFD/KwXHQ7c8y0vfOe&#10;bodQiBjCPkMFZQhNJqXPSzLoh7YhjtzFOoMhQldI7fAew00t0yQZS4MVx4YSG1qXlP8e/owCux09&#10;V+777HeXyVRff9Ivv5Enpfq9djUDEagNb/G/e6cVpHFs/BJ/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esT4cAAAADbAAAADwAAAAAAAAAAAAAAAACYAgAAZHJzL2Rvd25y&#10;ZXYueG1sUEsFBgAAAAAEAAQA9QAAAIUDAAAAAA==&#10;" path="m,1260c60,1080,240,360,360,180,480,,600,,720,180v120,180,300,900,360,1080e" filled="f">
              <v:path arrowok="t" o:connecttype="custom" o:connectlocs="0,1260;360,180;720,180;1080,1260" o:connectangles="0,0,0,0"/>
            </v:shape>
            <v:line id="Line 31" o:spid="_x0000_s1047" style="position:absolute;visibility:visible" from="2137,12757" to="2137,15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<v:line id="Line 32" o:spid="_x0000_s1048" style="position:absolute;visibility:visible" from="1777,14917" to="8977,14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shape id="Text Box 33" o:spid="_x0000_s1049" type="#_x0000_t202" style="position:absolute;left:3577;top:131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gChsMA&#10;AADbAAAADwAAAGRycy9kb3ducmV2LnhtbESP2WrDMBRE3wv5B3ELfSmxnLTZnCghLaTkNcsH3FjX&#10;C7WujKV4+fuoUMjjMDNnmM2uN5VoqXGlZQWTKAZBnFpdcq7gejmMlyCcR9ZYWSYFAznYbUcvG0y0&#10;7fhE7dnnIkDYJaig8L5OpHRpQQZdZGvi4GW2MeiDbHKpG+wC3FRyGsdzabDksFBgTd8Fpb/nu1GQ&#10;Hbv32aq7/fjr4vQ5/8JycbODUm+v/X4NwlPvn+H/9lEr+JjA35fwA+T2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gChsMAAADbAAAADwAAAAAAAAAAAAAAAACYAgAAZHJzL2Rv&#10;d25yZXYueG1sUEsFBgAAAAAEAAQA9QAAAIgDAAAAAA==&#10;" stroked="f">
              <v:textbox>
                <w:txbxContent>
                  <w:p w:rsidR="007E074D" w:rsidRDefault="007E074D" w:rsidP="007E074D">
                    <w:r>
                      <w:t>A</w:t>
                    </w:r>
                  </w:p>
                </w:txbxContent>
              </v:textbox>
            </v:shape>
            <v:shape id="Text Box 34" o:spid="_x0000_s1050" type="#_x0000_t202" style="position:absolute;left:6817;top:131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c8c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xi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qc8cMAAADbAAAADwAAAAAAAAAAAAAAAACYAgAAZHJzL2Rv&#10;d25yZXYueG1sUEsFBgAAAAAEAAQA9QAAAIgDAAAAAA==&#10;" stroked="f">
              <v:textbox>
                <w:txbxContent>
                  <w:p w:rsidR="007E074D" w:rsidRDefault="007E074D" w:rsidP="007E074D">
                    <w:r>
                      <w:t>B</w:t>
                    </w:r>
                  </w:p>
                </w:txbxContent>
              </v:textbox>
            </v:shape>
          </v:group>
        </w:pict>
      </w:r>
    </w:p>
    <w:p w:rsidR="007E074D" w:rsidRPr="00322AAA" w:rsidRDefault="007E074D" w:rsidP="007E074D">
      <w:pPr>
        <w:rPr>
          <w:rFonts w:ascii="Comic Sans MS" w:hAnsi="Comic Sans MS"/>
          <w:sz w:val="24"/>
          <w:szCs w:val="24"/>
        </w:rPr>
      </w:pPr>
    </w:p>
    <w:p w:rsidR="007E074D" w:rsidRPr="00322AAA" w:rsidRDefault="007E074D" w:rsidP="007E074D">
      <w:pPr>
        <w:rPr>
          <w:rFonts w:ascii="Comic Sans MS" w:hAnsi="Comic Sans MS"/>
          <w:sz w:val="24"/>
          <w:szCs w:val="24"/>
        </w:rPr>
      </w:pPr>
    </w:p>
    <w:p w:rsidR="007E074D" w:rsidRPr="00322AAA" w:rsidRDefault="007E074D" w:rsidP="007E074D">
      <w:pPr>
        <w:rPr>
          <w:rFonts w:ascii="Comic Sans MS" w:hAnsi="Comic Sans MS"/>
          <w:sz w:val="24"/>
          <w:szCs w:val="24"/>
        </w:rPr>
      </w:pPr>
    </w:p>
    <w:p w:rsidR="007E074D" w:rsidRPr="00322AAA" w:rsidRDefault="007E074D" w:rsidP="007E074D">
      <w:pPr>
        <w:rPr>
          <w:rFonts w:ascii="Comic Sans MS" w:hAnsi="Comic Sans MS"/>
          <w:sz w:val="24"/>
          <w:szCs w:val="24"/>
        </w:rPr>
      </w:pPr>
    </w:p>
    <w:p w:rsidR="007E074D" w:rsidRDefault="007E074D" w:rsidP="007E074D">
      <w:pPr>
        <w:rPr>
          <w:rFonts w:ascii="Comic Sans MS" w:hAnsi="Comic Sans MS"/>
          <w:sz w:val="24"/>
          <w:szCs w:val="24"/>
        </w:rPr>
      </w:pPr>
    </w:p>
    <w:p w:rsidR="007E074D" w:rsidRDefault="007E074D" w:rsidP="007E074D">
      <w:pPr>
        <w:tabs>
          <w:tab w:val="left" w:pos="7815"/>
        </w:tabs>
        <w:rPr>
          <w:rFonts w:ascii="Comic Sans MS" w:hAnsi="Comic Sans MS"/>
          <w:sz w:val="24"/>
          <w:szCs w:val="24"/>
        </w:rPr>
      </w:pPr>
      <w:bookmarkStart w:id="0" w:name="_GoBack"/>
      <w:bookmarkEnd w:id="0"/>
      <w:r>
        <w:rPr>
          <w:rFonts w:ascii="Comic Sans MS" w:hAnsi="Comic Sans MS"/>
          <w:sz w:val="24"/>
          <w:szCs w:val="24"/>
        </w:rPr>
        <w:tab/>
      </w:r>
    </w:p>
    <w:p w:rsidR="007E074D" w:rsidRDefault="00261720" w:rsidP="007E074D">
      <w:pPr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w:pict>
          <v:group id="Skupina 19" o:spid="_x0000_s1051" style="position:absolute;margin-left:79.85pt;margin-top:664.85pt;width:5in;height:117pt;z-index:251662336" coordorigin="1777,12757" coordsize="7200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">
            <v:shape id="Freeform 21" o:spid="_x0000_s1052" style="position:absolute;left:2130;top:13528;width:3360;height:1397;visibility:visible;mso-wrap-style:square;v-text-anchor:top" coordsize="3360,1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9IFcAA&#10;AADbAAAADwAAAGRycy9kb3ducmV2LnhtbERPTWuDQBC9B/oflin0Vtd6kNZkIyFQsMeallwHd6K2&#10;7qy4Y2Ly67uHQo6P970pFzeoM02h92zgJUlBETfe9twa+Dq8P7+CCoJscfBMBq4UoNw+rDZYWH/h&#10;TzrX0qoYwqFAA53IWGgdmo4chsSPxJE7+cmhRDi12k54ieFu0Fma5tphz7Ghw5H2HTW/9ewMfDdy&#10;PdxmeTuGjznN8/pnrKqbMU+Py24NSmiRu/jfXVkDWVwfv8QfoL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Q9IFcAAAADbAAAADwAAAAAAAAAAAAAAAACYAgAAZHJzL2Rvd25y&#10;ZXYueG1sUEsFBgAAAAAEAAQA9QAAAIUDAAAAAA==&#10;" path="m,1397c177,1200,682,394,1080,197,1478,,2005,20,2385,212v380,192,772,903,975,1140e" filled="f">
              <v:path arrowok="t" o:connecttype="custom" o:connectlocs="0,1397;1080,197;2385,212;3360,1352" o:connectangles="0,0,0,0"/>
            </v:shape>
            <v:shape id="Freeform 22" o:spid="_x0000_s1053" style="position:absolute;left:6457;top:13657;width:1080;height:1260;visibility:visible;mso-wrap-style:square;v-text-anchor:top" coordsize="1080,1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G6fMMA&#10;AADbAAAADwAAAGRycy9kb3ducmV2LnhtbESPQWvCQBSE70L/w/IKvenGFKpGV5G2gh7VHDw+s88k&#10;Nvs27G417a93BcHjMDPfMLNFZxpxIedrywqGgwQEcWF1zaWCfL/qj0H4gKyxsUwK/sjDYv7Sm2Gm&#10;7ZW3dNmFUkQI+wwVVCG0mZS+qMigH9iWOHon6wyGKF0ptcNrhJtGpknyIQ3WHBcqbOmzouJn92sU&#10;2NX7/9Jtjn59Gk30+ZB++y+ZK/X22i2nIAJ14Rl+tNdaQTqE+5f4A+T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G6fMMAAADbAAAADwAAAAAAAAAAAAAAAACYAgAAZHJzL2Rv&#10;d25yZXYueG1sUEsFBgAAAAAEAAQA9QAAAIgDAAAAAA==&#10;" path="m,1260c60,1080,240,360,360,180,480,,600,,720,180v120,180,300,900,360,1080e" filled="f">
              <v:path arrowok="t" o:connecttype="custom" o:connectlocs="0,1260;360,180;720,180;1080,1260" o:connectangles="0,0,0,0"/>
            </v:shape>
            <v:line id="Line 23" o:spid="_x0000_s1054" style="position:absolute;visibility:visible" from="2137,12757" to="2137,15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<v:line id="Line 24" o:spid="_x0000_s1055" style="position:absolute;visibility:visible" from="1777,14917" to="8977,14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shape id="Text Box 25" o:spid="_x0000_s1056" type="#_x0000_t202" style="position:absolute;left:3577;top:131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Y3w8QA&#10;AADbAAAADwAAAGRycy9kb3ducmV2LnhtbESP3WrCQBSE7wu+w3KE3hTdKKk/0U1oCxZvoz7AMXtM&#10;gtmzIbs1ydt3hUIvh5n5htlng2nEgzpXW1awmEcgiAuray4VXM6H2QaE88gaG8ukYCQHWTp52WOi&#10;bc85PU6+FAHCLkEFlfdtIqUrKjLo5rYlDt7NdgZ9kF0pdYd9gJtGLqNoJQ3WHBYqbOmrouJ++jEK&#10;bsf+7X3bX7/9ZZ3Hq0+s11c7KvU6HT52IDwN/j/81z5qBcsYn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2N8PEAAAA2wAAAA8AAAAAAAAAAAAAAAAAmAIAAGRycy9k&#10;b3ducmV2LnhtbFBLBQYAAAAABAAEAPUAAACJAwAAAAA=&#10;" stroked="f">
              <v:textbox>
                <w:txbxContent>
                  <w:p w:rsidR="007E074D" w:rsidRDefault="007E074D">
                    <w:r>
                      <w:t>A</w:t>
                    </w:r>
                  </w:p>
                </w:txbxContent>
              </v:textbox>
            </v:shape>
            <v:shape id="Text Box 26" o:spid="_x0000_s1057" type="#_x0000_t202" style="position:absolute;left:6817;top:131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qSWM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zB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qSWMMAAADbAAAADwAAAAAAAAAAAAAAAACYAgAAZHJzL2Rv&#10;d25yZXYueG1sUEsFBgAAAAAEAAQA9QAAAIgDAAAAAA==&#10;" stroked="f">
              <v:textbox>
                <w:txbxContent>
                  <w:p w:rsidR="007E074D" w:rsidRDefault="007E074D" w:rsidP="00322AAA">
                    <w:r>
                      <w:t>B</w:t>
                    </w:r>
                  </w:p>
                </w:txbxContent>
              </v:textbox>
            </v:shape>
          </v:group>
        </w:pict>
      </w:r>
    </w:p>
    <w:p w:rsidR="007E074D" w:rsidRDefault="007E074D" w:rsidP="00890730">
      <w:pPr>
        <w:ind w:left="2832" w:hanging="2123"/>
        <w:rPr>
          <w:sz w:val="28"/>
          <w:szCs w:val="28"/>
        </w:rPr>
      </w:pPr>
      <w:r>
        <w:rPr>
          <w:sz w:val="28"/>
          <w:szCs w:val="28"/>
        </w:rPr>
        <w:t xml:space="preserve">bioindikátor je – </w:t>
      </w:r>
      <w:r w:rsidR="00890730">
        <w:rPr>
          <w:sz w:val="28"/>
          <w:szCs w:val="28"/>
        </w:rPr>
        <w:t>organismus s malou tolerancí (přizpůsobivostí) na změnu podmínky prostředí</w:t>
      </w:r>
    </w:p>
    <w:p w:rsidR="007E074D" w:rsidRDefault="007E074D" w:rsidP="007E074D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příkladem bioindikátoru je – </w:t>
      </w:r>
      <w:r w:rsidR="00890730">
        <w:rPr>
          <w:sz w:val="28"/>
          <w:szCs w:val="28"/>
        </w:rPr>
        <w:t>lišejník</w:t>
      </w:r>
    </w:p>
    <w:p w:rsidR="007E074D" w:rsidRDefault="007E074D" w:rsidP="007E074D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0B29B4">
        <w:rPr>
          <w:sz w:val="28"/>
          <w:szCs w:val="28"/>
        </w:rPr>
        <w:t xml:space="preserve">bioindikátoru odpovídá křivka na obrázku – </w:t>
      </w:r>
      <w:r w:rsidR="00890730">
        <w:rPr>
          <w:sz w:val="28"/>
          <w:szCs w:val="28"/>
        </w:rPr>
        <w:t>B (malé rozpětí)</w:t>
      </w:r>
    </w:p>
    <w:p w:rsidR="000B29B4" w:rsidRDefault="000B29B4" w:rsidP="007E074D">
      <w:pPr>
        <w:rPr>
          <w:sz w:val="28"/>
          <w:szCs w:val="28"/>
        </w:rPr>
      </w:pPr>
    </w:p>
    <w:p w:rsidR="007E074D" w:rsidRDefault="007E074D" w:rsidP="007E074D">
      <w:pPr>
        <w:rPr>
          <w:sz w:val="28"/>
          <w:szCs w:val="28"/>
        </w:rPr>
      </w:pPr>
    </w:p>
    <w:p w:rsidR="00F44E65" w:rsidRPr="00F44E65" w:rsidRDefault="00634EF9" w:rsidP="00F44E65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Vztah prostředí a organismu</w:t>
      </w:r>
    </w:p>
    <w:p w:rsidR="00F44E65" w:rsidRPr="00F44E65" w:rsidRDefault="00F44E65" w:rsidP="00F44E65">
      <w:pPr>
        <w:ind w:left="708"/>
        <w:rPr>
          <w:sz w:val="28"/>
          <w:szCs w:val="28"/>
        </w:rPr>
      </w:pPr>
      <w:r>
        <w:rPr>
          <w:sz w:val="28"/>
          <w:szCs w:val="28"/>
        </w:rPr>
        <w:t>Doplňte chybějící termíny:</w:t>
      </w:r>
    </w:p>
    <w:p w:rsidR="007E074D" w:rsidRDefault="007E074D" w:rsidP="007E074D">
      <w:pPr>
        <w:rPr>
          <w:sz w:val="28"/>
          <w:szCs w:val="28"/>
        </w:rPr>
      </w:pPr>
    </w:p>
    <w:p w:rsidR="007E074D" w:rsidRDefault="00F44E65" w:rsidP="007E074D">
      <w:pPr>
        <w:rPr>
          <w:sz w:val="28"/>
          <w:szCs w:val="28"/>
        </w:rPr>
      </w:pPr>
      <w:r>
        <w:rPr>
          <w:sz w:val="28"/>
          <w:szCs w:val="28"/>
        </w:rPr>
        <w:tab/>
        <w:t>Organismus od prostředí potřebuje:</w:t>
      </w:r>
    </w:p>
    <w:p w:rsidR="00F44E65" w:rsidRDefault="00F44E65" w:rsidP="007E074D">
      <w:pPr>
        <w:rPr>
          <w:sz w:val="28"/>
          <w:szCs w:val="28"/>
        </w:rPr>
      </w:pPr>
    </w:p>
    <w:p w:rsidR="00E94163" w:rsidRPr="00F44E65" w:rsidRDefault="001E561C" w:rsidP="001E561C">
      <w:pPr>
        <w:spacing w:line="360" w:lineRule="auto"/>
        <w:ind w:left="360" w:firstLine="348"/>
        <w:rPr>
          <w:sz w:val="28"/>
          <w:szCs w:val="28"/>
        </w:rPr>
      </w:pPr>
      <w:r w:rsidRPr="00F44E65">
        <w:rPr>
          <w:bCs/>
          <w:sz w:val="28"/>
          <w:szCs w:val="28"/>
        </w:rPr>
        <w:t xml:space="preserve">získávat </w:t>
      </w:r>
      <w:r w:rsidR="00890730">
        <w:rPr>
          <w:b/>
          <w:bCs/>
          <w:sz w:val="28"/>
          <w:szCs w:val="28"/>
        </w:rPr>
        <w:t>energii</w:t>
      </w:r>
      <w:r w:rsidR="00F44E65">
        <w:rPr>
          <w:bCs/>
          <w:sz w:val="28"/>
          <w:szCs w:val="28"/>
        </w:rPr>
        <w:t xml:space="preserve"> </w:t>
      </w:r>
      <w:r w:rsidRPr="00F44E65">
        <w:rPr>
          <w:bCs/>
          <w:sz w:val="28"/>
          <w:szCs w:val="28"/>
        </w:rPr>
        <w:t xml:space="preserve">a </w:t>
      </w:r>
      <w:r w:rsidR="00890730" w:rsidRPr="00890730">
        <w:rPr>
          <w:b/>
          <w:bCs/>
          <w:sz w:val="28"/>
          <w:szCs w:val="28"/>
        </w:rPr>
        <w:t>látky</w:t>
      </w:r>
      <w:r w:rsidR="00F44E65">
        <w:rPr>
          <w:bCs/>
          <w:sz w:val="28"/>
          <w:szCs w:val="28"/>
        </w:rPr>
        <w:t xml:space="preserve"> </w:t>
      </w:r>
      <w:r w:rsidRPr="00F44E65">
        <w:rPr>
          <w:bCs/>
          <w:sz w:val="28"/>
          <w:szCs w:val="28"/>
        </w:rPr>
        <w:t>potřebné k metabolismu a růstu</w:t>
      </w:r>
    </w:p>
    <w:p w:rsidR="00E94163" w:rsidRPr="00F44E65" w:rsidRDefault="001E561C" w:rsidP="001E561C">
      <w:pPr>
        <w:spacing w:line="360" w:lineRule="auto"/>
        <w:ind w:left="360" w:firstLine="348"/>
        <w:rPr>
          <w:sz w:val="28"/>
          <w:szCs w:val="28"/>
        </w:rPr>
      </w:pPr>
      <w:r w:rsidRPr="00F44E65">
        <w:rPr>
          <w:bCs/>
          <w:sz w:val="28"/>
          <w:szCs w:val="28"/>
        </w:rPr>
        <w:t xml:space="preserve">odstraňovat </w:t>
      </w:r>
      <w:r w:rsidR="00890730" w:rsidRPr="00890730">
        <w:rPr>
          <w:b/>
          <w:bCs/>
          <w:sz w:val="28"/>
          <w:szCs w:val="28"/>
        </w:rPr>
        <w:t>nepotřebné zplodiny</w:t>
      </w:r>
    </w:p>
    <w:p w:rsidR="00E94163" w:rsidRPr="00F44E65" w:rsidRDefault="001E561C" w:rsidP="001E561C">
      <w:pPr>
        <w:spacing w:line="360" w:lineRule="auto"/>
        <w:ind w:left="720"/>
        <w:rPr>
          <w:sz w:val="28"/>
          <w:szCs w:val="28"/>
        </w:rPr>
      </w:pPr>
      <w:r w:rsidRPr="00F44E65">
        <w:rPr>
          <w:bCs/>
          <w:sz w:val="28"/>
          <w:szCs w:val="28"/>
        </w:rPr>
        <w:t xml:space="preserve">umožnit </w:t>
      </w:r>
      <w:r w:rsidR="00890730" w:rsidRPr="00890730">
        <w:rPr>
          <w:b/>
          <w:bCs/>
          <w:sz w:val="28"/>
          <w:szCs w:val="28"/>
        </w:rPr>
        <w:t>rozmnožování</w:t>
      </w:r>
      <w:r w:rsidRPr="00890730">
        <w:rPr>
          <w:b/>
          <w:bCs/>
          <w:sz w:val="28"/>
          <w:szCs w:val="28"/>
        </w:rPr>
        <w:t xml:space="preserve"> </w:t>
      </w:r>
      <w:r w:rsidRPr="00F44E65">
        <w:rPr>
          <w:bCs/>
          <w:sz w:val="28"/>
          <w:szCs w:val="28"/>
        </w:rPr>
        <w:t xml:space="preserve">a </w:t>
      </w:r>
      <w:r w:rsidR="00890730" w:rsidRPr="00890730">
        <w:rPr>
          <w:b/>
          <w:bCs/>
          <w:sz w:val="28"/>
          <w:szCs w:val="28"/>
        </w:rPr>
        <w:t>rozšiřování</w:t>
      </w:r>
    </w:p>
    <w:p w:rsidR="007E074D" w:rsidRDefault="001E561C" w:rsidP="006C4EF6">
      <w:pPr>
        <w:ind w:left="720"/>
        <w:rPr>
          <w:b/>
          <w:bCs/>
          <w:sz w:val="28"/>
          <w:szCs w:val="28"/>
        </w:rPr>
      </w:pPr>
      <w:r w:rsidRPr="00F44E65">
        <w:rPr>
          <w:bCs/>
          <w:sz w:val="28"/>
          <w:szCs w:val="28"/>
        </w:rPr>
        <w:t>zajistit podmínky</w:t>
      </w:r>
      <w:r w:rsidRPr="00890730">
        <w:rPr>
          <w:b/>
          <w:bCs/>
          <w:sz w:val="28"/>
          <w:szCs w:val="28"/>
        </w:rPr>
        <w:t xml:space="preserve"> </w:t>
      </w:r>
      <w:r w:rsidR="00890730" w:rsidRPr="00890730">
        <w:rPr>
          <w:b/>
          <w:bCs/>
          <w:sz w:val="28"/>
          <w:szCs w:val="28"/>
        </w:rPr>
        <w:t>bezpečí</w:t>
      </w:r>
    </w:p>
    <w:p w:rsidR="00C70A5F" w:rsidRDefault="00C70A5F">
      <w:pPr>
        <w:spacing w:before="0"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C70A5F" w:rsidRDefault="00C70A5F" w:rsidP="006C4EF6">
      <w:pPr>
        <w:ind w:left="720"/>
        <w:rPr>
          <w:sz w:val="28"/>
          <w:szCs w:val="28"/>
        </w:rPr>
      </w:pPr>
      <w:r>
        <w:rPr>
          <w:sz w:val="28"/>
          <w:szCs w:val="28"/>
        </w:rPr>
        <w:lastRenderedPageBreak/>
        <w:t>Citace obrázků:</w:t>
      </w:r>
    </w:p>
    <w:p w:rsidR="00C70A5F" w:rsidRPr="00C70A5F" w:rsidRDefault="00C70A5F" w:rsidP="006C4EF6">
      <w:pPr>
        <w:ind w:left="720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[1a] </w:t>
      </w:r>
      <w:r>
        <w:rPr>
          <w:sz w:val="28"/>
          <w:szCs w:val="28"/>
        </w:rPr>
        <w:t>– zdroj vlastní</w:t>
      </w:r>
    </w:p>
    <w:sectPr w:rsidR="00C70A5F" w:rsidRPr="00C70A5F" w:rsidSect="00084AD2">
      <w:footerReference w:type="default" r:id="rId12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9E3" w:rsidRDefault="002809E3" w:rsidP="00CA6778">
      <w:pPr>
        <w:spacing w:before="0" w:after="0"/>
      </w:pPr>
      <w:r>
        <w:separator/>
      </w:r>
    </w:p>
  </w:endnote>
  <w:endnote w:type="continuationSeparator" w:id="0">
    <w:p w:rsidR="002809E3" w:rsidRDefault="002809E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92199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9E3" w:rsidRDefault="002809E3" w:rsidP="00CA6778">
      <w:pPr>
        <w:spacing w:before="0" w:after="0"/>
      </w:pPr>
      <w:r>
        <w:separator/>
      </w:r>
    </w:p>
  </w:footnote>
  <w:footnote w:type="continuationSeparator" w:id="0">
    <w:p w:rsidR="002809E3" w:rsidRDefault="002809E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876D8"/>
    <w:multiLevelType w:val="hybridMultilevel"/>
    <w:tmpl w:val="D176517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B493D"/>
    <w:multiLevelType w:val="hybridMultilevel"/>
    <w:tmpl w:val="F572DE44"/>
    <w:lvl w:ilvl="0" w:tplc="986251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0CD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22E0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DE7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1854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E41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600D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AF2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8ABC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6E6C6EDD"/>
    <w:multiLevelType w:val="hybridMultilevel"/>
    <w:tmpl w:val="DFC047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182CD5"/>
    <w:rsid w:val="00077927"/>
    <w:rsid w:val="00084AD2"/>
    <w:rsid w:val="00092199"/>
    <w:rsid w:val="000B29B4"/>
    <w:rsid w:val="0015164B"/>
    <w:rsid w:val="0017080B"/>
    <w:rsid w:val="00182CD5"/>
    <w:rsid w:val="001B1D7E"/>
    <w:rsid w:val="001E561C"/>
    <w:rsid w:val="00204609"/>
    <w:rsid w:val="00235DCF"/>
    <w:rsid w:val="00247D1D"/>
    <w:rsid w:val="00252D2D"/>
    <w:rsid w:val="00261720"/>
    <w:rsid w:val="002809E3"/>
    <w:rsid w:val="00281EB3"/>
    <w:rsid w:val="00307C7E"/>
    <w:rsid w:val="00375125"/>
    <w:rsid w:val="003C040B"/>
    <w:rsid w:val="003D1D48"/>
    <w:rsid w:val="003D5464"/>
    <w:rsid w:val="00441154"/>
    <w:rsid w:val="004513CC"/>
    <w:rsid w:val="004B0AD8"/>
    <w:rsid w:val="004C4030"/>
    <w:rsid w:val="0055228A"/>
    <w:rsid w:val="005D4579"/>
    <w:rsid w:val="006347FB"/>
    <w:rsid w:val="00634EF9"/>
    <w:rsid w:val="006515B1"/>
    <w:rsid w:val="006516F6"/>
    <w:rsid w:val="006610F2"/>
    <w:rsid w:val="00666590"/>
    <w:rsid w:val="00684206"/>
    <w:rsid w:val="006C4EF6"/>
    <w:rsid w:val="006D6041"/>
    <w:rsid w:val="00715F33"/>
    <w:rsid w:val="007269D6"/>
    <w:rsid w:val="0074026F"/>
    <w:rsid w:val="007E074D"/>
    <w:rsid w:val="007F73FF"/>
    <w:rsid w:val="00876F59"/>
    <w:rsid w:val="00890730"/>
    <w:rsid w:val="008F092C"/>
    <w:rsid w:val="00945C8B"/>
    <w:rsid w:val="00947E9C"/>
    <w:rsid w:val="009C77DA"/>
    <w:rsid w:val="00A37343"/>
    <w:rsid w:val="00A4177B"/>
    <w:rsid w:val="00B05A6F"/>
    <w:rsid w:val="00B076A1"/>
    <w:rsid w:val="00B7482F"/>
    <w:rsid w:val="00B75396"/>
    <w:rsid w:val="00BA45BA"/>
    <w:rsid w:val="00BB5B21"/>
    <w:rsid w:val="00BD446E"/>
    <w:rsid w:val="00BE5F1D"/>
    <w:rsid w:val="00C56A9B"/>
    <w:rsid w:val="00C70A5F"/>
    <w:rsid w:val="00CA6778"/>
    <w:rsid w:val="00CA68AF"/>
    <w:rsid w:val="00CC7ADA"/>
    <w:rsid w:val="00E734AA"/>
    <w:rsid w:val="00E76BB4"/>
    <w:rsid w:val="00E94163"/>
    <w:rsid w:val="00EA46E2"/>
    <w:rsid w:val="00EF2B21"/>
    <w:rsid w:val="00F23263"/>
    <w:rsid w:val="00F44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F73F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F73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F73F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F73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23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94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00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80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8</TotalTime>
  <Pages>5</Pages>
  <Words>231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5</cp:revision>
  <cp:lastPrinted>2013-02-25T15:28:00Z</cp:lastPrinted>
  <dcterms:created xsi:type="dcterms:W3CDTF">2013-02-05T20:28:00Z</dcterms:created>
  <dcterms:modified xsi:type="dcterms:W3CDTF">2013-02-25T15:28:00Z</dcterms:modified>
</cp:coreProperties>
</file>