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5A6F">
        <w:rPr>
          <w:rFonts w:ascii="Comic Sans MS" w:hAnsi="Comic Sans MS" w:cs="Comic Sans MS"/>
          <w:b/>
          <w:bCs/>
          <w:color w:val="024595"/>
          <w:sz w:val="54"/>
          <w:szCs w:val="54"/>
        </w:rPr>
        <w:t>Organismus a prostředí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>Pracovní list - Organismus a prostředí</w:t>
      </w:r>
    </w:p>
    <w:p w:rsidR="0017080B" w:rsidRDefault="0017080B" w:rsidP="005D4579"/>
    <w:p w:rsidR="00B05A6F" w:rsidRDefault="00A4177B" w:rsidP="00B05A6F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Složky prostředí</w:t>
      </w:r>
    </w:p>
    <w:p w:rsidR="00A4177B" w:rsidRDefault="00A4177B" w:rsidP="00A4177B">
      <w:pPr>
        <w:pStyle w:val="Odstavecseseznamem"/>
        <w:rPr>
          <w:b/>
          <w:sz w:val="28"/>
          <w:szCs w:val="28"/>
        </w:rPr>
      </w:pPr>
    </w:p>
    <w:p w:rsidR="00A4177B" w:rsidRDefault="00A4177B" w:rsidP="00A4177B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 w:rsidRPr="00A4177B">
        <w:rPr>
          <w:sz w:val="28"/>
          <w:szCs w:val="28"/>
        </w:rPr>
        <w:t>Schematicky nakreslete do volných políček:</w:t>
      </w:r>
    </w:p>
    <w:p w:rsidR="00B076A1" w:rsidRPr="00A4177B" w:rsidRDefault="00B076A1" w:rsidP="00B076A1">
      <w:pPr>
        <w:pStyle w:val="Odstavecseseznamem"/>
        <w:ind w:left="1440"/>
        <w:rPr>
          <w:sz w:val="28"/>
          <w:szCs w:val="28"/>
        </w:rPr>
      </w:pPr>
    </w:p>
    <w:p w:rsidR="00A4177B" w:rsidRPr="00A4177B" w:rsidRDefault="00A4177B" w:rsidP="00A4177B">
      <w:pPr>
        <w:ind w:firstLine="708"/>
        <w:rPr>
          <w:sz w:val="28"/>
          <w:szCs w:val="28"/>
        </w:rPr>
      </w:pPr>
      <w:r>
        <w:rPr>
          <w:sz w:val="28"/>
          <w:szCs w:val="28"/>
        </w:rPr>
        <w:t>jedinc</w:t>
      </w:r>
      <w:r w:rsidR="000A77FC">
        <w:rPr>
          <w:sz w:val="28"/>
          <w:szCs w:val="28"/>
        </w:rPr>
        <w:t>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populac</w:t>
      </w:r>
      <w:r w:rsidR="000A77FC">
        <w:rPr>
          <w:sz w:val="28"/>
          <w:szCs w:val="28"/>
        </w:rPr>
        <w:t>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76A1">
        <w:rPr>
          <w:sz w:val="28"/>
          <w:szCs w:val="28"/>
        </w:rPr>
        <w:t xml:space="preserve">   </w:t>
      </w:r>
      <w:r>
        <w:rPr>
          <w:sz w:val="28"/>
          <w:szCs w:val="28"/>
        </w:rPr>
        <w:t>společenstvo</w:t>
      </w:r>
      <w:r w:rsidR="00B076A1">
        <w:rPr>
          <w:sz w:val="28"/>
          <w:szCs w:val="28"/>
        </w:rPr>
        <w:tab/>
      </w:r>
      <w:r w:rsidR="00B076A1">
        <w:rPr>
          <w:sz w:val="28"/>
          <w:szCs w:val="28"/>
        </w:rPr>
        <w:tab/>
      </w:r>
      <w:r>
        <w:rPr>
          <w:sz w:val="28"/>
          <w:szCs w:val="28"/>
        </w:rPr>
        <w:t>ekosystém</w:t>
      </w:r>
    </w:p>
    <w:p w:rsidR="00B05A6F" w:rsidRDefault="0069202A" w:rsidP="00B05A6F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pict>
          <v:group id="Skupina 1" o:spid="_x0000_s1026" style="position:absolute;margin-left:-19.1pt;margin-top:8.25pt;width:517.95pt;height:153.65pt;z-index:251659264" coordorigin="2205,3911" coordsize="7344,1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">
            <v:rect id="Rectangle 3" o:spid="_x0000_s1027" style="position:absolute;left:2205;top:3911;width:1728;height:18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<v:rect id="Rectangle 4" o:spid="_x0000_s1028" style="position:absolute;left:4077;top:3911;width:1728;height:18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<v:rect id="Rectangle 5" o:spid="_x0000_s1029" style="position:absolute;left:5949;top:3911;width:1728;height:18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rect id="Rectangle 6" o:spid="_x0000_s1030" style="position:absolute;left:7821;top:3911;width:1728;height:18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</v:group>
        </w:pict>
      </w:r>
    </w:p>
    <w:p w:rsidR="00B05A6F" w:rsidRDefault="00B05A6F" w:rsidP="00B05A6F">
      <w:pPr>
        <w:rPr>
          <w:b/>
          <w:sz w:val="28"/>
          <w:szCs w:val="28"/>
        </w:rPr>
      </w:pPr>
    </w:p>
    <w:p w:rsidR="00A4177B" w:rsidRDefault="00A4177B" w:rsidP="00B05A6F">
      <w:pPr>
        <w:rPr>
          <w:b/>
          <w:sz w:val="28"/>
          <w:szCs w:val="28"/>
        </w:rPr>
      </w:pPr>
    </w:p>
    <w:p w:rsidR="00A4177B" w:rsidRDefault="00A4177B" w:rsidP="00B05A6F">
      <w:pPr>
        <w:rPr>
          <w:b/>
          <w:sz w:val="28"/>
          <w:szCs w:val="28"/>
        </w:rPr>
      </w:pPr>
    </w:p>
    <w:p w:rsidR="00A4177B" w:rsidRDefault="00A4177B" w:rsidP="00B05A6F">
      <w:pPr>
        <w:rPr>
          <w:b/>
          <w:sz w:val="28"/>
          <w:szCs w:val="28"/>
        </w:rPr>
      </w:pPr>
    </w:p>
    <w:p w:rsidR="00A4177B" w:rsidRDefault="00A4177B" w:rsidP="00B05A6F">
      <w:pPr>
        <w:rPr>
          <w:b/>
          <w:sz w:val="28"/>
          <w:szCs w:val="28"/>
        </w:rPr>
      </w:pPr>
    </w:p>
    <w:p w:rsidR="00A4177B" w:rsidRDefault="00A4177B" w:rsidP="00B05A6F">
      <w:pPr>
        <w:rPr>
          <w:b/>
          <w:sz w:val="28"/>
          <w:szCs w:val="28"/>
        </w:rPr>
      </w:pPr>
    </w:p>
    <w:p w:rsidR="00B076A1" w:rsidRDefault="00B076A1" w:rsidP="00B05A6F">
      <w:pPr>
        <w:rPr>
          <w:b/>
          <w:sz w:val="28"/>
          <w:szCs w:val="28"/>
        </w:rPr>
      </w:pPr>
    </w:p>
    <w:p w:rsidR="00B076A1" w:rsidRDefault="00B076A1" w:rsidP="00B05A6F">
      <w:pPr>
        <w:rPr>
          <w:b/>
          <w:sz w:val="28"/>
          <w:szCs w:val="28"/>
        </w:rPr>
      </w:pPr>
    </w:p>
    <w:p w:rsidR="00A4177B" w:rsidRDefault="00A4177B" w:rsidP="00A4177B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Vysvětlete pojmy:</w:t>
      </w:r>
    </w:p>
    <w:p w:rsidR="00A4177B" w:rsidRDefault="00A4177B" w:rsidP="00A4177B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druh – </w:t>
      </w:r>
      <w:bookmarkStart w:id="0" w:name="_GoBack"/>
      <w:bookmarkEnd w:id="0"/>
    </w:p>
    <w:p w:rsidR="00A4177B" w:rsidRDefault="00A4177B" w:rsidP="00A4177B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lokalita – </w:t>
      </w:r>
    </w:p>
    <w:p w:rsidR="00A4177B" w:rsidRDefault="00A4177B" w:rsidP="00A4177B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ekoton – </w:t>
      </w:r>
    </w:p>
    <w:p w:rsidR="00A4177B" w:rsidRDefault="00A4177B" w:rsidP="00A4177B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biosféra – </w:t>
      </w:r>
    </w:p>
    <w:p w:rsidR="00A4177B" w:rsidRDefault="00A4177B" w:rsidP="00A4177B">
      <w:pPr>
        <w:ind w:left="708"/>
        <w:rPr>
          <w:sz w:val="28"/>
          <w:szCs w:val="28"/>
        </w:rPr>
      </w:pPr>
    </w:p>
    <w:p w:rsidR="00307C7E" w:rsidRDefault="00B7482F" w:rsidP="00307C7E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Vliv změny</w:t>
      </w:r>
      <w:r w:rsidR="00307C7E">
        <w:rPr>
          <w:b/>
          <w:sz w:val="28"/>
          <w:szCs w:val="28"/>
        </w:rPr>
        <w:t xml:space="preserve"> prostředí</w:t>
      </w:r>
      <w:r>
        <w:rPr>
          <w:b/>
          <w:sz w:val="28"/>
          <w:szCs w:val="28"/>
        </w:rPr>
        <w:t xml:space="preserve"> na organismus</w:t>
      </w:r>
    </w:p>
    <w:p w:rsidR="00307C7E" w:rsidRDefault="00307C7E" w:rsidP="00307C7E">
      <w:pPr>
        <w:pStyle w:val="Odstavecseseznamem"/>
        <w:rPr>
          <w:b/>
          <w:sz w:val="28"/>
          <w:szCs w:val="28"/>
        </w:rPr>
      </w:pPr>
    </w:p>
    <w:p w:rsidR="00307C7E" w:rsidRDefault="00307C7E" w:rsidP="00307C7E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Doplňte správný termín:</w:t>
      </w:r>
    </w:p>
    <w:p w:rsidR="00B7482F" w:rsidRDefault="00B7482F" w:rsidP="00B7482F">
      <w:pPr>
        <w:ind w:left="708"/>
        <w:rPr>
          <w:sz w:val="28"/>
          <w:szCs w:val="28"/>
        </w:rPr>
      </w:pPr>
      <w:r>
        <w:rPr>
          <w:sz w:val="28"/>
          <w:szCs w:val="28"/>
        </w:rPr>
        <w:t>organismus se vyrovnává se změnou prostředí:</w:t>
      </w:r>
    </w:p>
    <w:p w:rsidR="00B7482F" w:rsidRDefault="00B7482F" w:rsidP="00B7482F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postupným přizpůsobením – </w:t>
      </w:r>
    </w:p>
    <w:p w:rsidR="00B7482F" w:rsidRDefault="00B7482F" w:rsidP="00B7482F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chorobnou změnou – </w:t>
      </w:r>
    </w:p>
    <w:p w:rsidR="00B7482F" w:rsidRDefault="00B7482F" w:rsidP="00092199">
      <w:pPr>
        <w:ind w:left="708"/>
        <w:rPr>
          <w:sz w:val="28"/>
          <w:szCs w:val="28"/>
        </w:rPr>
      </w:pPr>
      <w:r>
        <w:rPr>
          <w:sz w:val="28"/>
          <w:szCs w:val="28"/>
        </w:rPr>
        <w:t>rychlou změnou –</w:t>
      </w:r>
    </w:p>
    <w:p w:rsidR="00B75396" w:rsidRDefault="00092199" w:rsidP="00092199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Do tabulky napište příklady vlastní změny organismu</w:t>
      </w:r>
      <w:r w:rsidR="00B75396">
        <w:rPr>
          <w:sz w:val="28"/>
          <w:szCs w:val="28"/>
        </w:rPr>
        <w:t xml:space="preserve"> </w:t>
      </w:r>
    </w:p>
    <w:p w:rsidR="00092199" w:rsidRPr="00B75396" w:rsidRDefault="00B75396" w:rsidP="00B75396">
      <w:pPr>
        <w:ind w:left="720" w:firstLine="696"/>
        <w:rPr>
          <w:sz w:val="28"/>
          <w:szCs w:val="28"/>
        </w:rPr>
      </w:pPr>
      <w:r>
        <w:rPr>
          <w:sz w:val="28"/>
          <w:szCs w:val="28"/>
        </w:rPr>
        <w:t>z</w:t>
      </w:r>
      <w:r w:rsidRPr="00B75396">
        <w:rPr>
          <w:sz w:val="28"/>
          <w:szCs w:val="28"/>
        </w:rPr>
        <w:t>působené</w:t>
      </w:r>
      <w:r>
        <w:rPr>
          <w:sz w:val="28"/>
          <w:szCs w:val="28"/>
        </w:rPr>
        <w:t xml:space="preserve"> vlivem změny prostředí:</w:t>
      </w:r>
    </w:p>
    <w:p w:rsidR="00092199" w:rsidRPr="00092199" w:rsidRDefault="00092199" w:rsidP="00092199">
      <w:pPr>
        <w:rPr>
          <w:sz w:val="28"/>
          <w:szCs w:val="28"/>
        </w:rPr>
      </w:pPr>
    </w:p>
    <w:tbl>
      <w:tblPr>
        <w:tblStyle w:val="Mkatabulky"/>
        <w:tblW w:w="0" w:type="auto"/>
        <w:tblInd w:w="817" w:type="dxa"/>
        <w:tblLook w:val="04A0"/>
      </w:tblPr>
      <w:tblGrid>
        <w:gridCol w:w="2552"/>
        <w:gridCol w:w="5670"/>
      </w:tblGrid>
      <w:tr w:rsidR="00092199" w:rsidTr="00092199">
        <w:tc>
          <w:tcPr>
            <w:tcW w:w="2552" w:type="dxa"/>
          </w:tcPr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Stavba těla</w:t>
            </w: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</w:tc>
      </w:tr>
      <w:tr w:rsidR="00092199" w:rsidTr="00092199">
        <w:tc>
          <w:tcPr>
            <w:tcW w:w="2552" w:type="dxa"/>
          </w:tcPr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Životní funkce</w:t>
            </w: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</w:tc>
      </w:tr>
      <w:tr w:rsidR="00092199" w:rsidTr="00092199">
        <w:trPr>
          <w:trHeight w:val="467"/>
        </w:trPr>
        <w:tc>
          <w:tcPr>
            <w:tcW w:w="2552" w:type="dxa"/>
          </w:tcPr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Chování</w:t>
            </w: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092199" w:rsidRDefault="00092199" w:rsidP="00092199">
            <w:pPr>
              <w:pStyle w:val="Odstavecseseznamem"/>
              <w:ind w:left="0"/>
              <w:rPr>
                <w:sz w:val="28"/>
                <w:szCs w:val="28"/>
              </w:rPr>
            </w:pPr>
          </w:p>
        </w:tc>
      </w:tr>
    </w:tbl>
    <w:p w:rsidR="00B7482F" w:rsidRDefault="00B7482F" w:rsidP="00092199">
      <w:pPr>
        <w:pStyle w:val="Odstavecseseznamem"/>
        <w:ind w:left="1440"/>
        <w:rPr>
          <w:sz w:val="28"/>
          <w:szCs w:val="28"/>
        </w:rPr>
      </w:pPr>
    </w:p>
    <w:p w:rsidR="00B75396" w:rsidRPr="000B29B4" w:rsidRDefault="00B75396" w:rsidP="00B75396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 w:rsidRPr="000B29B4">
        <w:rPr>
          <w:b/>
          <w:sz w:val="28"/>
          <w:szCs w:val="28"/>
        </w:rPr>
        <w:t>Ekologická valence</w:t>
      </w:r>
      <w:r w:rsidR="009A2398">
        <w:rPr>
          <w:b/>
          <w:sz w:val="28"/>
          <w:szCs w:val="28"/>
        </w:rPr>
        <w:t xml:space="preserve"> (přizpůsobivost)</w:t>
      </w:r>
    </w:p>
    <w:p w:rsidR="00B75396" w:rsidRDefault="00B75396" w:rsidP="00B75396">
      <w:pPr>
        <w:pStyle w:val="Odstavecseseznamem"/>
        <w:rPr>
          <w:sz w:val="28"/>
          <w:szCs w:val="28"/>
        </w:rPr>
      </w:pPr>
    </w:p>
    <w:p w:rsidR="00B75396" w:rsidRDefault="00B75396" w:rsidP="00B75396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Popište křivku ekologické valence a vysvětlete, co </w:t>
      </w:r>
      <w:r w:rsidR="007E074D">
        <w:rPr>
          <w:sz w:val="28"/>
          <w:szCs w:val="28"/>
        </w:rPr>
        <w:t>vyjadřuje</w:t>
      </w:r>
      <w:r>
        <w:rPr>
          <w:sz w:val="28"/>
          <w:szCs w:val="28"/>
        </w:rPr>
        <w:t>:</w:t>
      </w: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69202A" w:rsidP="00B75396">
      <w:pPr>
        <w:rPr>
          <w:noProof/>
          <w:sz w:val="28"/>
          <w:szCs w:val="28"/>
          <w:lang w:eastAsia="cs-CZ"/>
        </w:rPr>
      </w:pPr>
      <w:r>
        <w:rPr>
          <w:noProof/>
          <w:sz w:val="28"/>
          <w:szCs w:val="28"/>
          <w:lang w:eastAsia="cs-CZ"/>
        </w:rPr>
        <w:pict>
          <v:group id="Plátno 18" o:spid="_x0000_s1053" editas="canvas" style="position:absolute;margin-left:82.85pt;margin-top:-23.3pt;width:342pt;height:207pt;z-index:-251655168" coordsize="43434,26289" wrapcoords="2700 0 2700 18783 0 19409 0 20035 2700 20035 2700 21522 2889 21522 2889 20035 20842 20035 21079 19409 18237 18783 18332 1800 17479 1800 2889 1252 2889 0 270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7" type="#_x0000_t75" style="position:absolute;width:43434;height:26289;visibility:visible">
              <v:fill o:detectmouseclick="t"/>
              <v:path o:connecttype="none"/>
            </v:shape>
            <v:group id="Group 9" o:spid="_x0000_s1054" style="position:absolute;width:42291;height:26289" coordorigin="2925,2757" coordsize="5328,3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line id="Line 10" o:spid="_x0000_s1056" style="position:absolute;visibility:visible" from="7533,3045" to="7534,5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MA/L8AAADaAAAADwAAAGRycy9kb3ducmV2LnhtbERPTWvCQBC9F/wPywje6kYPpY2uIoLg&#10;wVqq4nnIjkk0Oxt315j++86h0OPjfc+XvWtURyHWng1Mxhko4sLbmksDp+Pm9R1UTMgWG89k4Ici&#10;LBeDlznm1j/5m7pDKpWEcMzRQJVSm2sdi4ocxrFviYW7+OAwCQyltgGfEu4aPc2yN+2wZmmosKV1&#10;RcXt8HDSW5S7cD9fb/328rnb3Ln72B+/jBkN+9UMVKI+/Yv/3FtrQLbKFbkBevE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jMA/L8AAADaAAAADwAAAAAAAAAAAAAAAACh&#10;AgAAZHJzL2Rvd25yZXYueG1sUEsFBgAAAAAEAAQA+QAAAI0DAAAAAA==&#10;">
                <v:stroke dashstyle="dash"/>
              </v:line>
              <v:group id="Group 11" o:spid="_x0000_s1055" style="position:absolute;left:2925;top:2757;width:5328;height:3312" coordorigin="2637,2469" coordsize="5328,3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2" o:spid="_x0000_s1031" style="position:absolute;left:3357;top:3167;width:3888;height:2326;visibility:visible;mso-wrap-style:square;v-text-anchor:top" coordsize="4860,29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OymsQA&#10;AADbAAAADwAAAGRycy9kb3ducmV2LnhtbESPQWvCQBCF70L/wzKF3nTTUkSjq7SlBa9aIXgbs2Oy&#10;mJ0N2W0S/fWdQ6G3Gd6b975Zb0ffqJ666AIbeJ5loIjLYB1XBo7fX9MFqJiQLTaBycCNImw3D5M1&#10;5jYMvKf+kColIRxzNFCn1OZax7Imj3EWWmLRLqHzmGTtKm07HCTcN/oly+bao2NpqLGlj5rK6+HH&#10;G9jjYlmcvNOf/at7H4rqfp63d2OeHse3FahEY/o3/13vrOALvfwiA+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zsprEAAAA2wAAAA8AAAAAAAAAAAAAAAAAmAIAAGRycy9k&#10;b3ducmV2LnhtbFBLBQYAAAAABAAEAPUAAACJAwAAAAA=&#10;" path="m,2907c169,2776,742,2551,1013,2120,1284,1689,1268,622,1628,320,1988,18,2793,,3173,305v380,305,454,1411,735,1845c4189,2584,4702,2781,4860,2907e" filled="f">
                  <v:path arrowok="t" o:connecttype="custom" o:connectlocs="0,2326;810,1696;1302,256;2538,244;3126,1720;3888,2326" o:connectangles="0,0,0,0,0,0"/>
                </v:shape>
                <v:line id="Line 13" o:spid="_x0000_s1032" style="position:absolute;visibility:visible" from="3357,2469" to="3358,5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14" o:spid="_x0000_s1033" style="position:absolute;visibility:visible" from="2637,5493" to="7965,5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6adsEAAADbAAAADwAAAGRycy9kb3ducmV2LnhtbERPTWvCQBC9F/wPywi91Y05FImuIoKS&#10;i0ht8TxmxySanY3ZNZv213eFQm/zeJ+zWA2mET11rrasYDpJQBAXVtdcKvj63L7NQDiPrLGxTAq+&#10;ycFqOXpZYKZt4A/qj74UMYRdhgoq79tMSldUZNBNbEscuYvtDPoIu1LqDkMMN41Mk+RdGqw5NlTY&#10;0qai4nZ8GAVJ+NnJq8zr/pDv76E9h1N6D0q9jof1HISnwf+L/9y5jvNTeP4SD5D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bpp2wQAAANsAAAAPAAAAAAAAAAAAAAAA&#10;AKECAABkcnMvZG93bnJldi54bWxQSwUGAAAAAAQABAD5AAAAjwMAAAAA&#10;">
                  <v:stroke startarrow="block" endarrow="block"/>
                </v:line>
                <v:line id="Line 15" o:spid="_x0000_s1034" style="position:absolute;visibility:visible" from="4365,2757" to="4365,5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0arsMAAADbAAAADwAAAGRycy9kb3ducmV2LnhtbESPT4vCMBDF78J+hzAL3jRdB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NGq7DAAAA2wAAAA8AAAAAAAAAAAAA&#10;AAAAoQIAAGRycy9kb3ducmV2LnhtbFBLBQYAAAAABAAEAPkAAACRAwAAAAA=&#10;">
                  <v:stroke dashstyle="dash"/>
                </v:line>
                <v:line id="Line 16" o:spid="_x0000_s1035" style="position:absolute;visibility:visible" from="6237,2793" to="6237,55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SC2sMAAADbAAAADwAAAGRycy9kb3ducmV2LnhtbESPT4vCMBDF78J+hzAL3jRdE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kgtrDAAAA2wAAAA8AAAAAAAAAAAAA&#10;AAAAoQIAAGRycy9kb3ducmV2LnhtbFBLBQYAAAAABAAEAPkAAACRAwAAAAA=&#10;">
                  <v:stroke dashstyle="dash"/>
                </v:line>
                <v:line id="Line 17" o:spid="_x0000_s1036" style="position:absolute;visibility:visible" from="3357,4773" to="4365,4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cCAsEAAADbAAAADwAAAGRycy9kb3ducmV2LnhtbERPTWvCQBC9F/wPywi91Y2CUqKriGDJ&#10;RYpWPI/ZMYlmZ2N2m037612h0Ns83ucsVr2pRUetqywrGI8SEMS51RUXCo5f27d3EM4ja6wtk4If&#10;crBaDl4WmGobeE/dwRcihrBLUUHpfZNK6fKSDLqRbYgjd7GtQR9hW0jdYojhppaTJJlJgxXHhhIb&#10;2pSU3w7fRkESfj/kVWZV95nt7qE5h9PkHpR6HfbrOQhPvf8X/7kzHedP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hwICwQAAANsAAAAPAAAAAAAAAAAAAAAA&#10;AKECAABkcnMvZG93bnJldi54bWxQSwUGAAAAAAQABAD5AAAAjwMAAAAA&#10;">
                  <v:stroke startarrow="block" endarrow="block"/>
                </v:line>
                <v:line id="Line 18" o:spid="_x0000_s1037" style="position:absolute;visibility:visible" from="6237,4773" to="7245,4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WcdcAAAADbAAAADwAAAGRycy9kb3ducmV2LnhtbERPTYvCMBC9L/gfwgje1lQPslSjiKD0&#10;ssjq4nlsxrbaTGqTbbr+erMg7G0e73MWq97UoqPWVZYVTMYJCOLc6ooLBd/H7fsHCOeRNdaWScEv&#10;OVgtB28LTLUN/EXdwRcihrBLUUHpfZNK6fKSDLqxbYgjd7GtQR9hW0jdYojhppbTJJlJgxXHhhIb&#10;2pSU3w4/RkESHjt5lVnV7bPPe2jO4TS9B6VGw349B+Gp9//ilzvTcf4M/n6JB8jl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1VnHXAAAAA2wAAAA8AAAAAAAAAAAAAAAAA&#10;oQIAAGRycy9kb3ducmV2LnhtbFBLBQYAAAAABAAEAPkAAACOAwAAAAA=&#10;">
                  <v:stroke startarrow="block" endarrow="block"/>
                </v:line>
                <v:line id="Line 19" o:spid="_x0000_s1038" style="position:absolute;visibility:visible" from="4365,4197" to="6237,4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k57sEAAADbAAAADwAAAGRycy9kb3ducmV2LnhtbERPTWvCQBC9F/wPywi91Y0etERXEcGS&#10;ixSteB6zYxLNzsbsNpv217tCobd5vM9ZrHpTi45aV1lWMB4lIIhzqysuFBy/tm/vIJxH1lhbJgU/&#10;5GC1HLwsMNU28J66gy9EDGGXooLS+yaV0uUlGXQj2xBH7mJbgz7CtpC6xRDDTS0nSTKVBiuODSU2&#10;tCkpvx2+jYIk/H7Iq8yq7jPb3UNzDqfJPSj1OuzXcxCeev8v/nNnOs6fwfOXeIB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GTnuwQAAANsAAAAPAAAAAAAAAAAAAAAA&#10;AKECAABkcnMvZG93bnJldi54bWxQSwUGAAAAAAQABAD5AAAAjwMAAAAA&#10;">
                  <v:stroke startarrow="block" endarrow="block"/>
                </v:line>
              </v:group>
            </v:group>
            <w10:wrap type="tight"/>
          </v:group>
        </w:pict>
      </w: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B75396" w:rsidP="00B75396">
      <w:pPr>
        <w:rPr>
          <w:noProof/>
          <w:sz w:val="28"/>
          <w:szCs w:val="28"/>
          <w:lang w:eastAsia="cs-CZ"/>
        </w:rPr>
      </w:pPr>
    </w:p>
    <w:p w:rsidR="00B75396" w:rsidRDefault="007E074D" w:rsidP="00B7539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křivka vyjadřuje – </w:t>
      </w:r>
    </w:p>
    <w:p w:rsidR="007E074D" w:rsidRPr="007E074D" w:rsidRDefault="007E074D" w:rsidP="007E074D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Vysvětlete pojem bioindikátor, uveďte příklad a vyberte, která křivka tomuto termínu odpovídá:</w:t>
      </w:r>
    </w:p>
    <w:p w:rsidR="007E074D" w:rsidRPr="00322AAA" w:rsidRDefault="0069202A" w:rsidP="007E074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cs-CZ"/>
        </w:rPr>
        <w:pict>
          <v:group id="Skupina 26" o:spid="_x0000_s1046" style="position:absolute;margin-left:8.75pt;margin-top:1.25pt;width:464.7pt;height:158.95pt;z-index:251665408" coordorigin="1777,12757" coordsize="720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">
            <v:shape id="Freeform 29" o:spid="_x0000_s1052" style="position:absolute;left:2130;top:13528;width:3360;height:1397;visibility:visible;mso-wrap-style:square;v-text-anchor:top" coordsize="3360,1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bQYcMA&#10;AADbAAAADwAAAGRycy9kb3ducmV2LnhtbESPQWvCQBSE74L/YXlCb7qph9RGVymFQnpsVHp9ZJ9J&#10;NPs2ZF80+uu7hUKPw8x8w2x2o2vVlfrQeDbwvEhAEZfeNlwZOOw/5itQQZAttp7JwJ0C7LbTyQYz&#10;62/8RddCKhUhHDI0UIt0mdahrMlhWPiOOHon3zuUKPtK2x5vEe5avUySVDtsOC7U2NF7TeWlGJyB&#10;Yyn3/WOQ1+/wOSRpWpy7PH8Y8zQb39aghEb5D/+1c2tg+QK/X+IP0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bQYcMAAADbAAAADwAAAAAAAAAAAAAAAACYAgAAZHJzL2Rv&#10;d25yZXYueG1sUEsFBgAAAAAEAAQA9QAAAIgDAAAAAA==&#10;" path="m,1397c177,1200,682,394,1080,197,1478,,2005,20,2385,212v380,192,772,903,975,1140e" filled="f">
              <v:path arrowok="t" o:connecttype="custom" o:connectlocs="0,1397;1080,197;2385,212;3360,1352" o:connectangles="0,0,0,0"/>
            </v:shape>
            <v:shape id="Freeform 30" o:spid="_x0000_s1051" style="position:absolute;left:6457;top:13657;width:1080;height:1260;visibility:visible;mso-wrap-style:square;v-text-anchor:top" coordsize="1080,1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sT4cAA&#10;AADbAAAADwAAAGRycy9kb3ducmV2LnhtbERPu27CMBTdkfgH6yKxgdMgQQkYhKBIdOQxdLzElyQ0&#10;vo5sFwJfj4dKjEfnPV+2phY3cr6yrOBjmIAgzq2uuFBwOm4HnyB8QNZYWyYFD/KwXHQ7c8y0vfOe&#10;bodQiBjCPkMFZQhNJqXPSzLoh7YhjtzFOoMhQldI7fAew00t0yQZS4MVx4YSG1qXlP8e/owCux09&#10;V+777HeXyVRff9Ivv5Enpfq9djUDEagNb/G/e6cVpHFs/BJ/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sT4cAAAADbAAAADwAAAAAAAAAAAAAAAACYAgAAZHJzL2Rvd25y&#10;ZXYueG1sUEsFBgAAAAAEAAQA9QAAAIUDAAAAAA==&#10;" path="m,1260c60,1080,240,360,360,180,480,,600,,720,180v120,180,300,900,360,1080e" filled="f">
              <v:path arrowok="t" o:connecttype="custom" o:connectlocs="0,1260;360,180;720,180;1080,1260" o:connectangles="0,0,0,0"/>
            </v:shape>
            <v:line id="Line 31" o:spid="_x0000_s1050" style="position:absolute;visibility:visible" from="2137,12757" to="2137,15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32" o:spid="_x0000_s1049" style="position:absolute;visibility:visible" from="1777,14917" to="897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48" type="#_x0000_t202" style="position:absolute;left:3577;top:131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<v:textbox>
                <w:txbxContent>
                  <w:p w:rsidR="007E074D" w:rsidRDefault="007E074D" w:rsidP="007E074D">
                    <w:r>
                      <w:t>A</w:t>
                    </w:r>
                  </w:p>
                </w:txbxContent>
              </v:textbox>
            </v:shape>
            <v:shape id="Text Box 34" o:spid="_x0000_s1047" type="#_x0000_t202" style="position:absolute;left:6817;top:131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c8c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xi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qc8cMAAADbAAAADwAAAAAAAAAAAAAAAACYAgAAZHJzL2Rv&#10;d25yZXYueG1sUEsFBgAAAAAEAAQA9QAAAIgDAAAAAA==&#10;" stroked="f">
              <v:textbox>
                <w:txbxContent>
                  <w:p w:rsidR="007E074D" w:rsidRDefault="007E074D" w:rsidP="007E074D">
                    <w:r>
                      <w:t>B</w:t>
                    </w:r>
                  </w:p>
                </w:txbxContent>
              </v:textbox>
            </v:shape>
          </v:group>
        </w:pict>
      </w:r>
    </w:p>
    <w:p w:rsidR="007E074D" w:rsidRPr="00322AAA" w:rsidRDefault="007E074D" w:rsidP="007E074D">
      <w:pPr>
        <w:rPr>
          <w:rFonts w:ascii="Comic Sans MS" w:hAnsi="Comic Sans MS"/>
          <w:sz w:val="24"/>
          <w:szCs w:val="24"/>
        </w:rPr>
      </w:pPr>
    </w:p>
    <w:p w:rsidR="007E074D" w:rsidRPr="00322AAA" w:rsidRDefault="007E074D" w:rsidP="007E074D">
      <w:pPr>
        <w:rPr>
          <w:rFonts w:ascii="Comic Sans MS" w:hAnsi="Comic Sans MS"/>
          <w:sz w:val="24"/>
          <w:szCs w:val="24"/>
        </w:rPr>
      </w:pPr>
    </w:p>
    <w:p w:rsidR="007E074D" w:rsidRPr="00322AAA" w:rsidRDefault="007E074D" w:rsidP="007E074D">
      <w:pPr>
        <w:rPr>
          <w:rFonts w:ascii="Comic Sans MS" w:hAnsi="Comic Sans MS"/>
          <w:sz w:val="24"/>
          <w:szCs w:val="24"/>
        </w:rPr>
      </w:pPr>
    </w:p>
    <w:p w:rsidR="007E074D" w:rsidRPr="00322AAA" w:rsidRDefault="007E074D" w:rsidP="007E074D">
      <w:pPr>
        <w:rPr>
          <w:rFonts w:ascii="Comic Sans MS" w:hAnsi="Comic Sans MS"/>
          <w:sz w:val="24"/>
          <w:szCs w:val="24"/>
        </w:rPr>
      </w:pPr>
    </w:p>
    <w:p w:rsidR="007E074D" w:rsidRDefault="007E074D" w:rsidP="007E074D">
      <w:pPr>
        <w:rPr>
          <w:rFonts w:ascii="Comic Sans MS" w:hAnsi="Comic Sans MS"/>
          <w:sz w:val="24"/>
          <w:szCs w:val="24"/>
        </w:rPr>
      </w:pPr>
    </w:p>
    <w:p w:rsidR="007E074D" w:rsidRDefault="007E074D" w:rsidP="007E074D">
      <w:pPr>
        <w:tabs>
          <w:tab w:val="left" w:pos="78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7E074D" w:rsidRDefault="0069202A" w:rsidP="007E074D">
      <w:pPr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pict>
          <v:group id="Skupina 19" o:spid="_x0000_s1040" style="position:absolute;margin-left:79.85pt;margin-top:664.85pt;width:5in;height:117pt;z-index:251662336" coordorigin="1777,12757" coordsize="720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">
            <v:shape id="Freeform 21" o:spid="_x0000_s1045" style="position:absolute;left:2130;top:13528;width:3360;height:1397;visibility:visible;mso-wrap-style:square;v-text-anchor:top" coordsize="3360,1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9IFcAA&#10;AADbAAAADwAAAGRycy9kb3ducmV2LnhtbERPTWuDQBC9B/oflin0Vtd6kNZkIyFQsMeallwHd6K2&#10;7qy4Y2Ly67uHQo6P970pFzeoM02h92zgJUlBETfe9twa+Dq8P7+CCoJscfBMBq4UoNw+rDZYWH/h&#10;TzrX0qoYwqFAA53IWGgdmo4chsSPxJE7+cmhRDi12k54ieFu0Fma5tphz7Ghw5H2HTW/9ewMfDdy&#10;PdxmeTuGjznN8/pnrKqbMU+Py24NSmiRu/jfXVkDWVwfv8QfoL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Q9IFcAAAADbAAAADwAAAAAAAAAAAAAAAACYAgAAZHJzL2Rvd25y&#10;ZXYueG1sUEsFBgAAAAAEAAQA9QAAAIUDAAAAAA==&#10;" path="m,1397c177,1200,682,394,1080,197,1478,,2005,20,2385,212v380,192,772,903,975,1140e" filled="f">
              <v:path arrowok="t" o:connecttype="custom" o:connectlocs="0,1397;1080,197;2385,212;3360,1352" o:connectangles="0,0,0,0"/>
            </v:shape>
            <v:shape id="Freeform 22" o:spid="_x0000_s1044" style="position:absolute;left:6457;top:13657;width:1080;height:1260;visibility:visible;mso-wrap-style:square;v-text-anchor:top" coordsize="1080,1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G6fMMA&#10;AADbAAAADwAAAGRycy9kb3ducmV2LnhtbESPQWvCQBSE70L/w/IKvenGFKpGV5G2gh7VHDw+s88k&#10;Nvs27G417a93BcHjMDPfMLNFZxpxIedrywqGgwQEcWF1zaWCfL/qj0H4gKyxsUwK/sjDYv7Sm2Gm&#10;7ZW3dNmFUkQI+wwVVCG0mZS+qMigH9iWOHon6wyGKF0ptcNrhJtGpknyIQ3WHBcqbOmzouJn92sU&#10;2NX7/9Jtjn59Gk30+ZB++y+ZK/X22i2nIAJ14Rl+tNdaQTqE+5f4A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G6fMMAAADbAAAADwAAAAAAAAAAAAAAAACYAgAAZHJzL2Rv&#10;d25yZXYueG1sUEsFBgAAAAAEAAQA9QAAAIgDAAAAAA==&#10;" path="m,1260c60,1080,240,360,360,180,480,,600,,720,180v120,180,300,900,360,1080e" filled="f">
              <v:path arrowok="t" o:connecttype="custom" o:connectlocs="0,1260;360,180;720,180;1080,1260" o:connectangles="0,0,0,0"/>
            </v:shape>
            <v:line id="Line 23" o:spid="_x0000_s1043" style="position:absolute;visibility:visible" from="2137,12757" to="2137,15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24" o:spid="_x0000_s1042" style="position:absolute;visibility:visible" from="1777,14917" to="8977,14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shape id="Text Box 25" o:spid="_x0000_s1041" type="#_x0000_t202" style="position:absolute;left:3577;top:131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<v:textbox>
                <w:txbxContent>
                  <w:p w:rsidR="007E074D" w:rsidRDefault="007E074D">
                    <w:r>
                      <w:t>A</w:t>
                    </w:r>
                  </w:p>
                </w:txbxContent>
              </v:textbox>
            </v:shape>
            <v:shape id="Text Box 26" o:spid="_x0000_s1039" type="#_x0000_t202" style="position:absolute;left:6817;top:131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<v:textbox>
                <w:txbxContent>
                  <w:p w:rsidR="007E074D" w:rsidRDefault="007E074D" w:rsidP="00322AAA">
                    <w:r>
                      <w:t>B</w:t>
                    </w:r>
                  </w:p>
                </w:txbxContent>
              </v:textbox>
            </v:shape>
          </v:group>
        </w:pict>
      </w:r>
    </w:p>
    <w:p w:rsidR="007E074D" w:rsidRDefault="007E074D" w:rsidP="007E074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bioindikátor je – </w:t>
      </w:r>
    </w:p>
    <w:p w:rsidR="007E074D" w:rsidRDefault="007E074D" w:rsidP="007E074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příkladem bioindikátoru je – </w:t>
      </w:r>
    </w:p>
    <w:p w:rsidR="007E074D" w:rsidRDefault="007E074D" w:rsidP="007E074D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0B29B4">
        <w:rPr>
          <w:sz w:val="28"/>
          <w:szCs w:val="28"/>
        </w:rPr>
        <w:t xml:space="preserve">bioindikátoru odpovídá křivka na obrázku – </w:t>
      </w:r>
    </w:p>
    <w:p w:rsidR="000B29B4" w:rsidRDefault="000B29B4" w:rsidP="007E074D">
      <w:pPr>
        <w:rPr>
          <w:sz w:val="28"/>
          <w:szCs w:val="28"/>
        </w:rPr>
      </w:pPr>
    </w:p>
    <w:p w:rsidR="007E074D" w:rsidRDefault="007E074D" w:rsidP="007E074D">
      <w:pPr>
        <w:rPr>
          <w:sz w:val="28"/>
          <w:szCs w:val="28"/>
        </w:rPr>
      </w:pPr>
    </w:p>
    <w:p w:rsidR="00F44E65" w:rsidRPr="00F44E65" w:rsidRDefault="009A2398" w:rsidP="00F44E65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Vztah prostředí a organismu</w:t>
      </w:r>
    </w:p>
    <w:p w:rsidR="00F44E65" w:rsidRPr="00F44E65" w:rsidRDefault="00F44E65" w:rsidP="00F44E65">
      <w:pPr>
        <w:ind w:left="708"/>
        <w:rPr>
          <w:sz w:val="28"/>
          <w:szCs w:val="28"/>
        </w:rPr>
      </w:pPr>
      <w:r>
        <w:rPr>
          <w:sz w:val="28"/>
          <w:szCs w:val="28"/>
        </w:rPr>
        <w:t>Doplňte chybějící termíny:</w:t>
      </w:r>
    </w:p>
    <w:p w:rsidR="007E074D" w:rsidRDefault="007E074D" w:rsidP="007E074D">
      <w:pPr>
        <w:rPr>
          <w:sz w:val="28"/>
          <w:szCs w:val="28"/>
        </w:rPr>
      </w:pPr>
    </w:p>
    <w:p w:rsidR="007E074D" w:rsidRDefault="00F44E65" w:rsidP="007E074D">
      <w:pPr>
        <w:rPr>
          <w:sz w:val="28"/>
          <w:szCs w:val="28"/>
        </w:rPr>
      </w:pPr>
      <w:r>
        <w:rPr>
          <w:sz w:val="28"/>
          <w:szCs w:val="28"/>
        </w:rPr>
        <w:tab/>
        <w:t>Organismus od prostředí potřebuje:</w:t>
      </w:r>
    </w:p>
    <w:p w:rsidR="00F44E65" w:rsidRDefault="00F44E65" w:rsidP="007E074D">
      <w:pPr>
        <w:rPr>
          <w:sz w:val="28"/>
          <w:szCs w:val="28"/>
        </w:rPr>
      </w:pPr>
    </w:p>
    <w:p w:rsidR="00636AD8" w:rsidRPr="00F44E65" w:rsidRDefault="001E561C" w:rsidP="001E561C">
      <w:pPr>
        <w:spacing w:line="360" w:lineRule="auto"/>
        <w:ind w:left="360" w:firstLine="348"/>
        <w:rPr>
          <w:sz w:val="28"/>
          <w:szCs w:val="28"/>
        </w:rPr>
      </w:pPr>
      <w:r w:rsidRPr="00F44E65">
        <w:rPr>
          <w:bCs/>
          <w:sz w:val="28"/>
          <w:szCs w:val="28"/>
        </w:rPr>
        <w:t xml:space="preserve">získávat </w:t>
      </w:r>
      <w:r w:rsidR="00F44E65">
        <w:rPr>
          <w:bCs/>
          <w:sz w:val="28"/>
          <w:szCs w:val="28"/>
        </w:rPr>
        <w:t xml:space="preserve">……………… </w:t>
      </w:r>
      <w:r w:rsidRPr="00F44E65">
        <w:rPr>
          <w:bCs/>
          <w:sz w:val="28"/>
          <w:szCs w:val="28"/>
        </w:rPr>
        <w:t xml:space="preserve">a </w:t>
      </w:r>
      <w:r w:rsidR="00F44E65">
        <w:rPr>
          <w:bCs/>
          <w:sz w:val="28"/>
          <w:szCs w:val="28"/>
        </w:rPr>
        <w:t>…………</w:t>
      </w:r>
      <w:proofErr w:type="gramStart"/>
      <w:r w:rsidR="00F44E65">
        <w:rPr>
          <w:bCs/>
          <w:sz w:val="28"/>
          <w:szCs w:val="28"/>
        </w:rPr>
        <w:t xml:space="preserve">…... </w:t>
      </w:r>
      <w:r w:rsidRPr="00F44E65">
        <w:rPr>
          <w:bCs/>
          <w:sz w:val="28"/>
          <w:szCs w:val="28"/>
        </w:rPr>
        <w:t>potřebné</w:t>
      </w:r>
      <w:proofErr w:type="gramEnd"/>
      <w:r w:rsidRPr="00F44E65">
        <w:rPr>
          <w:bCs/>
          <w:sz w:val="28"/>
          <w:szCs w:val="28"/>
        </w:rPr>
        <w:t xml:space="preserve"> k metabolismu a růstu</w:t>
      </w:r>
    </w:p>
    <w:p w:rsidR="00636AD8" w:rsidRPr="00F44E65" w:rsidRDefault="001E561C" w:rsidP="001E561C">
      <w:pPr>
        <w:spacing w:line="360" w:lineRule="auto"/>
        <w:ind w:left="360" w:firstLine="348"/>
        <w:rPr>
          <w:sz w:val="28"/>
          <w:szCs w:val="28"/>
        </w:rPr>
      </w:pPr>
      <w:r w:rsidRPr="00F44E65">
        <w:rPr>
          <w:bCs/>
          <w:sz w:val="28"/>
          <w:szCs w:val="28"/>
        </w:rPr>
        <w:t xml:space="preserve">odstraňovat </w:t>
      </w:r>
      <w:r w:rsidR="00F44E65">
        <w:rPr>
          <w:bCs/>
          <w:sz w:val="28"/>
          <w:szCs w:val="28"/>
        </w:rPr>
        <w:t>………………………</w:t>
      </w:r>
      <w:proofErr w:type="gramStart"/>
      <w:r w:rsidR="00F44E65">
        <w:rPr>
          <w:bCs/>
          <w:sz w:val="28"/>
          <w:szCs w:val="28"/>
        </w:rPr>
        <w:t>….   …</w:t>
      </w:r>
      <w:proofErr w:type="gramEnd"/>
      <w:r w:rsidR="00F44E65">
        <w:rPr>
          <w:bCs/>
          <w:sz w:val="28"/>
          <w:szCs w:val="28"/>
        </w:rPr>
        <w:t>…………………………………</w:t>
      </w:r>
    </w:p>
    <w:p w:rsidR="00636AD8" w:rsidRPr="00F44E65" w:rsidRDefault="001E561C" w:rsidP="001E561C">
      <w:pPr>
        <w:spacing w:line="360" w:lineRule="auto"/>
        <w:ind w:left="720"/>
        <w:rPr>
          <w:sz w:val="28"/>
          <w:szCs w:val="28"/>
        </w:rPr>
      </w:pPr>
      <w:r w:rsidRPr="00F44E65">
        <w:rPr>
          <w:bCs/>
          <w:sz w:val="28"/>
          <w:szCs w:val="28"/>
        </w:rPr>
        <w:t xml:space="preserve">umožnit </w:t>
      </w:r>
      <w:r>
        <w:rPr>
          <w:bCs/>
          <w:sz w:val="28"/>
          <w:szCs w:val="28"/>
        </w:rPr>
        <w:t>…………………………</w:t>
      </w:r>
      <w:proofErr w:type="gramStart"/>
      <w:r>
        <w:rPr>
          <w:bCs/>
          <w:sz w:val="28"/>
          <w:szCs w:val="28"/>
        </w:rPr>
        <w:t>…..</w:t>
      </w:r>
      <w:r w:rsidRPr="00F44E65">
        <w:rPr>
          <w:bCs/>
          <w:sz w:val="28"/>
          <w:szCs w:val="28"/>
        </w:rPr>
        <w:t xml:space="preserve"> a </w:t>
      </w:r>
      <w:r>
        <w:rPr>
          <w:bCs/>
          <w:sz w:val="28"/>
          <w:szCs w:val="28"/>
        </w:rPr>
        <w:t>…</w:t>
      </w:r>
      <w:proofErr w:type="gramEnd"/>
      <w:r>
        <w:rPr>
          <w:bCs/>
          <w:sz w:val="28"/>
          <w:szCs w:val="28"/>
        </w:rPr>
        <w:t>…………………………………</w:t>
      </w:r>
    </w:p>
    <w:p w:rsidR="00636AD8" w:rsidRPr="00F44E65" w:rsidRDefault="001E561C" w:rsidP="00F44E65">
      <w:pPr>
        <w:ind w:left="720"/>
        <w:rPr>
          <w:sz w:val="28"/>
          <w:szCs w:val="28"/>
        </w:rPr>
      </w:pPr>
      <w:r w:rsidRPr="00F44E65">
        <w:rPr>
          <w:bCs/>
          <w:sz w:val="28"/>
          <w:szCs w:val="28"/>
        </w:rPr>
        <w:t xml:space="preserve">zajistit podmínky </w:t>
      </w:r>
      <w:r>
        <w:rPr>
          <w:bCs/>
          <w:sz w:val="28"/>
          <w:szCs w:val="28"/>
        </w:rPr>
        <w:t>………………………………</w:t>
      </w:r>
      <w:proofErr w:type="gramStart"/>
      <w:r>
        <w:rPr>
          <w:bCs/>
          <w:sz w:val="28"/>
          <w:szCs w:val="28"/>
        </w:rPr>
        <w:t>…..</w:t>
      </w:r>
      <w:proofErr w:type="gramEnd"/>
    </w:p>
    <w:p w:rsidR="00F44E65" w:rsidRDefault="00F44E65" w:rsidP="007E074D">
      <w:pPr>
        <w:rPr>
          <w:sz w:val="28"/>
          <w:szCs w:val="28"/>
        </w:rPr>
      </w:pPr>
    </w:p>
    <w:p w:rsidR="008E78C3" w:rsidRDefault="008E78C3" w:rsidP="008E78C3">
      <w:pPr>
        <w:ind w:left="720"/>
        <w:rPr>
          <w:sz w:val="28"/>
          <w:szCs w:val="28"/>
        </w:rPr>
      </w:pPr>
      <w:r>
        <w:rPr>
          <w:sz w:val="28"/>
          <w:szCs w:val="28"/>
        </w:rPr>
        <w:t>Citace obrázků:</w:t>
      </w:r>
    </w:p>
    <w:p w:rsidR="007E074D" w:rsidRDefault="008E78C3" w:rsidP="008E78C3">
      <w:pPr>
        <w:ind w:left="72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[1a] </w:t>
      </w:r>
      <w:r>
        <w:rPr>
          <w:sz w:val="28"/>
          <w:szCs w:val="28"/>
        </w:rPr>
        <w:t>– zdroj vlastní</w:t>
      </w:r>
    </w:p>
    <w:sectPr w:rsidR="007E074D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C07" w:rsidRDefault="00811C07" w:rsidP="00CA6778">
      <w:pPr>
        <w:spacing w:before="0" w:after="0"/>
      </w:pPr>
      <w:r>
        <w:separator/>
      </w:r>
    </w:p>
  </w:endnote>
  <w:endnote w:type="continuationSeparator" w:id="0">
    <w:p w:rsidR="00811C07" w:rsidRDefault="00811C0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C07" w:rsidRDefault="00811C07" w:rsidP="00CA6778">
      <w:pPr>
        <w:spacing w:before="0" w:after="0"/>
      </w:pPr>
      <w:r>
        <w:separator/>
      </w:r>
    </w:p>
  </w:footnote>
  <w:footnote w:type="continuationSeparator" w:id="0">
    <w:p w:rsidR="00811C07" w:rsidRDefault="00811C0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6D8"/>
    <w:multiLevelType w:val="hybridMultilevel"/>
    <w:tmpl w:val="D17651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84AD2"/>
    <w:rsid w:val="00092199"/>
    <w:rsid w:val="000A77FC"/>
    <w:rsid w:val="000B29B4"/>
    <w:rsid w:val="0015164B"/>
    <w:rsid w:val="0017080B"/>
    <w:rsid w:val="00182CD5"/>
    <w:rsid w:val="001E561C"/>
    <w:rsid w:val="00235DCF"/>
    <w:rsid w:val="00247D1D"/>
    <w:rsid w:val="00252D2D"/>
    <w:rsid w:val="00281EB3"/>
    <w:rsid w:val="00307C7E"/>
    <w:rsid w:val="00375125"/>
    <w:rsid w:val="003C040B"/>
    <w:rsid w:val="003D1D48"/>
    <w:rsid w:val="00441154"/>
    <w:rsid w:val="004513CC"/>
    <w:rsid w:val="004B0AD8"/>
    <w:rsid w:val="004E56FF"/>
    <w:rsid w:val="005D4579"/>
    <w:rsid w:val="006347FB"/>
    <w:rsid w:val="00636AD8"/>
    <w:rsid w:val="006515B1"/>
    <w:rsid w:val="006516F6"/>
    <w:rsid w:val="00666590"/>
    <w:rsid w:val="00684206"/>
    <w:rsid w:val="0069202A"/>
    <w:rsid w:val="007269D6"/>
    <w:rsid w:val="00737F84"/>
    <w:rsid w:val="007E074D"/>
    <w:rsid w:val="00811C07"/>
    <w:rsid w:val="008E78C3"/>
    <w:rsid w:val="00947E9C"/>
    <w:rsid w:val="009711A6"/>
    <w:rsid w:val="009A2398"/>
    <w:rsid w:val="009C77DA"/>
    <w:rsid w:val="00A4177B"/>
    <w:rsid w:val="00AB2EF9"/>
    <w:rsid w:val="00B05A6F"/>
    <w:rsid w:val="00B076A1"/>
    <w:rsid w:val="00B7482F"/>
    <w:rsid w:val="00B75396"/>
    <w:rsid w:val="00BD446E"/>
    <w:rsid w:val="00BF5ADC"/>
    <w:rsid w:val="00CA6778"/>
    <w:rsid w:val="00CA68AF"/>
    <w:rsid w:val="00CC7ADA"/>
    <w:rsid w:val="00F23263"/>
    <w:rsid w:val="00F4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4</Pages>
  <Words>173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4</cp:revision>
  <dcterms:created xsi:type="dcterms:W3CDTF">2013-02-05T20:29:00Z</dcterms:created>
  <dcterms:modified xsi:type="dcterms:W3CDTF">2013-02-25T15:29:00Z</dcterms:modified>
</cp:coreProperties>
</file>