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914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Společenstvo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B05A6F" w:rsidRPr="00B05A6F" w:rsidRDefault="00B05A6F" w:rsidP="00B05A6F">
      <w:pPr>
        <w:jc w:val="center"/>
        <w:rPr>
          <w:rFonts w:ascii="Comic Sans MS" w:hAnsi="Comic Sans MS"/>
          <w:b/>
          <w:sz w:val="32"/>
          <w:szCs w:val="32"/>
        </w:rPr>
      </w:pPr>
      <w:r w:rsidRPr="00B05A6F">
        <w:rPr>
          <w:rFonts w:ascii="Comic Sans MS" w:hAnsi="Comic Sans MS"/>
          <w:b/>
          <w:sz w:val="32"/>
          <w:szCs w:val="32"/>
        </w:rPr>
        <w:lastRenderedPageBreak/>
        <w:t xml:space="preserve">Pracovní list </w:t>
      </w:r>
      <w:r w:rsidR="00BA0FB5">
        <w:rPr>
          <w:rFonts w:ascii="Comic Sans MS" w:hAnsi="Comic Sans MS"/>
          <w:b/>
          <w:sz w:val="32"/>
          <w:szCs w:val="32"/>
        </w:rPr>
        <w:t>–</w:t>
      </w:r>
      <w:r w:rsidRPr="00B05A6F">
        <w:rPr>
          <w:rFonts w:ascii="Comic Sans MS" w:hAnsi="Comic Sans MS"/>
          <w:b/>
          <w:sz w:val="32"/>
          <w:szCs w:val="32"/>
        </w:rPr>
        <w:t xml:space="preserve"> </w:t>
      </w:r>
      <w:r w:rsidR="0009147B">
        <w:rPr>
          <w:rFonts w:ascii="Comic Sans MS" w:hAnsi="Comic Sans MS"/>
          <w:b/>
          <w:sz w:val="32"/>
          <w:szCs w:val="32"/>
        </w:rPr>
        <w:t>Společenstvo</w:t>
      </w:r>
    </w:p>
    <w:p w:rsidR="00B17E07" w:rsidRDefault="0009147B" w:rsidP="00ED7385">
      <w:pPr>
        <w:pStyle w:val="Odstavecseseznamem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Společenstvo</w:t>
      </w:r>
    </w:p>
    <w:p w:rsidR="00B17E07" w:rsidRPr="00B17E07" w:rsidRDefault="0009147B" w:rsidP="00B17E07">
      <w:pPr>
        <w:ind w:left="360" w:firstLine="348"/>
        <w:rPr>
          <w:sz w:val="28"/>
          <w:szCs w:val="28"/>
        </w:rPr>
      </w:pPr>
      <w:r>
        <w:rPr>
          <w:sz w:val="28"/>
          <w:szCs w:val="28"/>
        </w:rPr>
        <w:t>Doplňte chybějící termíny:</w:t>
      </w:r>
    </w:p>
    <w:p w:rsidR="00B17E07" w:rsidRPr="0009147B" w:rsidRDefault="0009147B" w:rsidP="0009147B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biocenóza = soubor všech ……………. </w:t>
      </w:r>
      <w:proofErr w:type="gramStart"/>
      <w:r>
        <w:rPr>
          <w:sz w:val="28"/>
          <w:szCs w:val="28"/>
        </w:rPr>
        <w:t>na</w:t>
      </w:r>
      <w:proofErr w:type="gramEnd"/>
      <w:r>
        <w:rPr>
          <w:sz w:val="28"/>
          <w:szCs w:val="28"/>
        </w:rPr>
        <w:t xml:space="preserve"> určitém ………………..</w:t>
      </w:r>
    </w:p>
    <w:p w:rsidR="00970B6F" w:rsidRPr="0009147B" w:rsidRDefault="0009147B" w:rsidP="0009147B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zoocenóza = část ………………</w:t>
      </w:r>
      <w:proofErr w:type="gramStart"/>
      <w:r>
        <w:rPr>
          <w:sz w:val="28"/>
          <w:szCs w:val="28"/>
        </w:rPr>
        <w:t>…..</w:t>
      </w:r>
      <w:proofErr w:type="gramEnd"/>
    </w:p>
    <w:p w:rsidR="0001408F" w:rsidRPr="0009147B" w:rsidRDefault="0009147B" w:rsidP="0009147B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fytocenóza = část ………………</w:t>
      </w:r>
      <w:proofErr w:type="gramStart"/>
      <w:r>
        <w:rPr>
          <w:sz w:val="28"/>
          <w:szCs w:val="28"/>
        </w:rPr>
        <w:t>…..</w:t>
      </w:r>
      <w:proofErr w:type="gramEnd"/>
    </w:p>
    <w:p w:rsidR="00970B6F" w:rsidRDefault="0009147B" w:rsidP="0009147B">
      <w:pPr>
        <w:ind w:left="709"/>
        <w:rPr>
          <w:sz w:val="28"/>
          <w:szCs w:val="28"/>
        </w:rPr>
      </w:pPr>
      <w:r>
        <w:rPr>
          <w:sz w:val="28"/>
          <w:szCs w:val="28"/>
        </w:rPr>
        <w:t>mikrobiocenóza = část ……………………</w:t>
      </w:r>
    </w:p>
    <w:p w:rsidR="00211EE7" w:rsidRPr="0009147B" w:rsidRDefault="00211EE7" w:rsidP="0009147B">
      <w:pPr>
        <w:ind w:left="709"/>
        <w:rPr>
          <w:sz w:val="28"/>
          <w:szCs w:val="28"/>
        </w:rPr>
      </w:pPr>
      <w:bookmarkStart w:id="0" w:name="_GoBack"/>
      <w:bookmarkEnd w:id="0"/>
    </w:p>
    <w:p w:rsidR="001E73C0" w:rsidRDefault="0009147B" w:rsidP="008C732C">
      <w:pPr>
        <w:pStyle w:val="Odstavecseseznamem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Struktura společenstva</w:t>
      </w:r>
    </w:p>
    <w:p w:rsidR="008C732C" w:rsidRDefault="008C732C" w:rsidP="008C732C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>Prostorová</w:t>
      </w:r>
    </w:p>
    <w:p w:rsidR="001E73C0" w:rsidRDefault="00F83E8F" w:rsidP="008C732C">
      <w:pPr>
        <w:spacing w:line="276" w:lineRule="auto"/>
        <w:ind w:left="1134"/>
        <w:rPr>
          <w:sz w:val="28"/>
          <w:szCs w:val="28"/>
        </w:rPr>
      </w:pPr>
      <w:r>
        <w:rPr>
          <w:noProof/>
          <w:sz w:val="28"/>
          <w:szCs w:val="28"/>
          <w:lang w:eastAsia="cs-CZ"/>
        </w:rPr>
        <w:drawing>
          <wp:anchor distT="0" distB="0" distL="114300" distR="114300" simplePos="0" relativeHeight="251712512" behindDoc="1" locked="0" layoutInCell="1" allowOverlap="1" wp14:anchorId="15028C44" wp14:editId="1DCBD6E2">
            <wp:simplePos x="0" y="0"/>
            <wp:positionH relativeFrom="column">
              <wp:posOffset>1028700</wp:posOffset>
            </wp:positionH>
            <wp:positionV relativeFrom="paragraph">
              <wp:posOffset>313690</wp:posOffset>
            </wp:positionV>
            <wp:extent cx="3895725" cy="2679065"/>
            <wp:effectExtent l="0" t="0" r="9525" b="6985"/>
            <wp:wrapTight wrapText="bothSides">
              <wp:wrapPolygon edited="0">
                <wp:start x="0" y="0"/>
                <wp:lineTo x="0" y="21503"/>
                <wp:lineTo x="21547" y="21503"/>
                <wp:lineTo x="21547" y="0"/>
                <wp:lineTo x="0" y="0"/>
              </wp:wrapPolygon>
            </wp:wrapTight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679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73C0" w:rsidRPr="008C732C">
        <w:rPr>
          <w:sz w:val="28"/>
          <w:szCs w:val="28"/>
        </w:rPr>
        <w:t xml:space="preserve">Doplňte </w:t>
      </w:r>
      <w:r w:rsidR="0009147B" w:rsidRPr="008C732C">
        <w:rPr>
          <w:sz w:val="28"/>
          <w:szCs w:val="28"/>
        </w:rPr>
        <w:t>názvy svislého a vodorovného rozvrstvení</w:t>
      </w:r>
      <w:r w:rsidR="008C732C" w:rsidRPr="008C732C">
        <w:rPr>
          <w:sz w:val="28"/>
          <w:szCs w:val="28"/>
        </w:rPr>
        <w:t xml:space="preserve"> společenstva</w:t>
      </w:r>
      <w:r w:rsidR="00211EE7">
        <w:rPr>
          <w:rStyle w:val="Znakapoznpodarou"/>
          <w:sz w:val="28"/>
          <w:szCs w:val="28"/>
        </w:rPr>
        <w:footnoteReference w:id="1"/>
      </w:r>
      <w:r w:rsidR="001E73C0" w:rsidRPr="008C732C">
        <w:rPr>
          <w:sz w:val="28"/>
          <w:szCs w:val="28"/>
        </w:rPr>
        <w:t>:</w:t>
      </w:r>
    </w:p>
    <w:p w:rsidR="008C732C" w:rsidRDefault="008C732C" w:rsidP="008449AD">
      <w:pPr>
        <w:spacing w:line="276" w:lineRule="auto"/>
        <w:ind w:left="1788" w:firstLine="336"/>
        <w:rPr>
          <w:sz w:val="28"/>
          <w:szCs w:val="28"/>
        </w:rPr>
      </w:pPr>
    </w:p>
    <w:p w:rsidR="008C732C" w:rsidRPr="00B0483B" w:rsidRDefault="00F83E8F" w:rsidP="008C732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A</w:t>
      </w:r>
    </w:p>
    <w:p w:rsidR="008C732C" w:rsidRPr="00B0483B" w:rsidRDefault="008C732C" w:rsidP="008C732C">
      <w:pPr>
        <w:spacing w:line="276" w:lineRule="auto"/>
        <w:ind w:left="1080"/>
        <w:rPr>
          <w:sz w:val="24"/>
          <w:szCs w:val="24"/>
        </w:rPr>
      </w:pPr>
    </w:p>
    <w:p w:rsidR="008C732C" w:rsidRPr="00B0483B" w:rsidRDefault="008C732C" w:rsidP="008C732C">
      <w:pPr>
        <w:spacing w:line="276" w:lineRule="auto"/>
        <w:ind w:left="1080"/>
        <w:rPr>
          <w:sz w:val="24"/>
          <w:szCs w:val="24"/>
        </w:rPr>
      </w:pPr>
    </w:p>
    <w:p w:rsidR="008C732C" w:rsidRPr="00B0483B" w:rsidRDefault="008C732C" w:rsidP="008C732C">
      <w:pPr>
        <w:spacing w:line="276" w:lineRule="auto"/>
        <w:ind w:left="1080"/>
        <w:rPr>
          <w:sz w:val="24"/>
          <w:szCs w:val="24"/>
        </w:rPr>
      </w:pPr>
    </w:p>
    <w:p w:rsidR="008C732C" w:rsidRPr="00B0483B" w:rsidRDefault="00F83E8F" w:rsidP="008C732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B</w:t>
      </w:r>
    </w:p>
    <w:p w:rsidR="008C732C" w:rsidRPr="00B0483B" w:rsidRDefault="00F83E8F" w:rsidP="008C732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C</w:t>
      </w:r>
    </w:p>
    <w:p w:rsidR="008C732C" w:rsidRPr="00B0483B" w:rsidRDefault="00F83E8F" w:rsidP="008C732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D</w:t>
      </w:r>
    </w:p>
    <w:p w:rsidR="008C732C" w:rsidRPr="00B0483B" w:rsidRDefault="00F83E8F" w:rsidP="008C732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>E</w:t>
      </w:r>
    </w:p>
    <w:p w:rsidR="008C732C" w:rsidRPr="00B0483B" w:rsidRDefault="008C732C" w:rsidP="008C732C">
      <w:pPr>
        <w:spacing w:line="276" w:lineRule="auto"/>
        <w:ind w:left="1080"/>
        <w:rPr>
          <w:sz w:val="24"/>
          <w:szCs w:val="24"/>
        </w:rPr>
      </w:pPr>
    </w:p>
    <w:p w:rsidR="008C732C" w:rsidRPr="00B0483B" w:rsidRDefault="00F83E8F" w:rsidP="008C732C">
      <w:pPr>
        <w:spacing w:line="276" w:lineRule="auto"/>
        <w:ind w:left="1080"/>
        <w:rPr>
          <w:sz w:val="24"/>
          <w:szCs w:val="24"/>
        </w:rPr>
      </w:pPr>
      <w:r w:rsidRPr="00B0483B">
        <w:rPr>
          <w:sz w:val="24"/>
          <w:szCs w:val="24"/>
        </w:rPr>
        <w:tab/>
      </w:r>
      <w:r w:rsidRPr="00B0483B">
        <w:rPr>
          <w:sz w:val="24"/>
          <w:szCs w:val="24"/>
        </w:rPr>
        <w:tab/>
        <w:t>F</w:t>
      </w:r>
      <w:r w:rsidRPr="00B0483B">
        <w:rPr>
          <w:sz w:val="24"/>
          <w:szCs w:val="24"/>
        </w:rPr>
        <w:tab/>
      </w:r>
      <w:r w:rsidRPr="00B0483B">
        <w:rPr>
          <w:sz w:val="24"/>
          <w:szCs w:val="24"/>
        </w:rPr>
        <w:tab/>
      </w:r>
      <w:r w:rsidRPr="00B0483B">
        <w:rPr>
          <w:sz w:val="24"/>
          <w:szCs w:val="24"/>
        </w:rPr>
        <w:tab/>
      </w:r>
      <w:r w:rsidRPr="00B0483B">
        <w:rPr>
          <w:sz w:val="24"/>
          <w:szCs w:val="24"/>
        </w:rPr>
        <w:tab/>
        <w:t>G</w:t>
      </w:r>
    </w:p>
    <w:p w:rsidR="008C732C" w:rsidRPr="00F83E8F" w:rsidRDefault="008C732C" w:rsidP="008C732C">
      <w:pPr>
        <w:spacing w:line="276" w:lineRule="auto"/>
        <w:ind w:left="1080"/>
        <w:rPr>
          <w:sz w:val="24"/>
          <w:szCs w:val="24"/>
        </w:rPr>
      </w:pPr>
    </w:p>
    <w:p w:rsidR="008C732C" w:rsidRPr="00C61C01" w:rsidRDefault="00C61C01" w:rsidP="008C732C">
      <w:pPr>
        <w:spacing w:line="276" w:lineRule="auto"/>
        <w:ind w:left="1080"/>
        <w:rPr>
          <w:b/>
          <w:sz w:val="24"/>
          <w:szCs w:val="24"/>
        </w:rPr>
      </w:pPr>
      <w:r w:rsidRPr="00C61C01">
        <w:rPr>
          <w:b/>
          <w:sz w:val="24"/>
          <w:szCs w:val="24"/>
        </w:rPr>
        <w:t xml:space="preserve">A – </w:t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  <w:t>B –</w:t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  <w:t>C –</w:t>
      </w:r>
    </w:p>
    <w:p w:rsidR="008C732C" w:rsidRPr="00C61C01" w:rsidRDefault="00C61C01" w:rsidP="008C732C">
      <w:pPr>
        <w:spacing w:line="276" w:lineRule="auto"/>
        <w:ind w:left="1080"/>
        <w:rPr>
          <w:b/>
          <w:sz w:val="24"/>
          <w:szCs w:val="24"/>
        </w:rPr>
      </w:pPr>
      <w:r w:rsidRPr="00C61C01">
        <w:rPr>
          <w:b/>
          <w:sz w:val="24"/>
          <w:szCs w:val="24"/>
        </w:rPr>
        <w:t>D –</w:t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  <w:t>E –</w:t>
      </w:r>
    </w:p>
    <w:p w:rsidR="00F83E8F" w:rsidRPr="00C61C01" w:rsidRDefault="00C61C01" w:rsidP="008C732C">
      <w:pPr>
        <w:spacing w:line="276" w:lineRule="auto"/>
        <w:ind w:left="1080"/>
        <w:rPr>
          <w:b/>
          <w:sz w:val="24"/>
          <w:szCs w:val="24"/>
        </w:rPr>
      </w:pPr>
      <w:r w:rsidRPr="00C61C01">
        <w:rPr>
          <w:b/>
          <w:sz w:val="24"/>
          <w:szCs w:val="24"/>
        </w:rPr>
        <w:t>F –</w:t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</w:r>
      <w:r w:rsidRPr="00C61C01">
        <w:rPr>
          <w:b/>
          <w:sz w:val="24"/>
          <w:szCs w:val="24"/>
        </w:rPr>
        <w:tab/>
        <w:t>G –</w:t>
      </w:r>
    </w:p>
    <w:p w:rsidR="00BB306E" w:rsidRPr="008C732C" w:rsidRDefault="008C732C" w:rsidP="008C732C">
      <w:pPr>
        <w:pStyle w:val="Odstavecseseznamem"/>
        <w:numPr>
          <w:ilvl w:val="1"/>
          <w:numId w:val="2"/>
        </w:numPr>
        <w:ind w:left="1134" w:hanging="425"/>
        <w:rPr>
          <w:sz w:val="28"/>
          <w:szCs w:val="28"/>
        </w:rPr>
      </w:pPr>
      <w:r w:rsidRPr="008C732C">
        <w:rPr>
          <w:sz w:val="28"/>
          <w:szCs w:val="28"/>
        </w:rPr>
        <w:lastRenderedPageBreak/>
        <w:t>Druhová</w:t>
      </w:r>
    </w:p>
    <w:tbl>
      <w:tblPr>
        <w:tblStyle w:val="Mkatabulky"/>
        <w:tblpPr w:leftFromText="141" w:rightFromText="141" w:vertAnchor="text" w:horzAnchor="margin" w:tblpXSpec="right" w:tblpY="-11"/>
        <w:tblW w:w="1471" w:type="dxa"/>
        <w:tblLook w:val="04A0" w:firstRow="1" w:lastRow="0" w:firstColumn="1" w:lastColumn="0" w:noHBand="0" w:noVBand="1"/>
      </w:tblPr>
      <w:tblGrid>
        <w:gridCol w:w="1471"/>
      </w:tblGrid>
      <w:tr w:rsidR="00BB306E" w:rsidTr="00F004CB">
        <w:trPr>
          <w:trHeight w:val="441"/>
        </w:trPr>
        <w:tc>
          <w:tcPr>
            <w:tcW w:w="1471" w:type="dxa"/>
          </w:tcPr>
          <w:p w:rsidR="00BB306E" w:rsidRPr="00F004CB" w:rsidRDefault="00F004CB" w:rsidP="00786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les</w:t>
            </w:r>
          </w:p>
        </w:tc>
      </w:tr>
      <w:tr w:rsidR="00BB306E" w:rsidTr="00F004CB">
        <w:trPr>
          <w:trHeight w:val="441"/>
        </w:trPr>
        <w:tc>
          <w:tcPr>
            <w:tcW w:w="1471" w:type="dxa"/>
          </w:tcPr>
          <w:p w:rsidR="00BB306E" w:rsidRPr="00F004CB" w:rsidRDefault="00BB306E" w:rsidP="00F004CB">
            <w:pPr>
              <w:rPr>
                <w:sz w:val="24"/>
                <w:szCs w:val="24"/>
              </w:rPr>
            </w:pPr>
            <w:r w:rsidRPr="00F004CB">
              <w:rPr>
                <w:sz w:val="24"/>
                <w:szCs w:val="24"/>
              </w:rPr>
              <w:t>s</w:t>
            </w:r>
            <w:r w:rsidR="00F004CB">
              <w:rPr>
                <w:sz w:val="24"/>
                <w:szCs w:val="24"/>
              </w:rPr>
              <w:t>tudánka</w:t>
            </w:r>
          </w:p>
        </w:tc>
      </w:tr>
      <w:tr w:rsidR="00BB306E" w:rsidTr="00F004CB">
        <w:trPr>
          <w:trHeight w:val="432"/>
        </w:trPr>
        <w:tc>
          <w:tcPr>
            <w:tcW w:w="1471" w:type="dxa"/>
          </w:tcPr>
          <w:p w:rsidR="00BB306E" w:rsidRPr="00F004CB" w:rsidRDefault="00F004CB" w:rsidP="00BB3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pole</w:t>
            </w:r>
          </w:p>
        </w:tc>
      </w:tr>
      <w:tr w:rsidR="00BB306E" w:rsidTr="00F004CB">
        <w:trPr>
          <w:trHeight w:val="441"/>
        </w:trPr>
        <w:tc>
          <w:tcPr>
            <w:tcW w:w="1471" w:type="dxa"/>
          </w:tcPr>
          <w:p w:rsidR="00BB306E" w:rsidRPr="00F004CB" w:rsidRDefault="00F004CB" w:rsidP="00786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louka</w:t>
            </w:r>
          </w:p>
        </w:tc>
      </w:tr>
      <w:tr w:rsidR="00BB306E" w:rsidTr="00F004CB">
        <w:trPr>
          <w:trHeight w:val="441"/>
        </w:trPr>
        <w:tc>
          <w:tcPr>
            <w:tcW w:w="1471" w:type="dxa"/>
          </w:tcPr>
          <w:p w:rsidR="00BB306E" w:rsidRPr="00F004CB" w:rsidRDefault="00F004CB" w:rsidP="00786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rybník</w:t>
            </w:r>
          </w:p>
        </w:tc>
      </w:tr>
      <w:tr w:rsidR="00BB306E" w:rsidTr="00F004CB">
        <w:trPr>
          <w:trHeight w:val="441"/>
        </w:trPr>
        <w:tc>
          <w:tcPr>
            <w:tcW w:w="1471" w:type="dxa"/>
          </w:tcPr>
          <w:p w:rsidR="00BB306E" w:rsidRPr="00F004CB" w:rsidRDefault="00F004CB" w:rsidP="00786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ekoton</w:t>
            </w:r>
          </w:p>
        </w:tc>
      </w:tr>
      <w:tr w:rsidR="00F004CB" w:rsidTr="00F004CB">
        <w:trPr>
          <w:trHeight w:val="441"/>
        </w:trPr>
        <w:tc>
          <w:tcPr>
            <w:tcW w:w="1471" w:type="dxa"/>
          </w:tcPr>
          <w:p w:rsidR="00F004CB" w:rsidRPr="00F004CB" w:rsidRDefault="00F004CB" w:rsidP="00786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skládka</w:t>
            </w:r>
          </w:p>
        </w:tc>
      </w:tr>
    </w:tbl>
    <w:p w:rsidR="00970B6F" w:rsidRPr="008C732C" w:rsidRDefault="00BB306E" w:rsidP="008C732C">
      <w:pPr>
        <w:ind w:left="1134"/>
        <w:rPr>
          <w:b/>
          <w:sz w:val="28"/>
          <w:szCs w:val="28"/>
        </w:rPr>
      </w:pPr>
      <w:r w:rsidRPr="008C732C">
        <w:rPr>
          <w:sz w:val="28"/>
          <w:szCs w:val="28"/>
        </w:rPr>
        <w:t>Doplňte schéma a přiřaďte šipkou názvy z tabulky:</w:t>
      </w:r>
    </w:p>
    <w:p w:rsidR="0027320D" w:rsidRDefault="008C732C" w:rsidP="0027320D">
      <w:pPr>
        <w:ind w:left="708"/>
        <w:rPr>
          <w:sz w:val="28"/>
          <w:szCs w:val="28"/>
        </w:rPr>
      </w:pP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7AF5BED" wp14:editId="1D668644">
                <wp:simplePos x="0" y="0"/>
                <wp:positionH relativeFrom="column">
                  <wp:posOffset>2460432</wp:posOffset>
                </wp:positionH>
                <wp:positionV relativeFrom="paragraph">
                  <wp:posOffset>148645</wp:posOffset>
                </wp:positionV>
                <wp:extent cx="2059388" cy="460513"/>
                <wp:effectExtent l="0" t="0" r="17145" b="15875"/>
                <wp:wrapNone/>
                <wp:docPr id="40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9388" cy="46051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7320D" w:rsidRPr="00965190" w:rsidRDefault="0027320D" w:rsidP="0027320D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F5BED" id="Volný tvar 5" o:spid="_x0000_s1026" style="position:absolute;left:0;text-align:left;margin-left:193.75pt;margin-top:11.7pt;width:162.15pt;height:3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2059388,46051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" adj="-11796480,,5400" path="m,230256wa,,2059388,460512,,230256,1029694,,,,2059388,460512,1029694,,2059388,230256,,,2059388,460512,2059388,230256,1029694,460512,,,2059388,460512,1029694,460512,,230256xe" filled="f" strokeweight="0">
                <v:stroke joinstyle="miter"/>
                <v:formulas/>
                <v:path arrowok="t" o:connecttype="custom" o:connectlocs="1029694,0;2059388,230257;1029694,460513;0,230257" o:connectangles="270,0,90,180" textboxrect="301590,67441,1757798,393072"/>
                <v:textbox inset="2.50011mm,1.2499mm,2.50011mm,1.2499mm">
                  <w:txbxContent>
                    <w:p w:rsidR="0027320D" w:rsidRPr="00965190" w:rsidRDefault="0027320D" w:rsidP="0027320D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D8345D" wp14:editId="6E5DB4D1">
                <wp:simplePos x="0" y="0"/>
                <wp:positionH relativeFrom="column">
                  <wp:posOffset>393093</wp:posOffset>
                </wp:positionH>
                <wp:positionV relativeFrom="paragraph">
                  <wp:posOffset>77083</wp:posOffset>
                </wp:positionV>
                <wp:extent cx="1820848" cy="1351722"/>
                <wp:effectExtent l="0" t="0" r="27305" b="20320"/>
                <wp:wrapNone/>
                <wp:docPr id="33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0848" cy="1351722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solidFill>
                          <a:schemeClr val="bg1"/>
                        </a:solidFill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7320D" w:rsidRPr="00E14D9A" w:rsidRDefault="008C732C" w:rsidP="00E14D9A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Cs/>
                                <w:color w:val="000000" w:themeColor="text1"/>
                                <w:kern w:val="24"/>
                                <w:position w:val="1"/>
                              </w:rPr>
                              <w:t>podle početního zastoupení populací dělíme</w:t>
                            </w:r>
                            <w:r w:rsidR="00F004CB">
                              <w:rPr>
                                <w:rFonts w:ascii="Arial" w:eastAsia="Arial" w:hAnsi="Arial" w:cs="Arial"/>
                                <w:bCs/>
                                <w:color w:val="000000" w:themeColor="text1"/>
                                <w:kern w:val="24"/>
                                <w:position w:val="1"/>
                              </w:rPr>
                              <w:t xml:space="preserve"> společenstva na</w:t>
                            </w:r>
                            <w:r w:rsidR="002D5757">
                              <w:rPr>
                                <w:rFonts w:ascii="Arial" w:eastAsia="Arial" w:hAnsi="Arial" w:cs="Arial"/>
                                <w:bCs/>
                                <w:kern w:val="24"/>
                                <w:position w:val="1"/>
                              </w:rPr>
                              <w:t>:</w:t>
                            </w: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8345D" id="_x0000_s1027" style="position:absolute;left:0;text-align:left;margin-left:30.95pt;margin-top:6.05pt;width:143.35pt;height:106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1820848,135172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" adj="-11796480,,5400" path="m,675861wa,,1820848,1351722,,675861,910424,,,,1820848,1351722,910424,,1820848,675861,,,1820848,1351722,1820848,675861,910424,1351722,,,1820848,1351722,910424,1351722,,675861xe" fillcolor="white [3212]" strokeweight="0">
                <v:stroke joinstyle="miter"/>
                <v:formulas/>
                <v:path arrowok="t" o:connecttype="custom" o:connectlocs="910424,0;1820848,675861;910424,1351722;0,675861" o:connectangles="270,0,90,180" textboxrect="266657,197955,1554191,1153767"/>
                <v:textbox inset="2.50011mm,1.2499mm,2.50011mm,1.2499mm">
                  <w:txbxContent>
                    <w:p w:rsidR="0027320D" w:rsidRPr="00E14D9A" w:rsidRDefault="008C732C" w:rsidP="00E14D9A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eastAsia="Arial" w:hAnsi="Arial" w:cs="Arial"/>
                          <w:bCs/>
                          <w:color w:val="000000" w:themeColor="text1"/>
                          <w:kern w:val="24"/>
                          <w:position w:val="1"/>
                        </w:rPr>
                        <w:t>podle početního zastoupení populací dělíme</w:t>
                      </w:r>
                      <w:r w:rsidR="00F004CB">
                        <w:rPr>
                          <w:rFonts w:ascii="Arial" w:eastAsia="Arial" w:hAnsi="Arial" w:cs="Arial"/>
                          <w:bCs/>
                          <w:color w:val="000000" w:themeColor="text1"/>
                          <w:kern w:val="24"/>
                          <w:position w:val="1"/>
                        </w:rPr>
                        <w:t xml:space="preserve"> společenstva na</w:t>
                      </w:r>
                      <w:r w:rsidR="002D5757">
                        <w:rPr>
                          <w:rFonts w:ascii="Arial" w:eastAsia="Arial" w:hAnsi="Arial" w:cs="Arial"/>
                          <w:bCs/>
                          <w:kern w:val="24"/>
                          <w:position w:val="1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4F31F9" w:rsidRDefault="008C732C" w:rsidP="00BB306E">
      <w:pPr>
        <w:ind w:left="708"/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85D0EB" wp14:editId="41ACA974">
                <wp:simplePos x="0" y="0"/>
                <wp:positionH relativeFrom="column">
                  <wp:posOffset>2261649</wp:posOffset>
                </wp:positionH>
                <wp:positionV relativeFrom="paragraph">
                  <wp:posOffset>178076</wp:posOffset>
                </wp:positionV>
                <wp:extent cx="198203" cy="261620"/>
                <wp:effectExtent l="0" t="38100" r="49530" b="24130"/>
                <wp:wrapNone/>
                <wp:docPr id="36" name="Přímá spojnice se šipko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203" cy="2616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C31D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Přímá spojnice se šipkou 36" o:spid="_x0000_s1026" type="#_x0000_t32" style="position:absolute;margin-left:178.1pt;margin-top:14pt;width:15.6pt;height:20.6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" strokecolor="black [3040]">
                <v:stroke endarrow="open"/>
              </v:shape>
            </w:pict>
          </mc:Fallback>
        </mc:AlternateContent>
      </w:r>
      <w:r w:rsidR="0027320D">
        <w:rPr>
          <w:sz w:val="28"/>
          <w:szCs w:val="28"/>
        </w:rPr>
        <w:tab/>
      </w:r>
    </w:p>
    <w:p w:rsidR="004F31F9" w:rsidRDefault="008C732C" w:rsidP="00970B6F">
      <w:pPr>
        <w:rPr>
          <w:b/>
          <w:sz w:val="28"/>
          <w:szCs w:val="28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C61F95" wp14:editId="5AB68E7D">
                <wp:simplePos x="0" y="0"/>
                <wp:positionH relativeFrom="column">
                  <wp:posOffset>2261649</wp:posOffset>
                </wp:positionH>
                <wp:positionV relativeFrom="paragraph">
                  <wp:posOffset>255215</wp:posOffset>
                </wp:positionV>
                <wp:extent cx="198783" cy="317500"/>
                <wp:effectExtent l="0" t="0" r="48895" b="63500"/>
                <wp:wrapNone/>
                <wp:docPr id="35" name="Přímá spojnice se šipko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783" cy="317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453BF" id="Přímá spojnice se šipkou 35" o:spid="_x0000_s1026" type="#_x0000_t32" style="position:absolute;margin-left:178.1pt;margin-top:20.1pt;width:15.65pt;height: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" strokecolor="black [3040]">
                <v:stroke endarrow="open"/>
              </v:shape>
            </w:pict>
          </mc:Fallback>
        </mc:AlternateContent>
      </w:r>
    </w:p>
    <w:p w:rsidR="004F31F9" w:rsidRDefault="008C732C" w:rsidP="00970B6F">
      <w:pPr>
        <w:rPr>
          <w:b/>
          <w:sz w:val="28"/>
          <w:szCs w:val="28"/>
        </w:rPr>
      </w:pPr>
      <w:r w:rsidRPr="0003606E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C6FAD9" wp14:editId="7A9249FE">
                <wp:simplePos x="0" y="0"/>
                <wp:positionH relativeFrom="column">
                  <wp:posOffset>2508140</wp:posOffset>
                </wp:positionH>
                <wp:positionV relativeFrom="paragraph">
                  <wp:posOffset>85863</wp:posOffset>
                </wp:positionV>
                <wp:extent cx="2011680" cy="500380"/>
                <wp:effectExtent l="0" t="0" r="26670" b="13970"/>
                <wp:wrapNone/>
                <wp:docPr id="38" name="Volný tva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1680" cy="500380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abs f3"/>
                            <a:gd name="f9" fmla="abs f4"/>
                            <a:gd name="f10" fmla="abs f5"/>
                            <a:gd name="f11" fmla="+- 2700000 f1 0"/>
                            <a:gd name="f12" fmla="?: f8 f3 1"/>
                            <a:gd name="f13" fmla="?: f9 f4 1"/>
                            <a:gd name="f14" fmla="?: f10 f5 1"/>
                            <a:gd name="f15" fmla="+- f11 0 f1"/>
                            <a:gd name="f16" fmla="*/ f12 1 21600"/>
                            <a:gd name="f17" fmla="*/ f13 1 21600"/>
                            <a:gd name="f18" fmla="*/ 21600 f12 1"/>
                            <a:gd name="f19" fmla="*/ 21600 f13 1"/>
                            <a:gd name="f20" fmla="+- f15 f1 0"/>
                            <a:gd name="f21" fmla="min f17 f16"/>
                            <a:gd name="f22" fmla="*/ f18 1 f14"/>
                            <a:gd name="f23" fmla="*/ f19 1 f14"/>
                            <a:gd name="f24" fmla="*/ f20 f7 1"/>
                            <a:gd name="f25" fmla="val f22"/>
                            <a:gd name="f26" fmla="val f23"/>
                            <a:gd name="f27" fmla="*/ f24 1 f0"/>
                            <a:gd name="f28" fmla="*/ f6 f21 1"/>
                            <a:gd name="f29" fmla="+- f26 0 f6"/>
                            <a:gd name="f30" fmla="+- f25 0 f6"/>
                            <a:gd name="f31" fmla="+- 0 0 f27"/>
                            <a:gd name="f32" fmla="*/ f29 1 2"/>
                            <a:gd name="f33" fmla="*/ f30 1 2"/>
                            <a:gd name="f34" fmla="+- 0 0 f31"/>
                            <a:gd name="f35" fmla="+- f6 f32 0"/>
                            <a:gd name="f36" fmla="+- f6 f33 0"/>
                            <a:gd name="f37" fmla="*/ f34 f0 1"/>
                            <a:gd name="f38" fmla="*/ f33 f21 1"/>
                            <a:gd name="f39" fmla="*/ f32 f21 1"/>
                            <a:gd name="f40" fmla="*/ f37 1 f7"/>
                            <a:gd name="f41" fmla="*/ f35 f21 1"/>
                            <a:gd name="f42" fmla="+- f40 0 f1"/>
                            <a:gd name="f43" fmla="cos 1 f42"/>
                            <a:gd name="f44" fmla="sin 1 f42"/>
                            <a:gd name="f45" fmla="+- 0 0 f43"/>
                            <a:gd name="f46" fmla="+- 0 0 f44"/>
                            <a:gd name="f47" fmla="+- 0 0 f45"/>
                            <a:gd name="f48" fmla="+- 0 0 f46"/>
                            <a:gd name="f49" fmla="val f47"/>
                            <a:gd name="f50" fmla="val f48"/>
                            <a:gd name="f51" fmla="*/ f49 f33 1"/>
                            <a:gd name="f52" fmla="*/ f50 f32 1"/>
                            <a:gd name="f53" fmla="+- f36 0 f51"/>
                            <a:gd name="f54" fmla="+- f36 f51 0"/>
                            <a:gd name="f55" fmla="+- f35 0 f52"/>
                            <a:gd name="f56" fmla="+- f35 f52 0"/>
                            <a:gd name="f57" fmla="*/ f53 f21 1"/>
                            <a:gd name="f58" fmla="*/ f55 f21 1"/>
                            <a:gd name="f59" fmla="*/ f54 f21 1"/>
                            <a:gd name="f60" fmla="*/ f56 f21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57" t="f58" r="f59" b="f60"/>
                          <a:pathLst>
                            <a:path>
                              <a:moveTo>
                                <a:pt x="f28" y="f41"/>
                              </a:moveTo>
                              <a:arcTo wR="f38" hR="f39" stAng="f0" swAng="f1"/>
                              <a:arcTo wR="f38" hR="f39" stAng="f2" swAng="f1"/>
                              <a:arcTo wR="f38" hR="f39" stAng="f6" swAng="f1"/>
                              <a:arcTo wR="f38" hR="f39" stAng="f1" swAng="f1"/>
                              <a:close/>
                            </a:path>
                          </a:pathLst>
                        </a:custGeom>
                        <a:noFill/>
                        <a:ln w="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F31F9" w:rsidRPr="00965190" w:rsidRDefault="004F31F9" w:rsidP="004F31F9">
                            <w:pPr>
                              <w:pStyle w:val="Normlnweb"/>
                              <w:tabs>
                                <w:tab w:val="left" w:pos="0"/>
                                <w:tab w:val="left" w:pos="1440"/>
                                <w:tab w:val="left" w:pos="2880"/>
                                <w:tab w:val="left" w:pos="4320"/>
                                <w:tab w:val="left" w:pos="5760"/>
                                <w:tab w:val="left" w:pos="7200"/>
                                <w:tab w:val="left" w:pos="8640"/>
                                <w:tab w:val="left" w:pos="10080"/>
                                <w:tab w:val="left" w:pos="11520"/>
                                <w:tab w:val="left" w:pos="12960"/>
                                <w:tab w:val="left" w:pos="14400"/>
                                <w:tab w:val="left" w:pos="15840"/>
                              </w:tabs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vert="horz" wrap="square" lIns="90004" tIns="44997" rIns="90004" bIns="44997" anchor="ctr" anchorCtr="1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6FAD9" id="_x0000_s1028" style="position:absolute;margin-left:197.5pt;margin-top:6.75pt;width:158.4pt;height:39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-center" coordsize="2011680,5003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" adj="-11796480,,5400" path="m,250190wa,,2011680,500380,,250190,1005840,,,,2011680,500380,1005840,,2011680,250190,,,2011680,500380,2011680,250190,1005840,500380,,,2011680,500380,1005840,500380,,250190xe" filled="f" strokeweight="0">
                <v:stroke joinstyle="miter"/>
                <v:formulas/>
                <v:path arrowok="t" o:connecttype="custom" o:connectlocs="1005840,0;2011680,250190;1005840,500380;0,250190" o:connectangles="270,0,90,180" textboxrect="294604,73279,1717076,427101"/>
                <v:textbox inset="2.50011mm,1.2499mm,2.50011mm,1.2499mm">
                  <w:txbxContent>
                    <w:p w:rsidR="004F31F9" w:rsidRPr="00965190" w:rsidRDefault="004F31F9" w:rsidP="004F31F9">
                      <w:pPr>
                        <w:pStyle w:val="Normlnweb"/>
                        <w:tabs>
                          <w:tab w:val="left" w:pos="0"/>
                          <w:tab w:val="left" w:pos="1440"/>
                          <w:tab w:val="left" w:pos="2880"/>
                          <w:tab w:val="left" w:pos="4320"/>
                          <w:tab w:val="left" w:pos="5760"/>
                          <w:tab w:val="left" w:pos="7200"/>
                          <w:tab w:val="left" w:pos="8640"/>
                          <w:tab w:val="left" w:pos="10080"/>
                          <w:tab w:val="left" w:pos="11520"/>
                          <w:tab w:val="left" w:pos="12960"/>
                          <w:tab w:val="left" w:pos="14400"/>
                          <w:tab w:val="left" w:pos="15840"/>
                        </w:tabs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</w:p>
    <w:p w:rsidR="004F31F9" w:rsidRDefault="004F31F9" w:rsidP="00970B6F">
      <w:pPr>
        <w:rPr>
          <w:b/>
          <w:sz w:val="28"/>
          <w:szCs w:val="28"/>
        </w:rPr>
      </w:pPr>
    </w:p>
    <w:p w:rsidR="004F31F9" w:rsidRDefault="004F31F9" w:rsidP="00970B6F">
      <w:pPr>
        <w:rPr>
          <w:b/>
          <w:sz w:val="28"/>
          <w:szCs w:val="28"/>
        </w:rPr>
      </w:pPr>
    </w:p>
    <w:p w:rsidR="003A16F0" w:rsidRDefault="003A16F0" w:rsidP="00970B6F">
      <w:pPr>
        <w:rPr>
          <w:b/>
          <w:sz w:val="28"/>
          <w:szCs w:val="28"/>
        </w:rPr>
      </w:pPr>
    </w:p>
    <w:p w:rsidR="00B21263" w:rsidRDefault="00B21263" w:rsidP="00970B6F">
      <w:pPr>
        <w:rPr>
          <w:b/>
          <w:sz w:val="28"/>
          <w:szCs w:val="28"/>
        </w:rPr>
      </w:pPr>
    </w:p>
    <w:p w:rsidR="00F004CB" w:rsidRDefault="00F004CB" w:rsidP="00F004CB">
      <w:pPr>
        <w:pStyle w:val="Odstavecseseznamem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F004CB">
        <w:rPr>
          <w:b/>
          <w:sz w:val="28"/>
          <w:szCs w:val="28"/>
        </w:rPr>
        <w:t>Vývoj společenstva</w:t>
      </w:r>
      <w:r w:rsidR="00505463" w:rsidRPr="00F004CB">
        <w:rPr>
          <w:sz w:val="28"/>
          <w:szCs w:val="28"/>
        </w:rPr>
        <w:t xml:space="preserve"> </w:t>
      </w:r>
    </w:p>
    <w:p w:rsidR="00970B6F" w:rsidRPr="00F004CB" w:rsidRDefault="00F004CB" w:rsidP="00F004CB">
      <w:pPr>
        <w:pStyle w:val="Odstavecseseznamem"/>
        <w:numPr>
          <w:ilvl w:val="1"/>
          <w:numId w:val="2"/>
        </w:numPr>
        <w:spacing w:line="276" w:lineRule="auto"/>
        <w:ind w:left="1134" w:hanging="425"/>
        <w:rPr>
          <w:sz w:val="28"/>
          <w:szCs w:val="28"/>
        </w:rPr>
      </w:pPr>
      <w:r>
        <w:rPr>
          <w:sz w:val="28"/>
          <w:szCs w:val="28"/>
        </w:rPr>
        <w:t>Uvedená slova doplňte správně do textu</w:t>
      </w:r>
      <w:r w:rsidR="00505463" w:rsidRPr="00F004CB">
        <w:rPr>
          <w:sz w:val="28"/>
          <w:szCs w:val="28"/>
        </w:rPr>
        <w:t>:</w:t>
      </w:r>
    </w:p>
    <w:p w:rsidR="002D5757" w:rsidRPr="00F004CB" w:rsidRDefault="00C15E7B" w:rsidP="00F004CB">
      <w:pPr>
        <w:spacing w:line="276" w:lineRule="auto"/>
        <w:ind w:left="993" w:firstLine="141"/>
        <w:rPr>
          <w:b/>
          <w:sz w:val="28"/>
          <w:szCs w:val="28"/>
        </w:rPr>
      </w:pPr>
      <w:r>
        <w:rPr>
          <w:b/>
          <w:sz w:val="28"/>
          <w:szCs w:val="28"/>
        </w:rPr>
        <w:t>ekologická s</w:t>
      </w:r>
      <w:r w:rsidRPr="00F004CB">
        <w:rPr>
          <w:b/>
          <w:sz w:val="28"/>
          <w:szCs w:val="28"/>
        </w:rPr>
        <w:t>ukcese</w:t>
      </w:r>
      <w:r w:rsidR="00F004CB">
        <w:rPr>
          <w:b/>
          <w:sz w:val="28"/>
          <w:szCs w:val="28"/>
        </w:rPr>
        <w:tab/>
      </w:r>
      <w:r w:rsidR="00F004CB">
        <w:rPr>
          <w:b/>
          <w:sz w:val="28"/>
          <w:szCs w:val="28"/>
        </w:rPr>
        <w:tab/>
        <w:t>klimax</w:t>
      </w:r>
      <w:r w:rsidR="00F004CB">
        <w:rPr>
          <w:b/>
          <w:sz w:val="28"/>
          <w:szCs w:val="28"/>
        </w:rPr>
        <w:tab/>
      </w:r>
      <w:r w:rsidR="00F004CB">
        <w:rPr>
          <w:b/>
          <w:sz w:val="28"/>
          <w:szCs w:val="28"/>
        </w:rPr>
        <w:tab/>
        <w:t>biotop</w:t>
      </w:r>
    </w:p>
    <w:p w:rsidR="00505463" w:rsidRDefault="00F004CB" w:rsidP="002D5757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Místo, kde vzniká nové společenstvo, je ………………………….</w:t>
      </w:r>
    </w:p>
    <w:p w:rsidR="002D5757" w:rsidRDefault="0059058D" w:rsidP="002D5757">
      <w:pPr>
        <w:spacing w:line="276" w:lineRule="auto"/>
        <w:ind w:left="993" w:hanging="284"/>
        <w:rPr>
          <w:sz w:val="28"/>
          <w:szCs w:val="28"/>
        </w:rPr>
      </w:pPr>
      <w:r>
        <w:rPr>
          <w:sz w:val="28"/>
          <w:szCs w:val="28"/>
        </w:rPr>
        <w:t>Postupný vývoj společenstva se nazývá ………………………….</w:t>
      </w:r>
    </w:p>
    <w:p w:rsidR="002D5757" w:rsidRDefault="0059058D" w:rsidP="00581BC9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Rovnovážná fáze vývoje společenstva je …………………………</w:t>
      </w:r>
    </w:p>
    <w:p w:rsidR="0059058D" w:rsidRDefault="0059058D" w:rsidP="00581BC9">
      <w:pPr>
        <w:spacing w:line="276" w:lineRule="auto"/>
        <w:ind w:firstLine="708"/>
        <w:rPr>
          <w:sz w:val="28"/>
          <w:szCs w:val="28"/>
        </w:rPr>
      </w:pPr>
    </w:p>
    <w:p w:rsidR="0059058D" w:rsidRDefault="0059058D" w:rsidP="0059058D">
      <w:pPr>
        <w:pStyle w:val="Odstavecseseznamem"/>
        <w:numPr>
          <w:ilvl w:val="1"/>
          <w:numId w:val="2"/>
        </w:numPr>
        <w:spacing w:line="276" w:lineRule="auto"/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Seřaďte očíslováním od 1 do </w:t>
      </w:r>
      <w:r w:rsidR="00B0483B">
        <w:rPr>
          <w:sz w:val="28"/>
          <w:szCs w:val="28"/>
        </w:rPr>
        <w:t>8</w:t>
      </w:r>
      <w:r>
        <w:rPr>
          <w:sz w:val="28"/>
          <w:szCs w:val="28"/>
        </w:rPr>
        <w:t xml:space="preserve"> jednotlivé populace rostlin tak, </w:t>
      </w:r>
    </w:p>
    <w:p w:rsidR="00705E44" w:rsidRPr="0059058D" w:rsidRDefault="0059058D" w:rsidP="00B0483B">
      <w:pPr>
        <w:spacing w:line="360" w:lineRule="auto"/>
        <w:ind w:left="709" w:firstLine="425"/>
        <w:rPr>
          <w:sz w:val="28"/>
          <w:szCs w:val="28"/>
        </w:rPr>
      </w:pPr>
      <w:r w:rsidRPr="0059058D">
        <w:rPr>
          <w:sz w:val="28"/>
          <w:szCs w:val="28"/>
        </w:rPr>
        <w:t xml:space="preserve">jak jsou </w:t>
      </w:r>
      <w:r>
        <w:rPr>
          <w:sz w:val="28"/>
          <w:szCs w:val="28"/>
        </w:rPr>
        <w:t xml:space="preserve">postupně </w:t>
      </w:r>
      <w:r w:rsidRPr="0059058D">
        <w:rPr>
          <w:sz w:val="28"/>
          <w:szCs w:val="28"/>
        </w:rPr>
        <w:t xml:space="preserve">nahrazovány při vývoji lesního společenstva: </w:t>
      </w:r>
    </w:p>
    <w:p w:rsidR="00CF1D50" w:rsidRDefault="0059058D" w:rsidP="0059058D">
      <w:pPr>
        <w:spacing w:line="276" w:lineRule="auto"/>
        <w:ind w:left="709" w:hanging="1"/>
        <w:rPr>
          <w:sz w:val="28"/>
          <w:szCs w:val="28"/>
        </w:rPr>
      </w:pPr>
      <w:r>
        <w:rPr>
          <w:sz w:val="28"/>
          <w:szCs w:val="28"/>
        </w:rPr>
        <w:t>Populace</w:t>
      </w:r>
      <w:r w:rsidR="00705E44">
        <w:rPr>
          <w:sz w:val="28"/>
          <w:szCs w:val="28"/>
        </w:rPr>
        <w:t>:</w:t>
      </w:r>
    </w:p>
    <w:p w:rsidR="00705E44" w:rsidRDefault="00C15E7B" w:rsidP="00705E4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59058D">
        <w:rPr>
          <w:sz w:val="28"/>
          <w:szCs w:val="28"/>
        </w:rPr>
        <w:t>mechy –</w:t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52528A">
        <w:rPr>
          <w:sz w:val="28"/>
          <w:szCs w:val="28"/>
        </w:rPr>
        <w:t>trávy</w:t>
      </w:r>
      <w:r w:rsidR="00705E44">
        <w:rPr>
          <w:sz w:val="28"/>
          <w:szCs w:val="28"/>
        </w:rPr>
        <w:t xml:space="preserve"> – </w:t>
      </w:r>
    </w:p>
    <w:p w:rsidR="00705E44" w:rsidRDefault="00C15E7B" w:rsidP="00705E4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59058D">
        <w:rPr>
          <w:sz w:val="28"/>
          <w:szCs w:val="28"/>
        </w:rPr>
        <w:t>keře</w:t>
      </w:r>
      <w:r w:rsidR="00705E44">
        <w:rPr>
          <w:sz w:val="28"/>
          <w:szCs w:val="28"/>
        </w:rPr>
        <w:t xml:space="preserve"> –</w:t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52528A">
        <w:rPr>
          <w:sz w:val="28"/>
          <w:szCs w:val="28"/>
        </w:rPr>
        <w:tab/>
      </w:r>
      <w:r w:rsidR="0052528A">
        <w:rPr>
          <w:sz w:val="28"/>
          <w:szCs w:val="28"/>
        </w:rPr>
        <w:tab/>
        <w:t xml:space="preserve">mladé stromy </w:t>
      </w:r>
      <w:r w:rsidR="00705E44">
        <w:rPr>
          <w:sz w:val="28"/>
          <w:szCs w:val="28"/>
        </w:rPr>
        <w:t xml:space="preserve">– </w:t>
      </w:r>
    </w:p>
    <w:p w:rsidR="00705E44" w:rsidRPr="00CF1D50" w:rsidRDefault="00C15E7B" w:rsidP="00705E44">
      <w:pPr>
        <w:spacing w:line="276" w:lineRule="auto"/>
        <w:ind w:left="709" w:hanging="283"/>
        <w:rPr>
          <w:sz w:val="28"/>
          <w:szCs w:val="28"/>
        </w:rPr>
      </w:pPr>
      <w:r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59058D">
        <w:rPr>
          <w:sz w:val="28"/>
          <w:szCs w:val="28"/>
        </w:rPr>
        <w:t>vzrostlé stromy</w:t>
      </w:r>
      <w:r w:rsidR="00705E44">
        <w:rPr>
          <w:sz w:val="28"/>
          <w:szCs w:val="28"/>
        </w:rPr>
        <w:t xml:space="preserve"> –</w:t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705E44">
        <w:rPr>
          <w:sz w:val="28"/>
          <w:szCs w:val="28"/>
        </w:rPr>
        <w:tab/>
      </w:r>
      <w:r w:rsidR="0052528A">
        <w:rPr>
          <w:sz w:val="28"/>
          <w:szCs w:val="28"/>
        </w:rPr>
        <w:t>lišejníky</w:t>
      </w:r>
      <w:r w:rsidR="00705E44">
        <w:rPr>
          <w:sz w:val="28"/>
          <w:szCs w:val="28"/>
        </w:rPr>
        <w:t xml:space="preserve"> </w:t>
      </w:r>
      <w:r w:rsidR="00B21263">
        <w:rPr>
          <w:sz w:val="28"/>
          <w:szCs w:val="28"/>
        </w:rPr>
        <w:t>–</w:t>
      </w:r>
      <w:r w:rsidR="00705E44">
        <w:rPr>
          <w:sz w:val="28"/>
          <w:szCs w:val="28"/>
        </w:rPr>
        <w:t xml:space="preserve"> </w:t>
      </w:r>
    </w:p>
    <w:p w:rsidR="00CF1D50" w:rsidRPr="00CF1D50" w:rsidRDefault="0052528A" w:rsidP="001C657B">
      <w:pPr>
        <w:spacing w:line="600" w:lineRule="auto"/>
        <w:ind w:left="709" w:firstLine="707"/>
        <w:rPr>
          <w:sz w:val="28"/>
          <w:szCs w:val="28"/>
        </w:rPr>
      </w:pPr>
      <w:r>
        <w:rPr>
          <w:sz w:val="28"/>
          <w:szCs w:val="28"/>
        </w:rPr>
        <w:t>řasy</w:t>
      </w:r>
      <w:r w:rsidR="00B21263">
        <w:rPr>
          <w:sz w:val="28"/>
          <w:szCs w:val="28"/>
        </w:rPr>
        <w:t xml:space="preserve"> –</w:t>
      </w:r>
      <w:r w:rsidR="00B21263">
        <w:rPr>
          <w:sz w:val="28"/>
          <w:szCs w:val="28"/>
        </w:rPr>
        <w:tab/>
      </w:r>
      <w:r w:rsidR="00B21263">
        <w:rPr>
          <w:sz w:val="28"/>
          <w:szCs w:val="28"/>
        </w:rPr>
        <w:tab/>
      </w:r>
      <w:r w:rsidR="00B21263">
        <w:rPr>
          <w:sz w:val="28"/>
          <w:szCs w:val="28"/>
        </w:rPr>
        <w:tab/>
      </w:r>
      <w:r w:rsidR="00B21263">
        <w:rPr>
          <w:sz w:val="28"/>
          <w:szCs w:val="28"/>
        </w:rPr>
        <w:tab/>
      </w:r>
      <w:r w:rsidR="00423EE2">
        <w:rPr>
          <w:sz w:val="28"/>
          <w:szCs w:val="28"/>
        </w:rPr>
        <w:tab/>
        <w:t>jednoleté byliny</w:t>
      </w:r>
      <w:r w:rsidR="00B21263">
        <w:rPr>
          <w:sz w:val="28"/>
          <w:szCs w:val="28"/>
        </w:rPr>
        <w:t xml:space="preserve"> – </w:t>
      </w:r>
    </w:p>
    <w:sectPr w:rsidR="00CF1D50" w:rsidRPr="00CF1D50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1921" w:rsidRDefault="00F01921" w:rsidP="00CA6778">
      <w:pPr>
        <w:spacing w:before="0" w:after="0"/>
      </w:pPr>
      <w:r>
        <w:separator/>
      </w:r>
    </w:p>
  </w:endnote>
  <w:endnote w:type="continuationSeparator" w:id="0">
    <w:p w:rsidR="00F01921" w:rsidRDefault="00F0192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92199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1921" w:rsidRDefault="00F01921" w:rsidP="00CA6778">
      <w:pPr>
        <w:spacing w:before="0" w:after="0"/>
      </w:pPr>
      <w:r>
        <w:separator/>
      </w:r>
    </w:p>
  </w:footnote>
  <w:footnote w:type="continuationSeparator" w:id="0">
    <w:p w:rsidR="00F01921" w:rsidRDefault="00F01921" w:rsidP="00CA6778">
      <w:pPr>
        <w:spacing w:before="0" w:after="0"/>
      </w:pPr>
      <w:r>
        <w:continuationSeparator/>
      </w:r>
    </w:p>
  </w:footnote>
  <w:footnote w:id="1">
    <w:p w:rsidR="00211EE7" w:rsidRDefault="00211EE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211EE7">
        <w:rPr>
          <w:sz w:val="16"/>
          <w:szCs w:val="16"/>
        </w:rPr>
        <w:t>Obrázek zdroj vlastní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A4AC1"/>
    <w:multiLevelType w:val="hybridMultilevel"/>
    <w:tmpl w:val="390036DE"/>
    <w:lvl w:ilvl="0" w:tplc="04050019">
      <w:start w:val="1"/>
      <w:numFmt w:val="lowerLetter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F876D8"/>
    <w:multiLevelType w:val="hybridMultilevel"/>
    <w:tmpl w:val="3A901CF2"/>
    <w:lvl w:ilvl="0" w:tplc="F33CC9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ACEE702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B493D"/>
    <w:multiLevelType w:val="hybridMultilevel"/>
    <w:tmpl w:val="F572DE44"/>
    <w:lvl w:ilvl="0" w:tplc="986251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30CD38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522E0F0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1DE7E2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1854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82E41D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5600DF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3AF23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58ABCC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416D3438"/>
    <w:multiLevelType w:val="hybridMultilevel"/>
    <w:tmpl w:val="294CC53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002CB"/>
    <w:multiLevelType w:val="hybridMultilevel"/>
    <w:tmpl w:val="BA689F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6C6EDD"/>
    <w:multiLevelType w:val="hybridMultilevel"/>
    <w:tmpl w:val="DFC047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1408F"/>
    <w:rsid w:val="00084AD2"/>
    <w:rsid w:val="0009147B"/>
    <w:rsid w:val="00092199"/>
    <w:rsid w:val="000A77FC"/>
    <w:rsid w:val="000B29B4"/>
    <w:rsid w:val="000E3F81"/>
    <w:rsid w:val="0012078B"/>
    <w:rsid w:val="001404F2"/>
    <w:rsid w:val="00147515"/>
    <w:rsid w:val="0015164B"/>
    <w:rsid w:val="0017080B"/>
    <w:rsid w:val="00182CD5"/>
    <w:rsid w:val="0019250B"/>
    <w:rsid w:val="001C657B"/>
    <w:rsid w:val="001E561C"/>
    <w:rsid w:val="001E73C0"/>
    <w:rsid w:val="00211EE7"/>
    <w:rsid w:val="00220268"/>
    <w:rsid w:val="00235DCF"/>
    <w:rsid w:val="00247D1D"/>
    <w:rsid w:val="00252D2D"/>
    <w:rsid w:val="0027320D"/>
    <w:rsid w:val="00281EB3"/>
    <w:rsid w:val="002D5757"/>
    <w:rsid w:val="00307C7E"/>
    <w:rsid w:val="00375125"/>
    <w:rsid w:val="003A16F0"/>
    <w:rsid w:val="003C040B"/>
    <w:rsid w:val="003C0B54"/>
    <w:rsid w:val="003D1D48"/>
    <w:rsid w:val="00423EE2"/>
    <w:rsid w:val="00441154"/>
    <w:rsid w:val="004513CC"/>
    <w:rsid w:val="004B0AD8"/>
    <w:rsid w:val="004E56FF"/>
    <w:rsid w:val="004F31F9"/>
    <w:rsid w:val="00505463"/>
    <w:rsid w:val="00515B97"/>
    <w:rsid w:val="0052528A"/>
    <w:rsid w:val="00581BC9"/>
    <w:rsid w:val="0059058D"/>
    <w:rsid w:val="005C1104"/>
    <w:rsid w:val="005D4579"/>
    <w:rsid w:val="00627384"/>
    <w:rsid w:val="006347FB"/>
    <w:rsid w:val="00636AD8"/>
    <w:rsid w:val="006515B1"/>
    <w:rsid w:val="006516F6"/>
    <w:rsid w:val="00666590"/>
    <w:rsid w:val="00684206"/>
    <w:rsid w:val="006A2EFB"/>
    <w:rsid w:val="006B5FD4"/>
    <w:rsid w:val="006D4126"/>
    <w:rsid w:val="006F5692"/>
    <w:rsid w:val="00705E44"/>
    <w:rsid w:val="007269D6"/>
    <w:rsid w:val="00737F84"/>
    <w:rsid w:val="007E074D"/>
    <w:rsid w:val="00817ED1"/>
    <w:rsid w:val="008449AD"/>
    <w:rsid w:val="00856D9B"/>
    <w:rsid w:val="008C732C"/>
    <w:rsid w:val="00911ED3"/>
    <w:rsid w:val="00947E9C"/>
    <w:rsid w:val="00963869"/>
    <w:rsid w:val="00965190"/>
    <w:rsid w:val="00970B6F"/>
    <w:rsid w:val="009711A6"/>
    <w:rsid w:val="009A2398"/>
    <w:rsid w:val="009C77DA"/>
    <w:rsid w:val="009E4B60"/>
    <w:rsid w:val="00A4177B"/>
    <w:rsid w:val="00AB2EF9"/>
    <w:rsid w:val="00B0483B"/>
    <w:rsid w:val="00B05A6F"/>
    <w:rsid w:val="00B076A1"/>
    <w:rsid w:val="00B17E07"/>
    <w:rsid w:val="00B21263"/>
    <w:rsid w:val="00B7482F"/>
    <w:rsid w:val="00B75396"/>
    <w:rsid w:val="00B8234D"/>
    <w:rsid w:val="00BA0FB5"/>
    <w:rsid w:val="00BA6555"/>
    <w:rsid w:val="00BB306E"/>
    <w:rsid w:val="00BD446E"/>
    <w:rsid w:val="00BF5ADC"/>
    <w:rsid w:val="00C005A5"/>
    <w:rsid w:val="00C15E7B"/>
    <w:rsid w:val="00C61C01"/>
    <w:rsid w:val="00CA6778"/>
    <w:rsid w:val="00CA68AF"/>
    <w:rsid w:val="00CC7ADA"/>
    <w:rsid w:val="00CF1D50"/>
    <w:rsid w:val="00D043BB"/>
    <w:rsid w:val="00E14D9A"/>
    <w:rsid w:val="00ED7385"/>
    <w:rsid w:val="00F004CB"/>
    <w:rsid w:val="00F01921"/>
    <w:rsid w:val="00F23263"/>
    <w:rsid w:val="00F44E65"/>
    <w:rsid w:val="00F61890"/>
    <w:rsid w:val="00F83E8F"/>
    <w:rsid w:val="00FC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5A482BC9-B086-4428-911C-B93372B7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05A6F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locked/>
    <w:rsid w:val="0027320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449A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449AD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11EE7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11EE7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11E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6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99236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0940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0009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5802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F1283-E952-4B95-8951-E933BC7A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524</TotalTime>
  <Pages>3</Pages>
  <Words>147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Uživatel1</cp:lastModifiedBy>
  <cp:revision>15</cp:revision>
  <dcterms:created xsi:type="dcterms:W3CDTF">2013-02-24T07:34:00Z</dcterms:created>
  <dcterms:modified xsi:type="dcterms:W3CDTF">2014-04-15T09:30:00Z</dcterms:modified>
</cp:coreProperties>
</file>