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07C">
        <w:rPr>
          <w:rFonts w:ascii="Comic Sans MS" w:hAnsi="Comic Sans MS" w:cs="Comic Sans MS"/>
          <w:b/>
          <w:bCs/>
          <w:color w:val="024595"/>
          <w:sz w:val="54"/>
          <w:szCs w:val="54"/>
        </w:rPr>
        <w:t>Vlivy prostředí na orgánové soustavy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BB407C">
        <w:rPr>
          <w:rFonts w:ascii="Comic Sans MS" w:hAnsi="Comic Sans MS"/>
          <w:b/>
          <w:sz w:val="32"/>
          <w:szCs w:val="32"/>
        </w:rPr>
        <w:t>Vlivy prostředí na orgánové soustavy</w:t>
      </w:r>
    </w:p>
    <w:p w:rsidR="0017080B" w:rsidRDefault="0017080B" w:rsidP="005D4579"/>
    <w:p w:rsidR="00225527" w:rsidRDefault="00225527" w:rsidP="00092561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Člověk je svázaný s prostředím, tvoří s ním </w:t>
      </w:r>
      <w:r w:rsidR="00381F7C">
        <w:rPr>
          <w:b/>
          <w:sz w:val="28"/>
          <w:szCs w:val="28"/>
        </w:rPr>
        <w:t>jeden systém.</w:t>
      </w:r>
    </w:p>
    <w:p w:rsidR="00667A00" w:rsidRDefault="00C87ED7" w:rsidP="00092561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Stejně jako člověk ovlivňuje prostředí, tak prostředí ovlivňuje člověka, zejména jeho orgánové soustavy.</w:t>
      </w:r>
    </w:p>
    <w:p w:rsidR="00764411" w:rsidRPr="00667A00" w:rsidRDefault="00764411" w:rsidP="00092561">
      <w:pPr>
        <w:ind w:left="851"/>
        <w:rPr>
          <w:b/>
          <w:sz w:val="28"/>
          <w:szCs w:val="28"/>
        </w:rPr>
      </w:pPr>
    </w:p>
    <w:p w:rsidR="00A4177B" w:rsidRDefault="00D512B1" w:rsidP="00092561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0C741C">
        <w:rPr>
          <w:b/>
          <w:sz w:val="28"/>
          <w:szCs w:val="28"/>
        </w:rPr>
        <w:t xml:space="preserve">rostředí </w:t>
      </w:r>
      <w:r w:rsidR="003563EF">
        <w:rPr>
          <w:b/>
          <w:sz w:val="28"/>
          <w:szCs w:val="28"/>
        </w:rPr>
        <w:t xml:space="preserve">působí </w:t>
      </w:r>
      <w:r w:rsidR="000C741C">
        <w:rPr>
          <w:b/>
          <w:sz w:val="28"/>
          <w:szCs w:val="28"/>
        </w:rPr>
        <w:t xml:space="preserve">na člověka </w:t>
      </w:r>
      <w:r w:rsidR="003563EF">
        <w:rPr>
          <w:b/>
          <w:sz w:val="28"/>
          <w:szCs w:val="28"/>
        </w:rPr>
        <w:t>faktory</w:t>
      </w:r>
      <w:r w:rsidR="000C741C">
        <w:rPr>
          <w:b/>
          <w:sz w:val="28"/>
          <w:szCs w:val="28"/>
        </w:rPr>
        <w:t xml:space="preserve"> fyzikální</w:t>
      </w:r>
      <w:r w:rsidR="003563EF">
        <w:rPr>
          <w:b/>
          <w:sz w:val="28"/>
          <w:szCs w:val="28"/>
        </w:rPr>
        <w:t>mi</w:t>
      </w:r>
      <w:r w:rsidR="000C741C">
        <w:rPr>
          <w:b/>
          <w:sz w:val="28"/>
          <w:szCs w:val="28"/>
        </w:rPr>
        <w:t>, chemick</w:t>
      </w:r>
      <w:r w:rsidR="003563EF">
        <w:rPr>
          <w:b/>
          <w:sz w:val="28"/>
          <w:szCs w:val="28"/>
        </w:rPr>
        <w:t>ými</w:t>
      </w:r>
      <w:r w:rsidR="000C741C">
        <w:rPr>
          <w:b/>
          <w:sz w:val="28"/>
          <w:szCs w:val="28"/>
        </w:rPr>
        <w:t>, biologick</w:t>
      </w:r>
      <w:r w:rsidR="003563EF">
        <w:rPr>
          <w:b/>
          <w:sz w:val="28"/>
          <w:szCs w:val="28"/>
        </w:rPr>
        <w:t>ými</w:t>
      </w:r>
      <w:r w:rsidR="000C741C">
        <w:rPr>
          <w:b/>
          <w:sz w:val="28"/>
          <w:szCs w:val="28"/>
        </w:rPr>
        <w:t xml:space="preserve"> a společensk</w:t>
      </w:r>
      <w:r w:rsidR="003563EF">
        <w:rPr>
          <w:b/>
          <w:sz w:val="28"/>
          <w:szCs w:val="28"/>
        </w:rPr>
        <w:t>ými</w:t>
      </w:r>
      <w:r w:rsidR="000C741C">
        <w:rPr>
          <w:b/>
          <w:sz w:val="28"/>
          <w:szCs w:val="28"/>
        </w:rPr>
        <w:t xml:space="preserve">. </w:t>
      </w:r>
    </w:p>
    <w:p w:rsidR="003563EF" w:rsidRDefault="00BB10D4" w:rsidP="00092561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Rozdělte </w:t>
      </w:r>
      <w:r w:rsidR="0032603F">
        <w:rPr>
          <w:b/>
          <w:sz w:val="28"/>
          <w:szCs w:val="28"/>
        </w:rPr>
        <w:t xml:space="preserve">a </w:t>
      </w:r>
      <w:r w:rsidR="003563EF">
        <w:rPr>
          <w:b/>
          <w:sz w:val="28"/>
          <w:szCs w:val="28"/>
        </w:rPr>
        <w:t xml:space="preserve">napište </w:t>
      </w:r>
      <w:r w:rsidR="0032603F">
        <w:rPr>
          <w:b/>
          <w:sz w:val="28"/>
          <w:szCs w:val="28"/>
        </w:rPr>
        <w:t>do jednotlivých rámečků</w:t>
      </w:r>
      <w:r>
        <w:rPr>
          <w:b/>
          <w:sz w:val="28"/>
          <w:szCs w:val="28"/>
        </w:rPr>
        <w:t xml:space="preserve"> uvedené faktory</w:t>
      </w:r>
      <w:r w:rsidR="0032603F">
        <w:rPr>
          <w:b/>
          <w:sz w:val="28"/>
          <w:szCs w:val="28"/>
        </w:rPr>
        <w:t>:</w:t>
      </w:r>
    </w:p>
    <w:p w:rsidR="0032603F" w:rsidRDefault="0032603F" w:rsidP="00D61234">
      <w:pPr>
        <w:ind w:left="851" w:right="282"/>
        <w:rPr>
          <w:sz w:val="28"/>
          <w:szCs w:val="28"/>
        </w:rPr>
      </w:pPr>
      <w:r w:rsidRPr="00BB10D4">
        <w:rPr>
          <w:sz w:val="28"/>
          <w:szCs w:val="28"/>
        </w:rPr>
        <w:t xml:space="preserve">hluk, bakterie, těžké kovy, vibrace, vztahy v rodině, </w:t>
      </w:r>
      <w:r w:rsidR="006F6C10">
        <w:rPr>
          <w:sz w:val="28"/>
          <w:szCs w:val="28"/>
        </w:rPr>
        <w:t>zeleň</w:t>
      </w:r>
      <w:r w:rsidRPr="00BB10D4">
        <w:rPr>
          <w:sz w:val="28"/>
          <w:szCs w:val="28"/>
        </w:rPr>
        <w:t xml:space="preserve">, viry, hnojiva, pracovní prostředí, </w:t>
      </w:r>
      <w:r w:rsidR="00D61234">
        <w:rPr>
          <w:sz w:val="28"/>
          <w:szCs w:val="28"/>
        </w:rPr>
        <w:t xml:space="preserve">sluneční </w:t>
      </w:r>
      <w:r w:rsidRPr="00BB10D4">
        <w:rPr>
          <w:sz w:val="28"/>
          <w:szCs w:val="28"/>
        </w:rPr>
        <w:t xml:space="preserve">záření, média, </w:t>
      </w:r>
      <w:r w:rsidR="00D61234">
        <w:rPr>
          <w:sz w:val="28"/>
          <w:szCs w:val="28"/>
        </w:rPr>
        <w:t>hmyz,</w:t>
      </w:r>
      <w:r w:rsidR="00D61234" w:rsidRPr="00BB10D4">
        <w:rPr>
          <w:sz w:val="28"/>
          <w:szCs w:val="28"/>
        </w:rPr>
        <w:t xml:space="preserve"> </w:t>
      </w:r>
      <w:r w:rsidRPr="00BB10D4">
        <w:rPr>
          <w:sz w:val="28"/>
          <w:szCs w:val="28"/>
        </w:rPr>
        <w:t>konzervační látky</w:t>
      </w:r>
      <w:r w:rsidR="00D512B1">
        <w:rPr>
          <w:sz w:val="28"/>
          <w:szCs w:val="28"/>
        </w:rPr>
        <w:t>,</w:t>
      </w:r>
      <w:r w:rsidR="00D61234">
        <w:rPr>
          <w:sz w:val="28"/>
          <w:szCs w:val="28"/>
        </w:rPr>
        <w:t xml:space="preserve"> léky, proudění vzduchu, hustota obyvatel</w:t>
      </w:r>
    </w:p>
    <w:p w:rsidR="00DC1FB2" w:rsidRDefault="00DC1FB2" w:rsidP="00D61234"/>
    <w:tbl>
      <w:tblPr>
        <w:tblW w:w="7371" w:type="dxa"/>
        <w:tblInd w:w="12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5"/>
        <w:gridCol w:w="3686"/>
      </w:tblGrid>
      <w:tr w:rsidR="00AC7DD3" w:rsidRPr="00AC7DD3" w:rsidTr="00176CF4">
        <w:trPr>
          <w:trHeight w:val="2812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21002C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44DC59" wp14:editId="27C62E28">
                      <wp:simplePos x="0" y="0"/>
                      <wp:positionH relativeFrom="column">
                        <wp:posOffset>18976</wp:posOffset>
                      </wp:positionH>
                      <wp:positionV relativeFrom="paragraph">
                        <wp:posOffset>0</wp:posOffset>
                      </wp:positionV>
                      <wp:extent cx="1805049" cy="427512"/>
                      <wp:effectExtent l="0" t="0" r="5080" b="0"/>
                      <wp:wrapNone/>
                      <wp:docPr id="30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5049" cy="427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02C" w:rsidRPr="0021002C" w:rsidRDefault="0021002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100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FYZIKÁLNÍ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1.5pt;margin-top:0;width:142.15pt;height:33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" stroked="f">
                      <v:textbox>
                        <w:txbxContent>
                          <w:p w:rsidR="0021002C" w:rsidRPr="0021002C" w:rsidRDefault="0021002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1002C">
                              <w:rPr>
                                <w:b/>
                                <w:sz w:val="28"/>
                                <w:szCs w:val="28"/>
                              </w:rPr>
                              <w:t>FYZIKÁLNÍ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6CF4"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8E576B1" wp14:editId="16074D0E">
                      <wp:simplePos x="0" y="0"/>
                      <wp:positionH relativeFrom="column">
                        <wp:posOffset>2232660</wp:posOffset>
                      </wp:positionH>
                      <wp:positionV relativeFrom="paragraph">
                        <wp:posOffset>1696085</wp:posOffset>
                      </wp:positionV>
                      <wp:extent cx="0" cy="557530"/>
                      <wp:effectExtent l="0" t="0" r="19050" b="13970"/>
                      <wp:wrapNone/>
                      <wp:docPr id="6" name="Přímá spojni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753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8pt,133.55pt" to="175.8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" strokecolor="windowText"/>
                  </w:pict>
                </mc:Fallback>
              </mc:AlternateContent>
            </w:r>
            <w:r w:rsidR="00176CF4"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23C32A" wp14:editId="4402FB1F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996950</wp:posOffset>
                      </wp:positionV>
                      <wp:extent cx="934085" cy="1720215"/>
                      <wp:effectExtent l="0" t="0" r="0" b="0"/>
                      <wp:wrapNone/>
                      <wp:docPr id="27" name="Obdélní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4085" cy="17202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élník 26" o:spid="_x0000_s1026" style="position:absolute;margin-left:136.65pt;margin-top:78.5pt;width:73.55pt;height:135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" fillcolor="window" stroked="f" strokeweight="2pt"/>
                  </w:pict>
                </mc:Fallback>
              </mc:AlternateContent>
            </w:r>
            <w:r w:rsidR="00176CF4"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68BE6F" wp14:editId="6A5E90EC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1172210</wp:posOffset>
                      </wp:positionV>
                      <wp:extent cx="467995" cy="527685"/>
                      <wp:effectExtent l="0" t="0" r="27305" b="24765"/>
                      <wp:wrapNone/>
                      <wp:docPr id="28" name="Veselý obličej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995" cy="527685"/>
                              </a:xfrm>
                              <a:prstGeom prst="smileyFac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Veselý obličej 27" o:spid="_x0000_s1026" type="#_x0000_t96" style="position:absolute;margin-left:159.2pt;margin-top:92.3pt;width:36.85pt;height:41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" fillcolor="window" strokecolor="windowText"/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21002C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578208" wp14:editId="352420C2">
                      <wp:simplePos x="0" y="0"/>
                      <wp:positionH relativeFrom="column">
                        <wp:posOffset>854784</wp:posOffset>
                      </wp:positionH>
                      <wp:positionV relativeFrom="paragraph">
                        <wp:posOffset>9764</wp:posOffset>
                      </wp:positionV>
                      <wp:extent cx="1317741" cy="415480"/>
                      <wp:effectExtent l="0" t="0" r="0" b="3810"/>
                      <wp:wrapNone/>
                      <wp:docPr id="1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7741" cy="415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02C" w:rsidRPr="0021002C" w:rsidRDefault="0021002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1002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CHEMICKÉ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67.3pt;margin-top:.75pt;width:103.75pt;height:32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" stroked="f">
                      <v:textbox>
                        <w:txbxContent>
                          <w:p w:rsidR="0021002C" w:rsidRPr="0021002C" w:rsidRDefault="0021002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1002C">
                              <w:rPr>
                                <w:b/>
                                <w:sz w:val="28"/>
                                <w:szCs w:val="28"/>
                              </w:rPr>
                              <w:t>CHEMICKÉ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C7DD3" w:rsidRPr="00AC7DD3" w:rsidTr="00176CF4">
        <w:trPr>
          <w:trHeight w:val="2812"/>
        </w:trPr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BA1C25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BA1C25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editId="36B11C9B">
                      <wp:simplePos x="0" y="0"/>
                      <wp:positionH relativeFrom="column">
                        <wp:posOffset>47824</wp:posOffset>
                      </wp:positionH>
                      <wp:positionV relativeFrom="paragraph">
                        <wp:posOffset>1405700</wp:posOffset>
                      </wp:positionV>
                      <wp:extent cx="1341912" cy="356037"/>
                      <wp:effectExtent l="0" t="0" r="0" b="6350"/>
                      <wp:wrapNone/>
                      <wp:docPr id="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1912" cy="3560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1C25" w:rsidRPr="00BA1C25" w:rsidRDefault="00BA1C25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A1C25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BIOLOGICKÉ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.75pt;margin-top:110.7pt;width:105.65pt;height:28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" stroked="f">
                      <v:textbox>
                        <w:txbxContent>
                          <w:p w:rsidR="00BA1C25" w:rsidRPr="00BA1C25" w:rsidRDefault="00BA1C2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A1C25">
                              <w:rPr>
                                <w:b/>
                                <w:sz w:val="28"/>
                                <w:szCs w:val="28"/>
                              </w:rPr>
                              <w:t>BIOLOGICKÉ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1002C"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7B98C7" wp14:editId="56A0C32A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-55880</wp:posOffset>
                      </wp:positionV>
                      <wp:extent cx="247650" cy="276225"/>
                      <wp:effectExtent l="0" t="0" r="19050" b="28575"/>
                      <wp:wrapNone/>
                      <wp:docPr id="12" name="Přímá spojnic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2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15pt,-4.4pt" to="175.6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" strokecolor="windowText"/>
                  </w:pict>
                </mc:Fallback>
              </mc:AlternateContent>
            </w:r>
            <w:r w:rsidR="0021002C" w:rsidRPr="00176CF4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7E960D5" wp14:editId="4F34CE5A">
                      <wp:simplePos x="0" y="0"/>
                      <wp:positionH relativeFrom="column">
                        <wp:posOffset>2244725</wp:posOffset>
                      </wp:positionH>
                      <wp:positionV relativeFrom="paragraph">
                        <wp:posOffset>-55880</wp:posOffset>
                      </wp:positionV>
                      <wp:extent cx="241935" cy="276225"/>
                      <wp:effectExtent l="0" t="0" r="24765" b="28575"/>
                      <wp:wrapNone/>
                      <wp:docPr id="11" name="Přímá spojni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935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75pt,-4.4pt" to="195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" strokecolor="windowText"/>
                  </w:pict>
                </mc:Fallback>
              </mc:AlternateContent>
            </w:r>
            <w:r w:rsidR="0021002C" w:rsidRPr="0021002C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DD4004" wp14:editId="3DEDB3D1">
                      <wp:simplePos x="0" y="0"/>
                      <wp:positionH relativeFrom="column">
                        <wp:posOffset>2019102</wp:posOffset>
                      </wp:positionH>
                      <wp:positionV relativeFrom="paragraph">
                        <wp:posOffset>360103</wp:posOffset>
                      </wp:positionV>
                      <wp:extent cx="213467" cy="273050"/>
                      <wp:effectExtent l="0" t="0" r="34290" b="31750"/>
                      <wp:wrapNone/>
                      <wp:docPr id="14" name="Přímá spojnic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467" cy="273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pt,28.35pt" to="175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" strokecolor="windowText"/>
                  </w:pict>
                </mc:Fallback>
              </mc:AlternateContent>
            </w:r>
            <w:r w:rsidR="0021002C" w:rsidRPr="0021002C">
              <w:rPr>
                <w:rFonts w:ascii="Calibri" w:eastAsia="Calibri" w:hAnsi="Calibri" w:cs="Times New Roman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3183503" wp14:editId="32B696FF">
                      <wp:simplePos x="0" y="0"/>
                      <wp:positionH relativeFrom="column">
                        <wp:posOffset>2244733</wp:posOffset>
                      </wp:positionH>
                      <wp:positionV relativeFrom="paragraph">
                        <wp:posOffset>359492</wp:posOffset>
                      </wp:positionV>
                      <wp:extent cx="242125" cy="276836"/>
                      <wp:effectExtent l="0" t="0" r="24765" b="28575"/>
                      <wp:wrapNone/>
                      <wp:docPr id="13" name="Přímá spojnic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25" cy="27683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75pt,28.3pt" to="195.8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" strokecolor="windowText"/>
                  </w:pict>
                </mc:Fallback>
              </mc:AlternateConten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BA1C25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D5B81C1" wp14:editId="5A8D8C66">
                      <wp:simplePos x="0" y="0"/>
                      <wp:positionH relativeFrom="column">
                        <wp:posOffset>581652</wp:posOffset>
                      </wp:positionH>
                      <wp:positionV relativeFrom="paragraph">
                        <wp:posOffset>1393256</wp:posOffset>
                      </wp:positionV>
                      <wp:extent cx="1590757" cy="356235"/>
                      <wp:effectExtent l="0" t="0" r="9525" b="5715"/>
                      <wp:wrapNone/>
                      <wp:docPr id="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757" cy="356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02C" w:rsidRPr="0021002C" w:rsidRDefault="00BA1C25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SPOLEČENSKÉÉ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45.8pt;margin-top:109.7pt;width:125.25pt;height:2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" stroked="f">
                      <v:textbox>
                        <w:txbxContent>
                          <w:p w:rsidR="0021002C" w:rsidRPr="0021002C" w:rsidRDefault="00BA1C2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SPOLEČENSKÉÉ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C1FB2" w:rsidRDefault="00DC1FB2" w:rsidP="00176CF4">
      <w:pPr>
        <w:ind w:left="720"/>
        <w:jc w:val="center"/>
      </w:pPr>
    </w:p>
    <w:p w:rsidR="00BA1C25" w:rsidRDefault="00BA1C25" w:rsidP="00BA1C25">
      <w:pPr>
        <w:ind w:left="720"/>
      </w:pPr>
    </w:p>
    <w:p w:rsidR="00AC7F45" w:rsidRDefault="00AC7F45" w:rsidP="00B70998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Faktor může na člověka působit pozitivně i negativně.</w:t>
      </w:r>
    </w:p>
    <w:p w:rsidR="00BA1C25" w:rsidRPr="00092561" w:rsidRDefault="00AC7F45" w:rsidP="00092561">
      <w:pPr>
        <w:spacing w:after="0"/>
        <w:ind w:left="567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</w:t>
      </w:r>
      <w:r w:rsidRPr="00092561">
        <w:rPr>
          <w:b/>
          <w:sz w:val="24"/>
          <w:szCs w:val="24"/>
        </w:rPr>
        <w:t>U vybraných faktorů zkuste doplnit obě možnosti</w:t>
      </w:r>
      <w:r w:rsidR="006F5946" w:rsidRPr="00092561">
        <w:rPr>
          <w:b/>
          <w:sz w:val="24"/>
          <w:szCs w:val="24"/>
        </w:rPr>
        <w:t xml:space="preserve"> podle uvedeného příkladu</w:t>
      </w:r>
      <w:r w:rsidRPr="00092561">
        <w:rPr>
          <w:b/>
          <w:sz w:val="24"/>
          <w:szCs w:val="24"/>
        </w:rPr>
        <w:t>: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515"/>
        <w:gridCol w:w="3685"/>
        <w:gridCol w:w="3934"/>
      </w:tblGrid>
      <w:tr w:rsidR="006F6C10" w:rsidTr="00D61234">
        <w:tc>
          <w:tcPr>
            <w:tcW w:w="151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FAKTOR</w:t>
            </w:r>
          </w:p>
        </w:tc>
        <w:tc>
          <w:tcPr>
            <w:tcW w:w="368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POZITIVNÍ PŮSOBENÍ</w:t>
            </w:r>
          </w:p>
        </w:tc>
        <w:tc>
          <w:tcPr>
            <w:tcW w:w="3934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NEGATIVNÍ PŮSOBENÍ</w:t>
            </w:r>
          </w:p>
        </w:tc>
      </w:tr>
      <w:tr w:rsidR="003A619D" w:rsidTr="00D61234">
        <w:tc>
          <w:tcPr>
            <w:tcW w:w="1515" w:type="dxa"/>
          </w:tcPr>
          <w:p w:rsidR="003A619D" w:rsidRPr="005B15A1" w:rsidRDefault="003A619D" w:rsidP="003A619D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konzervační látky</w:t>
            </w:r>
          </w:p>
        </w:tc>
        <w:tc>
          <w:tcPr>
            <w:tcW w:w="3685" w:type="dxa"/>
          </w:tcPr>
          <w:p w:rsidR="003A619D" w:rsidRPr="005B15A1" w:rsidRDefault="003A619D" w:rsidP="000D1BAB">
            <w:pPr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prodlužují trvanlivost potravin</w:t>
            </w:r>
          </w:p>
        </w:tc>
        <w:tc>
          <w:tcPr>
            <w:tcW w:w="3934" w:type="dxa"/>
          </w:tcPr>
          <w:p w:rsidR="003A619D" w:rsidRPr="005B15A1" w:rsidRDefault="003A619D" w:rsidP="000D1BAB">
            <w:pPr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některé mohou způsobit alergickou reakci</w:t>
            </w:r>
          </w:p>
        </w:tc>
      </w:tr>
      <w:tr w:rsidR="006F6C10" w:rsidTr="00D61234">
        <w:tc>
          <w:tcPr>
            <w:tcW w:w="1515" w:type="dxa"/>
          </w:tcPr>
          <w:p w:rsidR="006F6C10" w:rsidRPr="005B15A1" w:rsidRDefault="00D61234" w:rsidP="00AC7F45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s</w:t>
            </w:r>
            <w:r w:rsidR="006F6C10" w:rsidRPr="005B15A1">
              <w:rPr>
                <w:sz w:val="24"/>
                <w:szCs w:val="24"/>
              </w:rPr>
              <w:t>luneční záření</w:t>
            </w:r>
          </w:p>
        </w:tc>
        <w:tc>
          <w:tcPr>
            <w:tcW w:w="368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</w:tr>
      <w:tr w:rsidR="006F6C10" w:rsidTr="00D61234">
        <w:tc>
          <w:tcPr>
            <w:tcW w:w="1515" w:type="dxa"/>
          </w:tcPr>
          <w:p w:rsidR="006F6C10" w:rsidRPr="005B15A1" w:rsidRDefault="00D61234" w:rsidP="00D61234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b</w:t>
            </w:r>
            <w:r w:rsidR="006F6C10" w:rsidRPr="005B15A1">
              <w:rPr>
                <w:sz w:val="24"/>
                <w:szCs w:val="24"/>
              </w:rPr>
              <w:t>akterie</w:t>
            </w:r>
          </w:p>
          <w:p w:rsidR="006F6C10" w:rsidRPr="005B15A1" w:rsidRDefault="006F6C10" w:rsidP="000D1BAB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</w:tr>
      <w:tr w:rsidR="006F6C10" w:rsidTr="00D61234">
        <w:tc>
          <w:tcPr>
            <w:tcW w:w="1515" w:type="dxa"/>
          </w:tcPr>
          <w:p w:rsidR="00AC7F45" w:rsidRPr="005B15A1" w:rsidRDefault="00AC7F45" w:rsidP="00AC7F45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v</w:t>
            </w:r>
            <w:r w:rsidR="006F6C10" w:rsidRPr="005B15A1">
              <w:rPr>
                <w:sz w:val="24"/>
                <w:szCs w:val="24"/>
              </w:rPr>
              <w:t>ztahy</w:t>
            </w:r>
          </w:p>
          <w:p w:rsidR="006F6C10" w:rsidRPr="005B15A1" w:rsidRDefault="006F6C10" w:rsidP="00AC7F45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v rodině</w:t>
            </w:r>
          </w:p>
        </w:tc>
        <w:tc>
          <w:tcPr>
            <w:tcW w:w="368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</w:tr>
      <w:tr w:rsidR="006F6C10" w:rsidTr="00D61234">
        <w:tc>
          <w:tcPr>
            <w:tcW w:w="1515" w:type="dxa"/>
          </w:tcPr>
          <w:p w:rsidR="006F6C10" w:rsidRPr="005B15A1" w:rsidRDefault="00D61234" w:rsidP="00D61234">
            <w:pPr>
              <w:jc w:val="center"/>
              <w:rPr>
                <w:sz w:val="24"/>
                <w:szCs w:val="24"/>
              </w:rPr>
            </w:pPr>
            <w:r w:rsidRPr="005B15A1">
              <w:rPr>
                <w:sz w:val="24"/>
                <w:szCs w:val="24"/>
              </w:rPr>
              <w:t>léky</w:t>
            </w:r>
          </w:p>
          <w:p w:rsidR="00D61234" w:rsidRPr="005B15A1" w:rsidRDefault="00D61234" w:rsidP="000D1BAB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6F6C10" w:rsidRDefault="006F6C10" w:rsidP="000D1BAB">
            <w:pPr>
              <w:rPr>
                <w:b/>
                <w:sz w:val="28"/>
                <w:szCs w:val="28"/>
              </w:rPr>
            </w:pPr>
          </w:p>
        </w:tc>
      </w:tr>
    </w:tbl>
    <w:p w:rsidR="006F6C10" w:rsidRDefault="006F6C10" w:rsidP="000D1BAB">
      <w:pPr>
        <w:ind w:left="720"/>
        <w:rPr>
          <w:b/>
          <w:sz w:val="28"/>
          <w:szCs w:val="28"/>
        </w:rPr>
      </w:pPr>
    </w:p>
    <w:p w:rsidR="00AC7F45" w:rsidRDefault="006F5946" w:rsidP="00B70998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Negativní působení faktorů na orgánové soustavy může být příčinou civilizačních chorob</w:t>
      </w:r>
      <w:r w:rsidR="00B70998">
        <w:rPr>
          <w:b/>
          <w:sz w:val="28"/>
          <w:szCs w:val="28"/>
        </w:rPr>
        <w:t>.</w:t>
      </w:r>
    </w:p>
    <w:p w:rsidR="00B70998" w:rsidRPr="00092561" w:rsidRDefault="00B70998" w:rsidP="00B70998">
      <w:pPr>
        <w:ind w:left="851"/>
        <w:rPr>
          <w:b/>
          <w:sz w:val="24"/>
          <w:szCs w:val="24"/>
        </w:rPr>
      </w:pPr>
      <w:r w:rsidRPr="00092561">
        <w:rPr>
          <w:b/>
          <w:sz w:val="24"/>
          <w:szCs w:val="24"/>
        </w:rPr>
        <w:t>Z předložených možností vytvořte podle uvedeného příkladu</w:t>
      </w:r>
      <w:r w:rsidR="00764411">
        <w:rPr>
          <w:b/>
          <w:sz w:val="24"/>
          <w:szCs w:val="24"/>
        </w:rPr>
        <w:t xml:space="preserve"> šipkami</w:t>
      </w:r>
      <w:r w:rsidRPr="00092561">
        <w:rPr>
          <w:b/>
          <w:sz w:val="24"/>
          <w:szCs w:val="24"/>
        </w:rPr>
        <w:t xml:space="preserve"> trojici: </w:t>
      </w:r>
    </w:p>
    <w:p w:rsidR="00B70998" w:rsidRPr="00092561" w:rsidRDefault="00B70998" w:rsidP="00B70998">
      <w:pPr>
        <w:ind w:left="851"/>
        <w:rPr>
          <w:sz w:val="24"/>
          <w:szCs w:val="24"/>
        </w:rPr>
      </w:pPr>
      <w:r w:rsidRPr="00092561">
        <w:rPr>
          <w:sz w:val="24"/>
          <w:szCs w:val="24"/>
        </w:rPr>
        <w:t xml:space="preserve">orgánová </w:t>
      </w:r>
      <w:r w:rsidRPr="00092561">
        <w:rPr>
          <w:b/>
          <w:sz w:val="24"/>
          <w:szCs w:val="24"/>
        </w:rPr>
        <w:t>soustava</w:t>
      </w:r>
      <w:r w:rsidRPr="00092561">
        <w:rPr>
          <w:sz w:val="24"/>
          <w:szCs w:val="24"/>
        </w:rPr>
        <w:t xml:space="preserve"> – civilizační </w:t>
      </w:r>
      <w:r w:rsidRPr="00092561">
        <w:rPr>
          <w:b/>
          <w:sz w:val="24"/>
          <w:szCs w:val="24"/>
        </w:rPr>
        <w:t>choroba</w:t>
      </w:r>
      <w:r w:rsidRPr="00092561">
        <w:rPr>
          <w:sz w:val="24"/>
          <w:szCs w:val="24"/>
        </w:rPr>
        <w:t xml:space="preserve"> této soustavy – </w:t>
      </w:r>
      <w:r w:rsidRPr="00092561">
        <w:rPr>
          <w:b/>
          <w:sz w:val="24"/>
          <w:szCs w:val="24"/>
        </w:rPr>
        <w:t>faktor</w:t>
      </w:r>
      <w:r w:rsidRPr="00092561">
        <w:rPr>
          <w:sz w:val="24"/>
          <w:szCs w:val="24"/>
        </w:rPr>
        <w:t xml:space="preserve">, jehož negativní působení mohlo přispět ke vzniku choroby  </w:t>
      </w:r>
    </w:p>
    <w:p w:rsidR="00DF3B15" w:rsidRDefault="005B15A1" w:rsidP="002F294B">
      <w:pPr>
        <w:ind w:left="720" w:hanging="153"/>
        <w:rPr>
          <w:b/>
          <w:sz w:val="28"/>
          <w:szCs w:val="28"/>
        </w:rPr>
      </w:pPr>
      <w:r>
        <w:rPr>
          <w:b/>
          <w:sz w:val="28"/>
          <w:szCs w:val="28"/>
        </w:rPr>
        <w:t>ORGÁNOVÁ SOUSTAVA          CHOROBA                  FAKTOR</w:t>
      </w:r>
    </w:p>
    <w:p w:rsidR="00AC7F45" w:rsidRDefault="005B15A1" w:rsidP="005B15A1">
      <w:pPr>
        <w:ind w:left="72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7BCEAF" wp14:editId="66B505E2">
                <wp:simplePos x="0" y="0"/>
                <wp:positionH relativeFrom="column">
                  <wp:posOffset>3519401</wp:posOffset>
                </wp:positionH>
                <wp:positionV relativeFrom="paragraph">
                  <wp:posOffset>93700</wp:posOffset>
                </wp:positionV>
                <wp:extent cx="831273" cy="0"/>
                <wp:effectExtent l="0" t="76200" r="26035" b="114300"/>
                <wp:wrapNone/>
                <wp:docPr id="288" name="Přímá spojnice se šipko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27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88" o:spid="_x0000_s1026" type="#_x0000_t32" style="position:absolute;margin-left:277.1pt;margin-top:7.4pt;width:65.4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" strokecolor="black [3213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680378" wp14:editId="6C5A1245">
                <wp:simplePos x="0" y="0"/>
                <wp:positionH relativeFrom="column">
                  <wp:posOffset>1761853</wp:posOffset>
                </wp:positionH>
                <wp:positionV relativeFrom="paragraph">
                  <wp:posOffset>93700</wp:posOffset>
                </wp:positionV>
                <wp:extent cx="1021261" cy="0"/>
                <wp:effectExtent l="0" t="76200" r="26670" b="114300"/>
                <wp:wrapNone/>
                <wp:docPr id="31" name="Přímá spojnice se šipko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2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1" o:spid="_x0000_s1026" type="#_x0000_t32" style="position:absolute;margin-left:138.75pt;margin-top:7.4pt;width:80.4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" strokecolor="black [3213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látkové výměny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alergie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vedlejší účinky léků</w:t>
      </w:r>
    </w:p>
    <w:p w:rsidR="00AC7F45" w:rsidRDefault="00AC7F45" w:rsidP="000D1BAB">
      <w:pPr>
        <w:ind w:left="720"/>
        <w:rPr>
          <w:b/>
          <w:sz w:val="28"/>
          <w:szCs w:val="28"/>
        </w:rPr>
      </w:pPr>
    </w:p>
    <w:p w:rsidR="005B15A1" w:rsidRDefault="005B15A1" w:rsidP="00412812">
      <w:pPr>
        <w:ind w:left="720" w:hanging="11"/>
        <w:rPr>
          <w:b/>
          <w:sz w:val="24"/>
          <w:szCs w:val="24"/>
        </w:rPr>
      </w:pPr>
      <w:r w:rsidRPr="00412812">
        <w:rPr>
          <w:b/>
          <w:sz w:val="24"/>
          <w:szCs w:val="24"/>
        </w:rPr>
        <w:t>existence druhu</w:t>
      </w:r>
      <w:r w:rsidR="00412812" w:rsidRP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ab/>
      </w:r>
      <w:r w:rsid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>deformace páteře</w:t>
      </w:r>
      <w:r w:rsidR="00412812" w:rsidRP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ab/>
        <w:t>stres</w:t>
      </w:r>
    </w:p>
    <w:p w:rsidR="00412812" w:rsidRPr="00412812" w:rsidRDefault="00412812" w:rsidP="00412812">
      <w:pPr>
        <w:ind w:left="720" w:hanging="11"/>
        <w:rPr>
          <w:b/>
          <w:sz w:val="24"/>
          <w:szCs w:val="24"/>
        </w:rPr>
      </w:pPr>
    </w:p>
    <w:p w:rsidR="00412812" w:rsidRDefault="00412812" w:rsidP="00412812">
      <w:pPr>
        <w:ind w:left="720" w:hanging="11"/>
        <w:rPr>
          <w:b/>
          <w:sz w:val="24"/>
          <w:szCs w:val="24"/>
        </w:rPr>
      </w:pPr>
      <w:r w:rsidRPr="00412812">
        <w:rPr>
          <w:b/>
          <w:sz w:val="24"/>
          <w:szCs w:val="24"/>
        </w:rPr>
        <w:tab/>
      </w:r>
      <w:r w:rsidR="00BC7D7C" w:rsidRPr="00412812">
        <w:rPr>
          <w:b/>
          <w:sz w:val="24"/>
          <w:szCs w:val="24"/>
        </w:rPr>
        <w:t>pohybu</w:t>
      </w:r>
      <w:r w:rsidR="00BC7D7C">
        <w:rPr>
          <w:b/>
          <w:sz w:val="24"/>
          <w:szCs w:val="24"/>
        </w:rPr>
        <w:tab/>
      </w:r>
      <w:bookmarkStart w:id="0" w:name="_GoBack"/>
      <w:bookmarkEnd w:id="0"/>
      <w:r w:rsidRPr="00412812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ab/>
        <w:t>astma</w:t>
      </w:r>
      <w:r w:rsidRPr="00412812"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ab/>
        <w:t>nedostatek pohybu</w:t>
      </w:r>
    </w:p>
    <w:p w:rsidR="00412812" w:rsidRPr="00412812" w:rsidRDefault="00412812" w:rsidP="00412812">
      <w:pPr>
        <w:ind w:left="720" w:hanging="11"/>
        <w:rPr>
          <w:b/>
          <w:sz w:val="24"/>
          <w:szCs w:val="24"/>
        </w:rPr>
      </w:pPr>
    </w:p>
    <w:p w:rsidR="00412812" w:rsidRDefault="00412812" w:rsidP="00412812">
      <w:pPr>
        <w:ind w:left="709"/>
        <w:rPr>
          <w:b/>
          <w:sz w:val="24"/>
          <w:szCs w:val="24"/>
        </w:rPr>
      </w:pPr>
      <w:r w:rsidRPr="00412812">
        <w:rPr>
          <w:b/>
          <w:sz w:val="24"/>
          <w:szCs w:val="24"/>
        </w:rPr>
        <w:t>látkové výměny</w:t>
      </w:r>
      <w:r w:rsidRPr="00412812"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12812">
        <w:rPr>
          <w:b/>
          <w:sz w:val="24"/>
          <w:szCs w:val="24"/>
        </w:rPr>
        <w:t>neplodnost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problematické vztahy </w:t>
      </w:r>
    </w:p>
    <w:p w:rsidR="00412812" w:rsidRPr="00412812" w:rsidRDefault="00412812" w:rsidP="00764411">
      <w:pPr>
        <w:spacing w:before="0" w:line="360" w:lineRule="auto"/>
        <w:ind w:left="6372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na pracovišti</w:t>
      </w:r>
    </w:p>
    <w:p w:rsidR="00412812" w:rsidRPr="00412812" w:rsidRDefault="00BC7D7C" w:rsidP="00412812">
      <w:pPr>
        <w:ind w:left="720" w:hanging="11"/>
        <w:rPr>
          <w:b/>
          <w:sz w:val="24"/>
          <w:szCs w:val="24"/>
        </w:rPr>
      </w:pPr>
      <w:r w:rsidRPr="00412812">
        <w:rPr>
          <w:b/>
          <w:sz w:val="24"/>
          <w:szCs w:val="24"/>
        </w:rPr>
        <w:t>řízení</w:t>
      </w:r>
      <w:r w:rsidRP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ab/>
      </w:r>
      <w:r w:rsidR="00412812">
        <w:rPr>
          <w:b/>
          <w:sz w:val="24"/>
          <w:szCs w:val="24"/>
        </w:rPr>
        <w:tab/>
      </w:r>
      <w:r w:rsidR="00412812" w:rsidRPr="00412812">
        <w:rPr>
          <w:b/>
          <w:sz w:val="24"/>
          <w:szCs w:val="24"/>
        </w:rPr>
        <w:t>syndrom vyhoření</w:t>
      </w:r>
      <w:r w:rsidR="00412812">
        <w:rPr>
          <w:b/>
          <w:sz w:val="24"/>
          <w:szCs w:val="24"/>
        </w:rPr>
        <w:tab/>
      </w:r>
      <w:r w:rsidR="00412812">
        <w:rPr>
          <w:b/>
          <w:sz w:val="24"/>
          <w:szCs w:val="24"/>
        </w:rPr>
        <w:tab/>
        <w:t>znečištěné ovzduší</w:t>
      </w:r>
    </w:p>
    <w:sectPr w:rsidR="00412812" w:rsidRPr="00412812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6D8"/>
    <w:multiLevelType w:val="hybridMultilevel"/>
    <w:tmpl w:val="6FE4F8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1716C32"/>
    <w:multiLevelType w:val="hybridMultilevel"/>
    <w:tmpl w:val="C7F0E330"/>
    <w:lvl w:ilvl="0" w:tplc="E5E4F78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3E9A4822"/>
    <w:multiLevelType w:val="hybridMultilevel"/>
    <w:tmpl w:val="20FEF59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6D2EF3"/>
    <w:multiLevelType w:val="hybridMultilevel"/>
    <w:tmpl w:val="B4FC9FDE"/>
    <w:lvl w:ilvl="0" w:tplc="0405000F">
      <w:start w:val="1"/>
      <w:numFmt w:val="decimal"/>
      <w:lvlText w:val="%1."/>
      <w:lvlJc w:val="left"/>
      <w:pPr>
        <w:ind w:left="2141" w:hanging="360"/>
      </w:pPr>
    </w:lvl>
    <w:lvl w:ilvl="1" w:tplc="04050019" w:tentative="1">
      <w:start w:val="1"/>
      <w:numFmt w:val="lowerLetter"/>
      <w:lvlText w:val="%2."/>
      <w:lvlJc w:val="left"/>
      <w:pPr>
        <w:ind w:left="2861" w:hanging="360"/>
      </w:pPr>
    </w:lvl>
    <w:lvl w:ilvl="2" w:tplc="0405001B" w:tentative="1">
      <w:start w:val="1"/>
      <w:numFmt w:val="lowerRoman"/>
      <w:lvlText w:val="%3."/>
      <w:lvlJc w:val="right"/>
      <w:pPr>
        <w:ind w:left="3581" w:hanging="180"/>
      </w:pPr>
    </w:lvl>
    <w:lvl w:ilvl="3" w:tplc="0405000F" w:tentative="1">
      <w:start w:val="1"/>
      <w:numFmt w:val="decimal"/>
      <w:lvlText w:val="%4."/>
      <w:lvlJc w:val="left"/>
      <w:pPr>
        <w:ind w:left="4301" w:hanging="360"/>
      </w:pPr>
    </w:lvl>
    <w:lvl w:ilvl="4" w:tplc="04050019" w:tentative="1">
      <w:start w:val="1"/>
      <w:numFmt w:val="lowerLetter"/>
      <w:lvlText w:val="%5."/>
      <w:lvlJc w:val="left"/>
      <w:pPr>
        <w:ind w:left="5021" w:hanging="360"/>
      </w:pPr>
    </w:lvl>
    <w:lvl w:ilvl="5" w:tplc="0405001B" w:tentative="1">
      <w:start w:val="1"/>
      <w:numFmt w:val="lowerRoman"/>
      <w:lvlText w:val="%6."/>
      <w:lvlJc w:val="right"/>
      <w:pPr>
        <w:ind w:left="5741" w:hanging="180"/>
      </w:pPr>
    </w:lvl>
    <w:lvl w:ilvl="6" w:tplc="0405000F" w:tentative="1">
      <w:start w:val="1"/>
      <w:numFmt w:val="decimal"/>
      <w:lvlText w:val="%7."/>
      <w:lvlJc w:val="left"/>
      <w:pPr>
        <w:ind w:left="6461" w:hanging="360"/>
      </w:pPr>
    </w:lvl>
    <w:lvl w:ilvl="7" w:tplc="04050019" w:tentative="1">
      <w:start w:val="1"/>
      <w:numFmt w:val="lowerLetter"/>
      <w:lvlText w:val="%8."/>
      <w:lvlJc w:val="left"/>
      <w:pPr>
        <w:ind w:left="7181" w:hanging="360"/>
      </w:pPr>
    </w:lvl>
    <w:lvl w:ilvl="8" w:tplc="0405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6">
    <w:nsid w:val="53051FBB"/>
    <w:multiLevelType w:val="hybridMultilevel"/>
    <w:tmpl w:val="2F18264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2F35031"/>
    <w:multiLevelType w:val="hybridMultilevel"/>
    <w:tmpl w:val="79D8BB6A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2019E"/>
    <w:rsid w:val="000418BA"/>
    <w:rsid w:val="00084AD2"/>
    <w:rsid w:val="00092199"/>
    <w:rsid w:val="00092561"/>
    <w:rsid w:val="000A77FC"/>
    <w:rsid w:val="000B29B4"/>
    <w:rsid w:val="000C741C"/>
    <w:rsid w:val="000D1BAB"/>
    <w:rsid w:val="00107750"/>
    <w:rsid w:val="0015164B"/>
    <w:rsid w:val="0017080B"/>
    <w:rsid w:val="00176CF4"/>
    <w:rsid w:val="00182CD5"/>
    <w:rsid w:val="001E561C"/>
    <w:rsid w:val="0021002C"/>
    <w:rsid w:val="00225527"/>
    <w:rsid w:val="00235DCF"/>
    <w:rsid w:val="00247D1D"/>
    <w:rsid w:val="00252D2D"/>
    <w:rsid w:val="00281EB3"/>
    <w:rsid w:val="002F294B"/>
    <w:rsid w:val="002F409D"/>
    <w:rsid w:val="00307C7E"/>
    <w:rsid w:val="0032603F"/>
    <w:rsid w:val="003563EF"/>
    <w:rsid w:val="00375125"/>
    <w:rsid w:val="00381F7C"/>
    <w:rsid w:val="003A619D"/>
    <w:rsid w:val="003C040B"/>
    <w:rsid w:val="003D1199"/>
    <w:rsid w:val="003D1D48"/>
    <w:rsid w:val="003F0FD1"/>
    <w:rsid w:val="00412812"/>
    <w:rsid w:val="00441154"/>
    <w:rsid w:val="004513CC"/>
    <w:rsid w:val="004B0AD8"/>
    <w:rsid w:val="004B5F88"/>
    <w:rsid w:val="004C3891"/>
    <w:rsid w:val="004E19F5"/>
    <w:rsid w:val="004E56FF"/>
    <w:rsid w:val="005107BC"/>
    <w:rsid w:val="00517C95"/>
    <w:rsid w:val="005B15A1"/>
    <w:rsid w:val="005D4579"/>
    <w:rsid w:val="006347FB"/>
    <w:rsid w:val="00636AD8"/>
    <w:rsid w:val="006515B1"/>
    <w:rsid w:val="006516F6"/>
    <w:rsid w:val="00666590"/>
    <w:rsid w:val="00667A00"/>
    <w:rsid w:val="006768AD"/>
    <w:rsid w:val="00684206"/>
    <w:rsid w:val="006F5946"/>
    <w:rsid w:val="006F6C10"/>
    <w:rsid w:val="007011D6"/>
    <w:rsid w:val="007269D6"/>
    <w:rsid w:val="00737F84"/>
    <w:rsid w:val="00764411"/>
    <w:rsid w:val="007646C0"/>
    <w:rsid w:val="007E074D"/>
    <w:rsid w:val="007F234C"/>
    <w:rsid w:val="00877D0E"/>
    <w:rsid w:val="008F3B95"/>
    <w:rsid w:val="009343F6"/>
    <w:rsid w:val="00947E9C"/>
    <w:rsid w:val="009711A6"/>
    <w:rsid w:val="00985462"/>
    <w:rsid w:val="009948E1"/>
    <w:rsid w:val="009A2398"/>
    <w:rsid w:val="009C77DA"/>
    <w:rsid w:val="00A1137B"/>
    <w:rsid w:val="00A4177B"/>
    <w:rsid w:val="00A472DC"/>
    <w:rsid w:val="00AB2EF9"/>
    <w:rsid w:val="00AC7DD3"/>
    <w:rsid w:val="00AC7F45"/>
    <w:rsid w:val="00B05A6F"/>
    <w:rsid w:val="00B076A1"/>
    <w:rsid w:val="00B3666F"/>
    <w:rsid w:val="00B70998"/>
    <w:rsid w:val="00B7482F"/>
    <w:rsid w:val="00B75396"/>
    <w:rsid w:val="00BA1C25"/>
    <w:rsid w:val="00BB10D4"/>
    <w:rsid w:val="00BB407C"/>
    <w:rsid w:val="00BC7D7C"/>
    <w:rsid w:val="00BD446E"/>
    <w:rsid w:val="00BF5ADC"/>
    <w:rsid w:val="00C0101E"/>
    <w:rsid w:val="00C87ED7"/>
    <w:rsid w:val="00CA2A98"/>
    <w:rsid w:val="00CA55E1"/>
    <w:rsid w:val="00CA5CAB"/>
    <w:rsid w:val="00CA6778"/>
    <w:rsid w:val="00CA68AF"/>
    <w:rsid w:val="00CC7ADA"/>
    <w:rsid w:val="00D079D7"/>
    <w:rsid w:val="00D11EFF"/>
    <w:rsid w:val="00D36991"/>
    <w:rsid w:val="00D512B1"/>
    <w:rsid w:val="00D61234"/>
    <w:rsid w:val="00D775FA"/>
    <w:rsid w:val="00DC1FB2"/>
    <w:rsid w:val="00DF3B15"/>
    <w:rsid w:val="00DF4DF0"/>
    <w:rsid w:val="00E0536D"/>
    <w:rsid w:val="00E2685D"/>
    <w:rsid w:val="00E26955"/>
    <w:rsid w:val="00E371A5"/>
    <w:rsid w:val="00E931B8"/>
    <w:rsid w:val="00E95C0D"/>
    <w:rsid w:val="00F03ED9"/>
    <w:rsid w:val="00F23263"/>
    <w:rsid w:val="00F3620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DC1F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002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DC1F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002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77AF8-76D8-4B28-8613-9F7BF97C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676</TotalTime>
  <Pages>3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17</cp:revision>
  <cp:lastPrinted>2013-10-04T08:24:00Z</cp:lastPrinted>
  <dcterms:created xsi:type="dcterms:W3CDTF">2013-10-03T17:45:00Z</dcterms:created>
  <dcterms:modified xsi:type="dcterms:W3CDTF">2013-11-26T19:44:00Z</dcterms:modified>
</cp:coreProperties>
</file>