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168" w:rsidRDefault="00552168" w:rsidP="0055216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81792" behindDoc="0" locked="0" layoutInCell="1" allowOverlap="1" wp14:anchorId="3F40BC69" wp14:editId="3188F07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B44">
        <w:rPr>
          <w:rFonts w:ascii="Comic Sans MS" w:hAnsi="Comic Sans MS" w:cs="Comic Sans MS"/>
          <w:b/>
          <w:bCs/>
          <w:color w:val="024595"/>
          <w:sz w:val="54"/>
          <w:szCs w:val="54"/>
        </w:rPr>
        <w:t>Zdraví a nemoc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11B44" w:rsidRPr="00B05A6F" w:rsidRDefault="00E11B44" w:rsidP="00E11B44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Zdraví a nemoc</w:t>
      </w:r>
    </w:p>
    <w:p w:rsidR="00E11B44" w:rsidRDefault="00E11B44" w:rsidP="00E11B44"/>
    <w:p w:rsidR="00E11B44" w:rsidRDefault="00E11B44" w:rsidP="00E11B44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Harmonický vztah mezi vnitřním prostředím organismů a vnějším prostředím nazýváme zdraví.</w:t>
      </w:r>
    </w:p>
    <w:p w:rsidR="00E11B44" w:rsidRPr="004A02E8" w:rsidRDefault="00E11B44" w:rsidP="00E11B44">
      <w:pPr>
        <w:ind w:left="851"/>
        <w:rPr>
          <w:b/>
          <w:sz w:val="16"/>
          <w:szCs w:val="16"/>
        </w:rPr>
      </w:pPr>
    </w:p>
    <w:p w:rsidR="00E11B44" w:rsidRDefault="00E11B44" w:rsidP="00E11B44">
      <w:pPr>
        <w:pStyle w:val="Odstavecseseznamem"/>
        <w:numPr>
          <w:ilvl w:val="0"/>
          <w:numId w:val="6"/>
        </w:numPr>
        <w:spacing w:after="0"/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Faktory, které ovlivňují zdraví, mají různou intenzitu působení. </w:t>
      </w:r>
    </w:p>
    <w:p w:rsidR="00E11B44" w:rsidRPr="004A02E8" w:rsidRDefault="00E11B44" w:rsidP="00E11B44">
      <w:pPr>
        <w:spacing w:before="0"/>
        <w:ind w:left="851"/>
        <w:rPr>
          <w:sz w:val="28"/>
          <w:szCs w:val="28"/>
        </w:rPr>
      </w:pPr>
      <w:r w:rsidRPr="004A02E8">
        <w:rPr>
          <w:sz w:val="28"/>
          <w:szCs w:val="28"/>
        </w:rPr>
        <w:t>Vyberte a zakroužkujte správnou velikost intenzity působení:</w:t>
      </w:r>
    </w:p>
    <w:tbl>
      <w:tblPr>
        <w:tblW w:w="7839" w:type="dxa"/>
        <w:tblInd w:w="12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19"/>
        <w:gridCol w:w="3920"/>
      </w:tblGrid>
      <w:tr w:rsidR="00E11B44" w:rsidRPr="00AC7DD3" w:rsidTr="003317F3">
        <w:trPr>
          <w:trHeight w:val="2212"/>
        </w:trPr>
        <w:tc>
          <w:tcPr>
            <w:tcW w:w="3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1B44" w:rsidRPr="00D90D22" w:rsidRDefault="00E11B44" w:rsidP="003317F3">
            <w:pPr>
              <w:spacing w:before="0" w:after="0"/>
              <w:jc w:val="center"/>
              <w:rPr>
                <w:rFonts w:eastAsia="Times New Roman" w:cs="Arial"/>
                <w:color w:val="000000" w:themeColor="text1"/>
                <w:sz w:val="36"/>
                <w:szCs w:val="36"/>
                <w:lang w:eastAsia="cs-CZ"/>
              </w:rPr>
            </w:pPr>
            <w:r>
              <w:rPr>
                <w:b/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202AC93" wp14:editId="6BA376DD">
                      <wp:simplePos x="0" y="0"/>
                      <wp:positionH relativeFrom="column">
                        <wp:posOffset>1805345</wp:posOffset>
                      </wp:positionH>
                      <wp:positionV relativeFrom="paragraph">
                        <wp:posOffset>565670</wp:posOffset>
                      </wp:positionV>
                      <wp:extent cx="475013" cy="438785"/>
                      <wp:effectExtent l="0" t="0" r="20320" b="18415"/>
                      <wp:wrapNone/>
                      <wp:docPr id="2" name="Ová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013" cy="43878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ál 2" o:spid="_x0000_s1026" style="position:absolute;margin-left:142.15pt;margin-top:44.55pt;width:37.4pt;height:34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" filled="f" strokecolor="black [3213]" strokeweight="2pt"/>
                  </w:pict>
                </mc:Fallback>
              </mc:AlternateContent>
            </w:r>
            <w:r w:rsidRPr="00D90D22">
              <w:rPr>
                <w:rFonts w:eastAsia="Times New Roman" w:cs="Arial"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0497EB4" wp14:editId="0E8E812E">
                      <wp:simplePos x="0" y="0"/>
                      <wp:positionH relativeFrom="column">
                        <wp:posOffset>1673918</wp:posOffset>
                      </wp:positionH>
                      <wp:positionV relativeFrom="paragraph">
                        <wp:posOffset>1027224</wp:posOffset>
                      </wp:positionV>
                      <wp:extent cx="1436914" cy="1116280"/>
                      <wp:effectExtent l="19050" t="0" r="30480" b="27305"/>
                      <wp:wrapNone/>
                      <wp:docPr id="1" name="Srd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914" cy="1116280"/>
                              </a:xfrm>
                              <a:prstGeom prst="hear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11B44" w:rsidRPr="00D90D22" w:rsidRDefault="00E11B44" w:rsidP="00E11B44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90D2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ZDRAVÍ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rdce 1" o:spid="_x0000_s1026" style="position:absolute;left:0;text-align:left;margin-left:131.8pt;margin-top:80.9pt;width:113.15pt;height:87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36914,1116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" adj="-11796480,,5400" path="m718457,279070v299357,-651163,1466850,,,837210c-748393,279070,419100,-372093,718457,279070xe" fillcolor="white [3201]" strokecolor="black [3213]" strokeweight="2pt">
                      <v:stroke joinstyle="miter"/>
                      <v:formulas/>
                      <v:path arrowok="t" o:connecttype="custom" o:connectlocs="718457,279070;718457,1116280;718457,279070" o:connectangles="0,0,0" textboxrect="0,0,1436914,1116280"/>
                      <v:textbox>
                        <w:txbxContent>
                          <w:p w:rsidR="00E11B44" w:rsidRPr="00D90D22" w:rsidRDefault="00E11B44" w:rsidP="00E11B4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90D22">
                              <w:rPr>
                                <w:b/>
                                <w:sz w:val="28"/>
                                <w:szCs w:val="28"/>
                              </w:rPr>
                              <w:t>ZDRAVÍ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90D22">
              <w:rPr>
                <w:rFonts w:eastAsia="Times New Roman" w:cs="Arial"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BFE879F" wp14:editId="3EA5A44C">
                      <wp:simplePos x="0" y="0"/>
                      <wp:positionH relativeFrom="column">
                        <wp:posOffset>-57744</wp:posOffset>
                      </wp:positionH>
                      <wp:positionV relativeFrom="paragraph">
                        <wp:posOffset>-13360</wp:posOffset>
                      </wp:positionV>
                      <wp:extent cx="2410403" cy="1175385"/>
                      <wp:effectExtent l="0" t="0" r="0" b="5715"/>
                      <wp:wrapNone/>
                      <wp:docPr id="30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0403" cy="11753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ŽIVOTNÍ STYL</w:t>
                                  </w:r>
                                </w:p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10%  20%  30%  40%  50%</w:t>
                                  </w:r>
                                </w:p>
                                <w:p w:rsidR="00E11B44" w:rsidRPr="0021002C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7" type="#_x0000_t202" style="position:absolute;left:0;text-align:left;margin-left:-4.55pt;margin-top:-1.05pt;width:189.8pt;height:92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" filled="f" stroked="f">
                      <v:textbox>
                        <w:txbxContent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ŽIVOTNÍ STYL</w:t>
                            </w:r>
                          </w:p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10%  20%  30%  40%  50%</w:t>
                            </w:r>
                          </w:p>
                          <w:p w:rsidR="00E11B44" w:rsidRPr="0021002C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1B44" w:rsidRPr="00AC7DD3" w:rsidRDefault="00E11B44" w:rsidP="003317F3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39CC0A9" wp14:editId="5F98176B">
                      <wp:simplePos x="0" y="0"/>
                      <wp:positionH relativeFrom="column">
                        <wp:posOffset>456812</wp:posOffset>
                      </wp:positionH>
                      <wp:positionV relativeFrom="paragraph">
                        <wp:posOffset>577546</wp:posOffset>
                      </wp:positionV>
                      <wp:extent cx="463138" cy="426910"/>
                      <wp:effectExtent l="0" t="0" r="13335" b="11430"/>
                      <wp:wrapNone/>
                      <wp:docPr id="3" name="Ová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3138" cy="42691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ál 3" o:spid="_x0000_s1026" style="position:absolute;margin-left:35.95pt;margin-top:45.5pt;width:36.45pt;height:33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" filled="f" strokecolor="black [3213]" strokeweight="2pt"/>
                  </w:pict>
                </mc:Fallback>
              </mc:AlternateContent>
            </w: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8C73FCE" wp14:editId="3EE7BD2B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-1929</wp:posOffset>
                      </wp:positionV>
                      <wp:extent cx="2410262" cy="1163510"/>
                      <wp:effectExtent l="0" t="0" r="0" b="0"/>
                      <wp:wrapNone/>
                      <wp:docPr id="15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0262" cy="11635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     ŽIVOTNÍ PROSTŘEDÍ</w:t>
                                  </w:r>
                                </w:p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10%  20%  30%  40%  50%</w:t>
                                  </w:r>
                                </w:p>
                                <w:p w:rsidR="00E11B44" w:rsidRPr="0021002C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-2.3pt;margin-top:-.15pt;width:189.8pt;height:91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" filled="f" stroked="f">
                      <v:textbox>
                        <w:txbxContent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ŽIVOTNÍ PROSTŘEDÍ</w:t>
                            </w:r>
                          </w:p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10%  20%  30%  40%  50%</w:t>
                            </w:r>
                          </w:p>
                          <w:p w:rsidR="00E11B44" w:rsidRPr="0021002C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11B44" w:rsidRPr="00AC7DD3" w:rsidTr="003317F3">
        <w:trPr>
          <w:trHeight w:val="2212"/>
        </w:trPr>
        <w:tc>
          <w:tcPr>
            <w:tcW w:w="3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1B44" w:rsidRPr="00AC7DD3" w:rsidRDefault="00E11B44" w:rsidP="003317F3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>
              <w:rPr>
                <w:b/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801DC84" wp14:editId="1A756209">
                      <wp:simplePos x="0" y="0"/>
                      <wp:positionH relativeFrom="column">
                        <wp:posOffset>413913</wp:posOffset>
                      </wp:positionH>
                      <wp:positionV relativeFrom="paragraph">
                        <wp:posOffset>502409</wp:posOffset>
                      </wp:positionV>
                      <wp:extent cx="475013" cy="438785"/>
                      <wp:effectExtent l="0" t="0" r="20320" b="18415"/>
                      <wp:wrapNone/>
                      <wp:docPr id="5" name="Ová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013" cy="43878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ál 5" o:spid="_x0000_s1026" style="position:absolute;margin-left:32.6pt;margin-top:39.55pt;width:37.4pt;height:34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" filled="f" strokecolor="windowText" strokeweight="2pt"/>
                  </w:pict>
                </mc:Fallback>
              </mc:AlternateContent>
            </w:r>
            <w:r w:rsidRPr="00BA1C25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0E2BCC7" wp14:editId="1570C9FB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490220</wp:posOffset>
                      </wp:positionV>
                      <wp:extent cx="2410460" cy="971550"/>
                      <wp:effectExtent l="0" t="0" r="0" b="0"/>
                      <wp:wrapNone/>
                      <wp:docPr id="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0460" cy="971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10%  20%  30%  40%  50%</w:t>
                                  </w:r>
                                </w:p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11B44" w:rsidRPr="00BA1C25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GENETICKÝ ZÁKLAD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-4.7pt;margin-top:38.6pt;width:189.8pt;height:7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" filled="f" stroked="f">
                      <v:textbox>
                        <w:txbxContent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10%  20%  30%  40%  50%</w:t>
                            </w:r>
                          </w:p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11B44" w:rsidRPr="00BA1C25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GENETICKÝ ZÁKLAD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30151B1" wp14:editId="04A7B86D">
                      <wp:simplePos x="0" y="0"/>
                      <wp:positionH relativeFrom="column">
                        <wp:posOffset>2351405</wp:posOffset>
                      </wp:positionH>
                      <wp:positionV relativeFrom="paragraph">
                        <wp:posOffset>490285</wp:posOffset>
                      </wp:positionV>
                      <wp:extent cx="2517140" cy="924560"/>
                      <wp:effectExtent l="0" t="0" r="0" b="0"/>
                      <wp:wrapNone/>
                      <wp:docPr id="1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140" cy="924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 10%  20%  30%  40%  50%</w:t>
                                  </w:r>
                                </w:p>
                                <w:p w:rsidR="00E11B44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11B44" w:rsidRPr="0021002C" w:rsidRDefault="00E11B44" w:rsidP="00E11B44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ÚROVEŇ ZDRAVOTNICTVÍ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185.15pt;margin-top:38.6pt;width:198.2pt;height:72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" filled="f" stroked="f">
                      <v:textbox>
                        <w:txbxContent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10%  20%  30%  40%  50%</w:t>
                            </w:r>
                          </w:p>
                          <w:p w:rsidR="00E11B44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11B44" w:rsidRPr="0021002C" w:rsidRDefault="00E11B44" w:rsidP="00E11B4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ÚROVEŇ ZDRAVOTNICTVÍ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1B44" w:rsidRPr="00AC7DD3" w:rsidRDefault="00E11B44" w:rsidP="003317F3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>
              <w:rPr>
                <w:b/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801DC84" wp14:editId="1A756209">
                      <wp:simplePos x="0" y="0"/>
                      <wp:positionH relativeFrom="column">
                        <wp:posOffset>-20188</wp:posOffset>
                      </wp:positionH>
                      <wp:positionV relativeFrom="paragraph">
                        <wp:posOffset>503200</wp:posOffset>
                      </wp:positionV>
                      <wp:extent cx="475013" cy="438785"/>
                      <wp:effectExtent l="0" t="0" r="20320" b="18415"/>
                      <wp:wrapNone/>
                      <wp:docPr id="7" name="Ová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013" cy="43878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ál 7" o:spid="_x0000_s1026" style="position:absolute;margin-left:-1.6pt;margin-top:39.6pt;width:37.4pt;height:34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" filled="f" strokecolor="windowText" strokeweight="2pt"/>
                  </w:pict>
                </mc:Fallback>
              </mc:AlternateContent>
            </w:r>
          </w:p>
        </w:tc>
      </w:tr>
    </w:tbl>
    <w:p w:rsidR="00E11B44" w:rsidRDefault="00E11B44" w:rsidP="00E11B44"/>
    <w:p w:rsidR="00E11B44" w:rsidRDefault="00E11B44" w:rsidP="00E11B44">
      <w:pPr>
        <w:pStyle w:val="Odstavecseseznamem"/>
        <w:numPr>
          <w:ilvl w:val="0"/>
          <w:numId w:val="6"/>
        </w:numPr>
        <w:spacing w:after="0"/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Narušením harmonického vztahu obou prostředí vznikne nemoc.</w:t>
      </w:r>
    </w:p>
    <w:p w:rsidR="00E11B44" w:rsidRPr="004A02E8" w:rsidRDefault="00E11B44" w:rsidP="00E11B44">
      <w:pPr>
        <w:spacing w:before="0"/>
        <w:ind w:left="710" w:firstLine="141"/>
        <w:rPr>
          <w:sz w:val="24"/>
          <w:szCs w:val="24"/>
        </w:rPr>
      </w:pPr>
      <w:r>
        <w:rPr>
          <w:sz w:val="28"/>
          <w:szCs w:val="28"/>
        </w:rPr>
        <w:t>Doplňte co nejvíce možností, jak se může nemoc projevit:</w:t>
      </w:r>
    </w:p>
    <w:tbl>
      <w:tblPr>
        <w:tblStyle w:val="Mkatabulky"/>
        <w:tblW w:w="0" w:type="auto"/>
        <w:tblInd w:w="1242" w:type="dxa"/>
        <w:tblLook w:val="04A0" w:firstRow="1" w:lastRow="0" w:firstColumn="1" w:lastColumn="0" w:noHBand="0" w:noVBand="1"/>
      </w:tblPr>
      <w:tblGrid>
        <w:gridCol w:w="3969"/>
        <w:gridCol w:w="3969"/>
      </w:tblGrid>
      <w:tr w:rsidR="00E11B44" w:rsidTr="003317F3">
        <w:trPr>
          <w:trHeight w:val="567"/>
        </w:trPr>
        <w:tc>
          <w:tcPr>
            <w:tcW w:w="3969" w:type="dxa"/>
          </w:tcPr>
          <w:p w:rsidR="00E11B44" w:rsidRDefault="00E11B44" w:rsidP="003317F3">
            <w:pPr>
              <w:ind w:firstLine="12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PROJEV NEMOCI</w:t>
            </w:r>
          </w:p>
        </w:tc>
        <w:tc>
          <w:tcPr>
            <w:tcW w:w="3969" w:type="dxa"/>
          </w:tcPr>
          <w:p w:rsidR="00E11B44" w:rsidRDefault="00E11B44" w:rsidP="003317F3">
            <w:pPr>
              <w:ind w:firstLine="12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PROJEV NEMOCI</w:t>
            </w:r>
          </w:p>
        </w:tc>
      </w:tr>
      <w:tr w:rsidR="00E11B44" w:rsidTr="003317F3">
        <w:trPr>
          <w:trHeight w:val="227"/>
        </w:trPr>
        <w:tc>
          <w:tcPr>
            <w:tcW w:w="3969" w:type="dxa"/>
          </w:tcPr>
          <w:p w:rsidR="00E11B44" w:rsidRPr="008A5715" w:rsidRDefault="00E11B44" w:rsidP="003317F3">
            <w:pPr>
              <w:ind w:left="34" w:hanging="34"/>
              <w:rPr>
                <w:b/>
                <w:sz w:val="28"/>
                <w:szCs w:val="28"/>
              </w:rPr>
            </w:pPr>
            <w:proofErr w:type="gramStart"/>
            <w:r w:rsidRPr="008A5715">
              <w:rPr>
                <w:b/>
                <w:sz w:val="28"/>
                <w:szCs w:val="28"/>
              </w:rPr>
              <w:t>1.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11B44">
              <w:rPr>
                <w:sz w:val="28"/>
                <w:szCs w:val="28"/>
              </w:rPr>
              <w:t>zv</w:t>
            </w:r>
            <w:r>
              <w:rPr>
                <w:sz w:val="28"/>
                <w:szCs w:val="28"/>
              </w:rPr>
              <w:t>ýšená</w:t>
            </w:r>
            <w:proofErr w:type="gramEnd"/>
            <w:r>
              <w:rPr>
                <w:sz w:val="28"/>
                <w:szCs w:val="28"/>
              </w:rPr>
              <w:t xml:space="preserve"> teplota</w:t>
            </w:r>
          </w:p>
        </w:tc>
        <w:tc>
          <w:tcPr>
            <w:tcW w:w="3969" w:type="dxa"/>
          </w:tcPr>
          <w:p w:rsidR="00E11B44" w:rsidRPr="008A5715" w:rsidRDefault="00E11B44" w:rsidP="003317F3">
            <w:pPr>
              <w:ind w:firstLine="34"/>
              <w:rPr>
                <w:b/>
                <w:sz w:val="28"/>
                <w:szCs w:val="28"/>
              </w:rPr>
            </w:pPr>
            <w:proofErr w:type="gramStart"/>
            <w:r w:rsidRPr="008A5715">
              <w:rPr>
                <w:b/>
                <w:sz w:val="28"/>
                <w:szCs w:val="28"/>
              </w:rPr>
              <w:t>6.</w:t>
            </w:r>
            <w:r w:rsidR="002644B1">
              <w:rPr>
                <w:b/>
                <w:sz w:val="28"/>
                <w:szCs w:val="28"/>
              </w:rPr>
              <w:t xml:space="preserve">  </w:t>
            </w:r>
            <w:r w:rsidR="002644B1" w:rsidRPr="002644B1">
              <w:rPr>
                <w:sz w:val="28"/>
                <w:szCs w:val="28"/>
              </w:rPr>
              <w:t>bolest</w:t>
            </w:r>
            <w:proofErr w:type="gramEnd"/>
            <w:r w:rsidR="002644B1" w:rsidRPr="002644B1">
              <w:rPr>
                <w:sz w:val="28"/>
                <w:szCs w:val="28"/>
              </w:rPr>
              <w:t xml:space="preserve"> v krku</w:t>
            </w:r>
          </w:p>
        </w:tc>
      </w:tr>
      <w:tr w:rsidR="00E11B44" w:rsidTr="003317F3">
        <w:tc>
          <w:tcPr>
            <w:tcW w:w="3969" w:type="dxa"/>
          </w:tcPr>
          <w:p w:rsidR="00E11B44" w:rsidRDefault="00E11B44" w:rsidP="003317F3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2.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11B44">
              <w:rPr>
                <w:sz w:val="28"/>
                <w:szCs w:val="28"/>
              </w:rPr>
              <w:t>bolest</w:t>
            </w:r>
            <w:proofErr w:type="gramEnd"/>
            <w:r w:rsidRPr="00E11B44">
              <w:rPr>
                <w:sz w:val="28"/>
                <w:szCs w:val="28"/>
              </w:rPr>
              <w:t xml:space="preserve"> hlavy</w:t>
            </w:r>
          </w:p>
        </w:tc>
        <w:tc>
          <w:tcPr>
            <w:tcW w:w="3969" w:type="dxa"/>
          </w:tcPr>
          <w:p w:rsidR="00E11B44" w:rsidRDefault="00E11B44" w:rsidP="003317F3">
            <w:pPr>
              <w:ind w:firstLine="34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7.</w:t>
            </w:r>
            <w:r w:rsidR="002644B1">
              <w:rPr>
                <w:b/>
                <w:sz w:val="28"/>
                <w:szCs w:val="28"/>
              </w:rPr>
              <w:t xml:space="preserve">  </w:t>
            </w:r>
            <w:r w:rsidR="002644B1" w:rsidRPr="002644B1">
              <w:rPr>
                <w:sz w:val="28"/>
                <w:szCs w:val="28"/>
              </w:rPr>
              <w:t>zvracení</w:t>
            </w:r>
            <w:proofErr w:type="gramEnd"/>
          </w:p>
        </w:tc>
      </w:tr>
      <w:tr w:rsidR="00E11B44" w:rsidTr="003317F3">
        <w:tc>
          <w:tcPr>
            <w:tcW w:w="3969" w:type="dxa"/>
          </w:tcPr>
          <w:p w:rsidR="00E11B44" w:rsidRDefault="00E11B44" w:rsidP="003317F3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3.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11B44">
              <w:rPr>
                <w:sz w:val="28"/>
                <w:szCs w:val="28"/>
              </w:rPr>
              <w:t>bolest</w:t>
            </w:r>
            <w:proofErr w:type="gramEnd"/>
            <w:r w:rsidRPr="00E11B44">
              <w:rPr>
                <w:sz w:val="28"/>
                <w:szCs w:val="28"/>
              </w:rPr>
              <w:t xml:space="preserve"> břicha</w:t>
            </w:r>
          </w:p>
        </w:tc>
        <w:tc>
          <w:tcPr>
            <w:tcW w:w="3969" w:type="dxa"/>
          </w:tcPr>
          <w:p w:rsidR="00E11B44" w:rsidRDefault="00E11B44" w:rsidP="003317F3">
            <w:pPr>
              <w:ind w:firstLine="34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8.</w:t>
            </w:r>
            <w:r w:rsidR="002644B1">
              <w:rPr>
                <w:b/>
                <w:sz w:val="28"/>
                <w:szCs w:val="28"/>
              </w:rPr>
              <w:t xml:space="preserve">  </w:t>
            </w:r>
            <w:r w:rsidR="002644B1" w:rsidRPr="002644B1">
              <w:rPr>
                <w:sz w:val="28"/>
                <w:szCs w:val="28"/>
              </w:rPr>
              <w:t>apatie</w:t>
            </w:r>
            <w:proofErr w:type="gramEnd"/>
          </w:p>
        </w:tc>
      </w:tr>
      <w:tr w:rsidR="00E11B44" w:rsidTr="003317F3">
        <w:tc>
          <w:tcPr>
            <w:tcW w:w="3969" w:type="dxa"/>
          </w:tcPr>
          <w:p w:rsidR="00E11B44" w:rsidRDefault="00E11B44" w:rsidP="003317F3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11B44">
              <w:rPr>
                <w:sz w:val="28"/>
                <w:szCs w:val="28"/>
              </w:rPr>
              <w:t>nechuť</w:t>
            </w:r>
            <w:proofErr w:type="gramEnd"/>
            <w:r w:rsidRPr="00E11B44">
              <w:rPr>
                <w:sz w:val="28"/>
                <w:szCs w:val="28"/>
              </w:rPr>
              <w:t xml:space="preserve"> k jídlu</w:t>
            </w:r>
          </w:p>
        </w:tc>
        <w:tc>
          <w:tcPr>
            <w:tcW w:w="3969" w:type="dxa"/>
          </w:tcPr>
          <w:p w:rsidR="00E11B44" w:rsidRDefault="00E11B44" w:rsidP="003317F3">
            <w:pPr>
              <w:ind w:firstLine="34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9.</w:t>
            </w:r>
            <w:r w:rsidR="002644B1">
              <w:rPr>
                <w:b/>
                <w:sz w:val="28"/>
                <w:szCs w:val="28"/>
              </w:rPr>
              <w:t xml:space="preserve">  </w:t>
            </w:r>
            <w:r w:rsidR="002644B1" w:rsidRPr="002644B1">
              <w:rPr>
                <w:sz w:val="28"/>
                <w:szCs w:val="28"/>
              </w:rPr>
              <w:t>kašel</w:t>
            </w:r>
            <w:proofErr w:type="gramEnd"/>
          </w:p>
        </w:tc>
      </w:tr>
      <w:tr w:rsidR="00E11B44" w:rsidTr="003317F3">
        <w:tc>
          <w:tcPr>
            <w:tcW w:w="3969" w:type="dxa"/>
          </w:tcPr>
          <w:p w:rsidR="00E11B44" w:rsidRDefault="00E11B44" w:rsidP="003317F3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5.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11B44">
              <w:rPr>
                <w:sz w:val="28"/>
                <w:szCs w:val="28"/>
              </w:rPr>
              <w:t>vyrážka</w:t>
            </w:r>
            <w:proofErr w:type="gramEnd"/>
          </w:p>
        </w:tc>
        <w:tc>
          <w:tcPr>
            <w:tcW w:w="3969" w:type="dxa"/>
          </w:tcPr>
          <w:p w:rsidR="00E11B44" w:rsidRPr="002644B1" w:rsidRDefault="00E11B44" w:rsidP="003317F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  <w:r w:rsidR="002644B1">
              <w:rPr>
                <w:b/>
                <w:sz w:val="28"/>
                <w:szCs w:val="28"/>
              </w:rPr>
              <w:t xml:space="preserve"> </w:t>
            </w:r>
            <w:r w:rsidR="002644B1">
              <w:rPr>
                <w:sz w:val="28"/>
                <w:szCs w:val="28"/>
              </w:rPr>
              <w:t>únava</w:t>
            </w:r>
          </w:p>
        </w:tc>
      </w:tr>
    </w:tbl>
    <w:p w:rsidR="002644B1" w:rsidRDefault="002644B1" w:rsidP="002644B1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Zdravý životní styl pomáhá udržovat zdraví.</w:t>
      </w:r>
    </w:p>
    <w:p w:rsidR="002644B1" w:rsidRPr="00E47C2B" w:rsidRDefault="002644B1" w:rsidP="002644B1">
      <w:pPr>
        <w:ind w:left="851"/>
        <w:rPr>
          <w:sz w:val="28"/>
          <w:szCs w:val="28"/>
        </w:rPr>
      </w:pPr>
      <w:r w:rsidRPr="00E47C2B">
        <w:rPr>
          <w:sz w:val="28"/>
          <w:szCs w:val="28"/>
        </w:rPr>
        <w:t xml:space="preserve">Z uvedených možností škrtněte všechny, které </w:t>
      </w:r>
      <w:r w:rsidRPr="00E47C2B">
        <w:rPr>
          <w:b/>
          <w:sz w:val="28"/>
          <w:szCs w:val="28"/>
        </w:rPr>
        <w:t>nepatří</w:t>
      </w:r>
      <w:r w:rsidRPr="00E47C2B">
        <w:rPr>
          <w:sz w:val="28"/>
          <w:szCs w:val="28"/>
        </w:rPr>
        <w:t xml:space="preserve"> mezi zásady zdravého životního stylu: </w:t>
      </w:r>
    </w:p>
    <w:p w:rsidR="002644B1" w:rsidRDefault="002644B1" w:rsidP="002644B1">
      <w:pPr>
        <w:ind w:left="851"/>
        <w:rPr>
          <w:b/>
          <w:sz w:val="28"/>
          <w:szCs w:val="28"/>
        </w:rPr>
      </w:pPr>
      <w:r w:rsidRPr="00E47C2B">
        <w:rPr>
          <w:sz w:val="28"/>
          <w:szCs w:val="28"/>
        </w:rPr>
        <w:t xml:space="preserve">Zvýrazněná písmena zbylých slov (čteme shora dolů) vytvoří </w:t>
      </w:r>
      <w:r>
        <w:rPr>
          <w:sz w:val="28"/>
          <w:szCs w:val="28"/>
        </w:rPr>
        <w:t>otázku</w:t>
      </w:r>
      <w:r w:rsidRPr="00E47C2B">
        <w:rPr>
          <w:sz w:val="28"/>
          <w:szCs w:val="28"/>
        </w:rPr>
        <w:t xml:space="preserve">. Napište </w:t>
      </w:r>
      <w:r>
        <w:rPr>
          <w:sz w:val="28"/>
          <w:szCs w:val="28"/>
        </w:rPr>
        <w:t>ji a uveďte alespoň tři možnosti odpovědi</w:t>
      </w:r>
      <w:r>
        <w:rPr>
          <w:b/>
          <w:sz w:val="28"/>
          <w:szCs w:val="28"/>
        </w:rPr>
        <w:t>.</w:t>
      </w:r>
    </w:p>
    <w:p w:rsidR="002644B1" w:rsidRDefault="002644B1" w:rsidP="002644B1">
      <w:pPr>
        <w:ind w:left="720" w:hanging="11"/>
        <w:rPr>
          <w:b/>
          <w:sz w:val="24"/>
          <w:szCs w:val="24"/>
        </w:rPr>
      </w:pPr>
    </w:p>
    <w:p w:rsidR="002644B1" w:rsidRPr="002644B1" w:rsidRDefault="002644B1" w:rsidP="002644B1">
      <w:pPr>
        <w:ind w:left="2268"/>
        <w:rPr>
          <w:strike/>
          <w:sz w:val="28"/>
          <w:szCs w:val="28"/>
        </w:rPr>
      </w:pPr>
      <w:r w:rsidRPr="002644B1">
        <w:rPr>
          <w:strike/>
          <w:sz w:val="28"/>
          <w:szCs w:val="28"/>
        </w:rPr>
        <w:t>PRA</w:t>
      </w:r>
      <w:r w:rsidRPr="002644B1">
        <w:rPr>
          <w:b/>
          <w:strike/>
          <w:sz w:val="28"/>
          <w:szCs w:val="28"/>
        </w:rPr>
        <w:t>VI</w:t>
      </w:r>
      <w:r w:rsidRPr="002644B1">
        <w:rPr>
          <w:strike/>
          <w:sz w:val="28"/>
          <w:szCs w:val="28"/>
        </w:rPr>
        <w:t xml:space="preserve">DELNĚ </w:t>
      </w:r>
      <w:r w:rsidRPr="002644B1">
        <w:rPr>
          <w:b/>
          <w:strike/>
          <w:sz w:val="28"/>
          <w:szCs w:val="28"/>
        </w:rPr>
        <w:t>KO</w:t>
      </w:r>
      <w:r w:rsidRPr="002644B1">
        <w:rPr>
          <w:strike/>
          <w:sz w:val="28"/>
          <w:szCs w:val="28"/>
        </w:rPr>
        <w:t>UŘIT</w:t>
      </w:r>
    </w:p>
    <w:p w:rsidR="002644B1" w:rsidRDefault="002644B1" w:rsidP="002644B1">
      <w:pPr>
        <w:ind w:left="2268"/>
        <w:rPr>
          <w:sz w:val="28"/>
          <w:szCs w:val="28"/>
        </w:rPr>
      </w:pPr>
      <w:r w:rsidRPr="00066D17">
        <w:rPr>
          <w:b/>
          <w:sz w:val="28"/>
          <w:szCs w:val="28"/>
        </w:rPr>
        <w:t>J</w:t>
      </w:r>
      <w:r>
        <w:rPr>
          <w:sz w:val="28"/>
          <w:szCs w:val="28"/>
        </w:rPr>
        <w:t>ÍST DOST</w:t>
      </w:r>
      <w:r w:rsidRPr="00066D17">
        <w:rPr>
          <w:b/>
          <w:sz w:val="28"/>
          <w:szCs w:val="28"/>
        </w:rPr>
        <w:t>A</w:t>
      </w:r>
      <w:r>
        <w:rPr>
          <w:sz w:val="28"/>
          <w:szCs w:val="28"/>
        </w:rPr>
        <w:t>TE</w:t>
      </w:r>
      <w:r w:rsidRPr="00066D17">
        <w:rPr>
          <w:b/>
          <w:sz w:val="28"/>
          <w:szCs w:val="28"/>
        </w:rPr>
        <w:t>K</w:t>
      </w:r>
      <w:r>
        <w:rPr>
          <w:sz w:val="28"/>
          <w:szCs w:val="28"/>
        </w:rPr>
        <w:t xml:space="preserve"> ZELENINY</w:t>
      </w:r>
    </w:p>
    <w:p w:rsidR="002644B1" w:rsidRPr="002644B1" w:rsidRDefault="002644B1" w:rsidP="002644B1">
      <w:pPr>
        <w:spacing w:line="276" w:lineRule="auto"/>
        <w:ind w:left="2268"/>
        <w:rPr>
          <w:strike/>
          <w:sz w:val="28"/>
          <w:szCs w:val="28"/>
        </w:rPr>
      </w:pPr>
      <w:r w:rsidRPr="002644B1">
        <w:rPr>
          <w:strike/>
          <w:sz w:val="28"/>
          <w:szCs w:val="28"/>
        </w:rPr>
        <w:t>NE</w:t>
      </w:r>
      <w:r w:rsidRPr="002644B1">
        <w:rPr>
          <w:b/>
          <w:strike/>
          <w:sz w:val="28"/>
          <w:szCs w:val="28"/>
        </w:rPr>
        <w:t>D</w:t>
      </w:r>
      <w:r w:rsidRPr="002644B1">
        <w:rPr>
          <w:strike/>
          <w:sz w:val="28"/>
          <w:szCs w:val="28"/>
        </w:rPr>
        <w:t>ODRŽOV</w:t>
      </w:r>
      <w:r w:rsidRPr="002644B1">
        <w:rPr>
          <w:b/>
          <w:strike/>
          <w:sz w:val="28"/>
          <w:szCs w:val="28"/>
        </w:rPr>
        <w:t>AT</w:t>
      </w:r>
      <w:r w:rsidRPr="002644B1">
        <w:rPr>
          <w:strike/>
          <w:sz w:val="28"/>
          <w:szCs w:val="28"/>
        </w:rPr>
        <w:t xml:space="preserve"> HYGI</w:t>
      </w:r>
      <w:r w:rsidRPr="002644B1">
        <w:rPr>
          <w:b/>
          <w:strike/>
          <w:sz w:val="28"/>
          <w:szCs w:val="28"/>
        </w:rPr>
        <w:t>E</w:t>
      </w:r>
      <w:r w:rsidRPr="002644B1">
        <w:rPr>
          <w:strike/>
          <w:sz w:val="28"/>
          <w:szCs w:val="28"/>
        </w:rPr>
        <w:t>NU</w:t>
      </w:r>
    </w:p>
    <w:p w:rsidR="002644B1" w:rsidRDefault="002644B1" w:rsidP="002644B1">
      <w:pPr>
        <w:ind w:left="2268"/>
        <w:rPr>
          <w:sz w:val="28"/>
          <w:szCs w:val="28"/>
        </w:rPr>
      </w:pPr>
      <w:r w:rsidRPr="00066D17">
        <w:rPr>
          <w:b/>
          <w:sz w:val="28"/>
          <w:szCs w:val="28"/>
        </w:rPr>
        <w:t>P</w:t>
      </w:r>
      <w:r>
        <w:rPr>
          <w:sz w:val="28"/>
          <w:szCs w:val="28"/>
        </w:rPr>
        <w:t>RAVID</w:t>
      </w:r>
      <w:r w:rsidRPr="00066D17">
        <w:rPr>
          <w:b/>
          <w:sz w:val="28"/>
          <w:szCs w:val="28"/>
        </w:rPr>
        <w:t>E</w:t>
      </w:r>
      <w:r>
        <w:rPr>
          <w:sz w:val="28"/>
          <w:szCs w:val="28"/>
        </w:rPr>
        <w:t>LNĚ ODPO</w:t>
      </w:r>
      <w:r w:rsidRPr="00066D17">
        <w:rPr>
          <w:b/>
          <w:sz w:val="28"/>
          <w:szCs w:val="28"/>
        </w:rPr>
        <w:t>Č</w:t>
      </w:r>
      <w:r>
        <w:rPr>
          <w:sz w:val="28"/>
          <w:szCs w:val="28"/>
        </w:rPr>
        <w:t>ÍVAT</w:t>
      </w:r>
    </w:p>
    <w:p w:rsidR="002644B1" w:rsidRDefault="002644B1" w:rsidP="002644B1">
      <w:pPr>
        <w:ind w:left="2268"/>
        <w:rPr>
          <w:sz w:val="28"/>
          <w:szCs w:val="28"/>
        </w:rPr>
      </w:pPr>
      <w:r>
        <w:rPr>
          <w:sz w:val="28"/>
          <w:szCs w:val="28"/>
        </w:rPr>
        <w:t>PÍT MINERÁLK</w:t>
      </w:r>
      <w:r w:rsidRPr="00066D17">
        <w:rPr>
          <w:b/>
          <w:sz w:val="28"/>
          <w:szCs w:val="28"/>
        </w:rPr>
        <w:t>U</w:t>
      </w:r>
    </w:p>
    <w:p w:rsidR="002644B1" w:rsidRPr="002644B1" w:rsidRDefault="002644B1" w:rsidP="002644B1">
      <w:pPr>
        <w:ind w:left="2268"/>
        <w:rPr>
          <w:b/>
          <w:strike/>
          <w:sz w:val="28"/>
          <w:szCs w:val="28"/>
        </w:rPr>
      </w:pPr>
      <w:r w:rsidRPr="002644B1">
        <w:rPr>
          <w:b/>
          <w:strike/>
          <w:sz w:val="28"/>
          <w:szCs w:val="28"/>
        </w:rPr>
        <w:t>J</w:t>
      </w:r>
      <w:r w:rsidRPr="002644B1">
        <w:rPr>
          <w:strike/>
          <w:sz w:val="28"/>
          <w:szCs w:val="28"/>
        </w:rPr>
        <w:t>ÍST D</w:t>
      </w:r>
      <w:r w:rsidRPr="002644B1">
        <w:rPr>
          <w:b/>
          <w:strike/>
          <w:sz w:val="28"/>
          <w:szCs w:val="28"/>
        </w:rPr>
        <w:t>EN</w:t>
      </w:r>
      <w:r w:rsidRPr="002644B1">
        <w:rPr>
          <w:strike/>
          <w:sz w:val="28"/>
          <w:szCs w:val="28"/>
        </w:rPr>
        <w:t>NĚ DO</w:t>
      </w:r>
      <w:r w:rsidRPr="002644B1">
        <w:rPr>
          <w:b/>
          <w:strike/>
          <w:sz w:val="28"/>
          <w:szCs w:val="28"/>
        </w:rPr>
        <w:t>RTY</w:t>
      </w:r>
    </w:p>
    <w:p w:rsidR="002644B1" w:rsidRDefault="002644B1" w:rsidP="002644B1">
      <w:pPr>
        <w:ind w:left="2268"/>
        <w:rPr>
          <w:sz w:val="28"/>
          <w:szCs w:val="28"/>
        </w:rPr>
      </w:pPr>
      <w:r>
        <w:rPr>
          <w:sz w:val="28"/>
          <w:szCs w:val="28"/>
        </w:rPr>
        <w:t xml:space="preserve">DBÁT NA VYVÁŽENÝ </w:t>
      </w:r>
      <w:r w:rsidRPr="00066D17">
        <w:rPr>
          <w:b/>
          <w:sz w:val="28"/>
          <w:szCs w:val="28"/>
        </w:rPr>
        <w:t>J</w:t>
      </w:r>
      <w:r>
        <w:rPr>
          <w:sz w:val="28"/>
          <w:szCs w:val="28"/>
        </w:rPr>
        <w:t>ÍD</w:t>
      </w:r>
      <w:r w:rsidRPr="00066D17">
        <w:rPr>
          <w:b/>
          <w:sz w:val="28"/>
          <w:szCs w:val="28"/>
        </w:rPr>
        <w:t>E</w:t>
      </w:r>
      <w:r>
        <w:rPr>
          <w:sz w:val="28"/>
          <w:szCs w:val="28"/>
        </w:rPr>
        <w:t>LNÍČEK</w:t>
      </w:r>
    </w:p>
    <w:p w:rsidR="002644B1" w:rsidRDefault="002644B1" w:rsidP="002644B1">
      <w:pPr>
        <w:ind w:left="2268"/>
        <w:rPr>
          <w:sz w:val="28"/>
          <w:szCs w:val="28"/>
        </w:rPr>
      </w:pPr>
      <w:r>
        <w:rPr>
          <w:sz w:val="28"/>
          <w:szCs w:val="28"/>
        </w:rPr>
        <w:t>DOSTA</w:t>
      </w:r>
      <w:r w:rsidRPr="00066D17">
        <w:rPr>
          <w:b/>
          <w:sz w:val="28"/>
          <w:szCs w:val="28"/>
        </w:rPr>
        <w:t>TE</w:t>
      </w:r>
      <w:r>
        <w:rPr>
          <w:sz w:val="28"/>
          <w:szCs w:val="28"/>
        </w:rPr>
        <w:t>ČNĚ SPÁT</w:t>
      </w:r>
    </w:p>
    <w:p w:rsidR="002644B1" w:rsidRPr="002644B1" w:rsidRDefault="002644B1" w:rsidP="002644B1">
      <w:pPr>
        <w:ind w:left="2268"/>
        <w:rPr>
          <w:strike/>
          <w:sz w:val="28"/>
          <w:szCs w:val="28"/>
        </w:rPr>
      </w:pPr>
      <w:r w:rsidRPr="002644B1">
        <w:rPr>
          <w:strike/>
          <w:sz w:val="28"/>
          <w:szCs w:val="28"/>
        </w:rPr>
        <w:t>NE</w:t>
      </w:r>
      <w:r w:rsidRPr="002644B1">
        <w:rPr>
          <w:b/>
          <w:strike/>
          <w:sz w:val="28"/>
          <w:szCs w:val="28"/>
        </w:rPr>
        <w:t>SPOR</w:t>
      </w:r>
      <w:r w:rsidRPr="002644B1">
        <w:rPr>
          <w:strike/>
          <w:sz w:val="28"/>
          <w:szCs w:val="28"/>
        </w:rPr>
        <w:t>TOVAT</w:t>
      </w:r>
    </w:p>
    <w:p w:rsidR="002644B1" w:rsidRPr="002644B1" w:rsidRDefault="002644B1" w:rsidP="002644B1">
      <w:pPr>
        <w:ind w:left="2268"/>
        <w:rPr>
          <w:strike/>
          <w:sz w:val="28"/>
          <w:szCs w:val="28"/>
        </w:rPr>
      </w:pPr>
      <w:r w:rsidRPr="002644B1">
        <w:rPr>
          <w:strike/>
          <w:sz w:val="28"/>
          <w:szCs w:val="28"/>
        </w:rPr>
        <w:t>PÍT Č</w:t>
      </w:r>
      <w:r w:rsidRPr="002644B1">
        <w:rPr>
          <w:b/>
          <w:strike/>
          <w:sz w:val="28"/>
          <w:szCs w:val="28"/>
        </w:rPr>
        <w:t>A</w:t>
      </w:r>
      <w:r w:rsidRPr="002644B1">
        <w:rPr>
          <w:strike/>
          <w:sz w:val="28"/>
          <w:szCs w:val="28"/>
        </w:rPr>
        <w:t>STO AL</w:t>
      </w:r>
      <w:r w:rsidRPr="002644B1">
        <w:rPr>
          <w:b/>
          <w:strike/>
          <w:sz w:val="28"/>
          <w:szCs w:val="28"/>
        </w:rPr>
        <w:t>KO</w:t>
      </w:r>
      <w:r w:rsidRPr="002644B1">
        <w:rPr>
          <w:strike/>
          <w:sz w:val="28"/>
          <w:szCs w:val="28"/>
        </w:rPr>
        <w:t>HOL</w:t>
      </w:r>
    </w:p>
    <w:p w:rsidR="002644B1" w:rsidRDefault="002644B1" w:rsidP="002644B1">
      <w:pPr>
        <w:ind w:left="2268"/>
        <w:rPr>
          <w:sz w:val="28"/>
          <w:szCs w:val="28"/>
        </w:rPr>
      </w:pPr>
      <w:r>
        <w:rPr>
          <w:sz w:val="28"/>
          <w:szCs w:val="28"/>
        </w:rPr>
        <w:t xml:space="preserve">BÝT </w:t>
      </w:r>
      <w:r w:rsidRPr="00066D17">
        <w:rPr>
          <w:b/>
          <w:sz w:val="28"/>
          <w:szCs w:val="28"/>
        </w:rPr>
        <w:t>O</w:t>
      </w:r>
      <w:r>
        <w:rPr>
          <w:sz w:val="28"/>
          <w:szCs w:val="28"/>
        </w:rPr>
        <w:t>PTIMI</w:t>
      </w:r>
      <w:r w:rsidRPr="00066D17">
        <w:rPr>
          <w:b/>
          <w:sz w:val="28"/>
          <w:szCs w:val="28"/>
        </w:rPr>
        <w:t>S</w:t>
      </w:r>
      <w:r>
        <w:rPr>
          <w:sz w:val="28"/>
          <w:szCs w:val="28"/>
        </w:rPr>
        <w:t>TA</w:t>
      </w:r>
    </w:p>
    <w:p w:rsidR="002644B1" w:rsidRDefault="002644B1" w:rsidP="002644B1">
      <w:pPr>
        <w:ind w:left="2268"/>
        <w:rPr>
          <w:sz w:val="28"/>
          <w:szCs w:val="28"/>
        </w:rPr>
      </w:pPr>
      <w:r>
        <w:rPr>
          <w:sz w:val="28"/>
          <w:szCs w:val="28"/>
        </w:rPr>
        <w:t>PRA</w:t>
      </w:r>
      <w:r w:rsidRPr="00066D17">
        <w:rPr>
          <w:b/>
          <w:sz w:val="28"/>
          <w:szCs w:val="28"/>
        </w:rPr>
        <w:t>V</w:t>
      </w:r>
      <w:r>
        <w:rPr>
          <w:sz w:val="28"/>
          <w:szCs w:val="28"/>
        </w:rPr>
        <w:t>IDELNĚ CVIČIT</w:t>
      </w:r>
    </w:p>
    <w:p w:rsidR="002644B1" w:rsidRPr="002644B1" w:rsidRDefault="002644B1" w:rsidP="002644B1">
      <w:pPr>
        <w:spacing w:line="276" w:lineRule="auto"/>
        <w:ind w:left="2268"/>
        <w:rPr>
          <w:strike/>
          <w:sz w:val="28"/>
          <w:szCs w:val="28"/>
        </w:rPr>
      </w:pPr>
      <w:r w:rsidRPr="002644B1">
        <w:rPr>
          <w:strike/>
          <w:sz w:val="28"/>
          <w:szCs w:val="28"/>
        </w:rPr>
        <w:t>MÍ</w:t>
      </w:r>
      <w:r w:rsidRPr="002644B1">
        <w:rPr>
          <w:b/>
          <w:strike/>
          <w:sz w:val="28"/>
          <w:szCs w:val="28"/>
        </w:rPr>
        <w:t>T</w:t>
      </w:r>
      <w:r w:rsidRPr="002644B1">
        <w:rPr>
          <w:strike/>
          <w:sz w:val="28"/>
          <w:szCs w:val="28"/>
        </w:rPr>
        <w:t xml:space="preserve"> NAD</w:t>
      </w:r>
      <w:r w:rsidRPr="002644B1">
        <w:rPr>
          <w:b/>
          <w:strike/>
          <w:sz w:val="28"/>
          <w:szCs w:val="28"/>
        </w:rPr>
        <w:t>VÁ</w:t>
      </w:r>
      <w:r w:rsidRPr="002644B1">
        <w:rPr>
          <w:strike/>
          <w:sz w:val="28"/>
          <w:szCs w:val="28"/>
        </w:rPr>
        <w:t>HU</w:t>
      </w:r>
    </w:p>
    <w:p w:rsidR="002644B1" w:rsidRDefault="002644B1" w:rsidP="002644B1">
      <w:pPr>
        <w:ind w:left="2268"/>
        <w:rPr>
          <w:sz w:val="28"/>
          <w:szCs w:val="28"/>
        </w:rPr>
      </w:pPr>
      <w:r>
        <w:rPr>
          <w:sz w:val="28"/>
          <w:szCs w:val="28"/>
        </w:rPr>
        <w:t>PRAVIDELN</w:t>
      </w:r>
      <w:r w:rsidRPr="00476E4D">
        <w:rPr>
          <w:b/>
          <w:sz w:val="28"/>
          <w:szCs w:val="28"/>
        </w:rPr>
        <w:t>É</w:t>
      </w:r>
      <w:r>
        <w:rPr>
          <w:sz w:val="28"/>
          <w:szCs w:val="28"/>
        </w:rPr>
        <w:t xml:space="preserve"> </w:t>
      </w:r>
      <w:r w:rsidRPr="00476E4D">
        <w:rPr>
          <w:b/>
          <w:sz w:val="28"/>
          <w:szCs w:val="28"/>
        </w:rPr>
        <w:t>ZDRAV</w:t>
      </w:r>
      <w:r>
        <w:rPr>
          <w:sz w:val="28"/>
          <w:szCs w:val="28"/>
        </w:rPr>
        <w:t>OTNÍ PROHL</w:t>
      </w:r>
      <w:r w:rsidRPr="00476E4D">
        <w:rPr>
          <w:b/>
          <w:sz w:val="28"/>
          <w:szCs w:val="28"/>
        </w:rPr>
        <w:t>Í</w:t>
      </w:r>
      <w:r>
        <w:rPr>
          <w:sz w:val="28"/>
          <w:szCs w:val="28"/>
        </w:rPr>
        <w:t>DKY</w:t>
      </w:r>
    </w:p>
    <w:p w:rsidR="002644B1" w:rsidRDefault="002644B1" w:rsidP="002644B1">
      <w:pPr>
        <w:ind w:left="2268"/>
        <w:rPr>
          <w:sz w:val="28"/>
          <w:szCs w:val="28"/>
        </w:rPr>
      </w:pPr>
    </w:p>
    <w:p w:rsidR="002644B1" w:rsidRDefault="002644B1" w:rsidP="002644B1">
      <w:pPr>
        <w:ind w:left="2268" w:hanging="1417"/>
        <w:rPr>
          <w:sz w:val="28"/>
          <w:szCs w:val="28"/>
        </w:rPr>
      </w:pPr>
      <w:r>
        <w:rPr>
          <w:sz w:val="28"/>
          <w:szCs w:val="28"/>
        </w:rPr>
        <w:t xml:space="preserve">Otázka: </w:t>
      </w:r>
      <w:r>
        <w:rPr>
          <w:sz w:val="28"/>
          <w:szCs w:val="28"/>
        </w:rPr>
        <w:t>Jak pečujete o své zdraví?</w:t>
      </w:r>
    </w:p>
    <w:p w:rsidR="002644B1" w:rsidRDefault="002644B1" w:rsidP="002644B1">
      <w:pPr>
        <w:ind w:left="2268" w:hanging="1417"/>
        <w:rPr>
          <w:sz w:val="28"/>
          <w:szCs w:val="28"/>
        </w:rPr>
      </w:pPr>
      <w:r>
        <w:rPr>
          <w:sz w:val="28"/>
          <w:szCs w:val="28"/>
        </w:rPr>
        <w:t>Odpověď:</w:t>
      </w:r>
    </w:p>
    <w:p w:rsidR="002644B1" w:rsidRDefault="002644B1" w:rsidP="002644B1">
      <w:pPr>
        <w:pStyle w:val="Odstavecseseznamem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Chodím na pravidelné zdravotní prohlídky.</w:t>
      </w:r>
    </w:p>
    <w:p w:rsidR="002644B1" w:rsidRDefault="002644B1" w:rsidP="002644B1">
      <w:pPr>
        <w:pStyle w:val="Odstavecseseznamem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Pravidelně sportuji.</w:t>
      </w:r>
    </w:p>
    <w:p w:rsidR="002644B1" w:rsidRDefault="002F4C9F" w:rsidP="002644B1">
      <w:pPr>
        <w:pStyle w:val="Odstavecseseznamem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Dodržuji hygienu.</w:t>
      </w:r>
    </w:p>
    <w:p w:rsidR="002644B1" w:rsidRPr="00476E4D" w:rsidRDefault="002F4C9F" w:rsidP="002644B1">
      <w:pPr>
        <w:spacing w:line="360" w:lineRule="auto"/>
        <w:ind w:left="1211"/>
        <w:rPr>
          <w:sz w:val="28"/>
          <w:szCs w:val="28"/>
        </w:rPr>
      </w:pPr>
      <w:r>
        <w:rPr>
          <w:sz w:val="28"/>
          <w:szCs w:val="28"/>
        </w:rPr>
        <w:t>Jím dostatek zeleniny a ovoce, dodržuji pitný režim, …</w:t>
      </w:r>
      <w:bookmarkStart w:id="0" w:name="_GoBack"/>
      <w:bookmarkEnd w:id="0"/>
    </w:p>
    <w:sectPr w:rsidR="002644B1" w:rsidRPr="00476E4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FF" w:rsidRDefault="004E56FF" w:rsidP="00CA6778">
      <w:pPr>
        <w:spacing w:before="0" w:after="0"/>
      </w:pPr>
      <w:r>
        <w:separator/>
      </w:r>
    </w:p>
  </w:endnote>
  <w:endnote w:type="continuationSeparator" w:id="0">
    <w:p w:rsidR="004E56FF" w:rsidRDefault="004E56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FF" w:rsidRDefault="004E56FF" w:rsidP="00CA6778">
      <w:pPr>
        <w:spacing w:before="0" w:after="0"/>
      </w:pPr>
      <w:r>
        <w:separator/>
      </w:r>
    </w:p>
  </w:footnote>
  <w:footnote w:type="continuationSeparator" w:id="0">
    <w:p w:rsidR="004E56FF" w:rsidRDefault="004E56F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158"/>
    <w:multiLevelType w:val="hybridMultilevel"/>
    <w:tmpl w:val="C5864066"/>
    <w:lvl w:ilvl="0" w:tplc="5ED69C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F876D8"/>
    <w:multiLevelType w:val="hybridMultilevel"/>
    <w:tmpl w:val="031A54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">
    <w:nsid w:val="53051FBB"/>
    <w:multiLevelType w:val="hybridMultilevel"/>
    <w:tmpl w:val="E894FE2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3309D9"/>
    <w:multiLevelType w:val="hybridMultilevel"/>
    <w:tmpl w:val="6AA6E4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CA93189"/>
    <w:multiLevelType w:val="hybridMultilevel"/>
    <w:tmpl w:val="6AA6E4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2019E"/>
    <w:rsid w:val="000418BA"/>
    <w:rsid w:val="00084AD2"/>
    <w:rsid w:val="00092199"/>
    <w:rsid w:val="000A77FC"/>
    <w:rsid w:val="000B29B4"/>
    <w:rsid w:val="00107750"/>
    <w:rsid w:val="0015164B"/>
    <w:rsid w:val="0017080B"/>
    <w:rsid w:val="00182CD5"/>
    <w:rsid w:val="001E561C"/>
    <w:rsid w:val="002175CF"/>
    <w:rsid w:val="00235DCF"/>
    <w:rsid w:val="00247D1D"/>
    <w:rsid w:val="00252D2D"/>
    <w:rsid w:val="002644B1"/>
    <w:rsid w:val="00281EB3"/>
    <w:rsid w:val="002F4C9F"/>
    <w:rsid w:val="00307C7E"/>
    <w:rsid w:val="00375125"/>
    <w:rsid w:val="003B6C0A"/>
    <w:rsid w:val="003C040B"/>
    <w:rsid w:val="003D1D48"/>
    <w:rsid w:val="004303AF"/>
    <w:rsid w:val="00441154"/>
    <w:rsid w:val="004513CC"/>
    <w:rsid w:val="00483CB1"/>
    <w:rsid w:val="004B0AD8"/>
    <w:rsid w:val="004B5F88"/>
    <w:rsid w:val="004E56FF"/>
    <w:rsid w:val="004F78A8"/>
    <w:rsid w:val="005107BC"/>
    <w:rsid w:val="00552168"/>
    <w:rsid w:val="005D4579"/>
    <w:rsid w:val="005F75F8"/>
    <w:rsid w:val="006347FB"/>
    <w:rsid w:val="00636AD8"/>
    <w:rsid w:val="006515B1"/>
    <w:rsid w:val="006516F6"/>
    <w:rsid w:val="00666590"/>
    <w:rsid w:val="00684206"/>
    <w:rsid w:val="006B322E"/>
    <w:rsid w:val="006C6605"/>
    <w:rsid w:val="007269D6"/>
    <w:rsid w:val="00737F84"/>
    <w:rsid w:val="00743958"/>
    <w:rsid w:val="007646C0"/>
    <w:rsid w:val="007E074D"/>
    <w:rsid w:val="007F4AC5"/>
    <w:rsid w:val="00877D0E"/>
    <w:rsid w:val="00947E9C"/>
    <w:rsid w:val="009711A6"/>
    <w:rsid w:val="009A2398"/>
    <w:rsid w:val="009C77DA"/>
    <w:rsid w:val="00A4177B"/>
    <w:rsid w:val="00A8739D"/>
    <w:rsid w:val="00AB2EF9"/>
    <w:rsid w:val="00B051BE"/>
    <w:rsid w:val="00B05A6F"/>
    <w:rsid w:val="00B076A1"/>
    <w:rsid w:val="00B7482F"/>
    <w:rsid w:val="00B75396"/>
    <w:rsid w:val="00B81747"/>
    <w:rsid w:val="00BC59EE"/>
    <w:rsid w:val="00BD446E"/>
    <w:rsid w:val="00BF5ADC"/>
    <w:rsid w:val="00C60046"/>
    <w:rsid w:val="00CA5CAB"/>
    <w:rsid w:val="00CA6778"/>
    <w:rsid w:val="00CA68AF"/>
    <w:rsid w:val="00CC7ADA"/>
    <w:rsid w:val="00D449E3"/>
    <w:rsid w:val="00D775FA"/>
    <w:rsid w:val="00E11B44"/>
    <w:rsid w:val="00F23263"/>
    <w:rsid w:val="00F4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143</TotalTime>
  <Pages>3</Pages>
  <Words>185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13</cp:revision>
  <dcterms:created xsi:type="dcterms:W3CDTF">2013-10-03T19:16:00Z</dcterms:created>
  <dcterms:modified xsi:type="dcterms:W3CDTF">2013-12-01T22:16:00Z</dcterms:modified>
</cp:coreProperties>
</file>