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6B24">
        <w:rPr>
          <w:rFonts w:ascii="Comic Sans MS" w:hAnsi="Comic Sans MS" w:cs="Comic Sans MS"/>
          <w:b/>
          <w:bCs/>
          <w:color w:val="024595"/>
          <w:sz w:val="54"/>
          <w:szCs w:val="54"/>
        </w:rPr>
        <w:t>Zdraví a nemoc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D775FA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0E6B24">
        <w:rPr>
          <w:rFonts w:ascii="Comic Sans MS" w:hAnsi="Comic Sans MS"/>
          <w:b/>
          <w:sz w:val="32"/>
          <w:szCs w:val="32"/>
        </w:rPr>
        <w:t>Zdraví a nemoc</w:t>
      </w:r>
    </w:p>
    <w:p w:rsidR="0017080B" w:rsidRDefault="0017080B" w:rsidP="005D4579"/>
    <w:p w:rsidR="00667A00" w:rsidRDefault="000E6B24" w:rsidP="00092561">
      <w:p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>Harmonický vztah mezi vnitřním prostředím organismů a vnějším prostředím nazýváme zdraví.</w:t>
      </w:r>
    </w:p>
    <w:p w:rsidR="00764411" w:rsidRPr="004A02E8" w:rsidRDefault="00764411" w:rsidP="00092561">
      <w:pPr>
        <w:ind w:left="851"/>
        <w:rPr>
          <w:b/>
          <w:sz w:val="16"/>
          <w:szCs w:val="16"/>
        </w:rPr>
      </w:pPr>
    </w:p>
    <w:p w:rsidR="00A4177B" w:rsidRDefault="000E6B24" w:rsidP="004A02E8">
      <w:pPr>
        <w:pStyle w:val="Odstavecseseznamem"/>
        <w:numPr>
          <w:ilvl w:val="0"/>
          <w:numId w:val="10"/>
        </w:numPr>
        <w:spacing w:after="0"/>
        <w:ind w:left="851" w:hanging="284"/>
        <w:rPr>
          <w:b/>
          <w:sz w:val="28"/>
          <w:szCs w:val="28"/>
        </w:rPr>
      </w:pPr>
      <w:r>
        <w:rPr>
          <w:b/>
          <w:sz w:val="28"/>
          <w:szCs w:val="28"/>
        </w:rPr>
        <w:t>Faktory, které ovlivňují zdraví, mají různou intenzitu působení</w:t>
      </w:r>
      <w:r w:rsidR="000C741C">
        <w:rPr>
          <w:b/>
          <w:sz w:val="28"/>
          <w:szCs w:val="28"/>
        </w:rPr>
        <w:t xml:space="preserve">. </w:t>
      </w:r>
    </w:p>
    <w:p w:rsidR="00DC1FB2" w:rsidRPr="004A02E8" w:rsidRDefault="000E6B24" w:rsidP="004A02E8">
      <w:pPr>
        <w:spacing w:before="0"/>
        <w:ind w:left="851"/>
        <w:rPr>
          <w:sz w:val="28"/>
          <w:szCs w:val="28"/>
        </w:rPr>
      </w:pPr>
      <w:r w:rsidRPr="004A02E8">
        <w:rPr>
          <w:sz w:val="28"/>
          <w:szCs w:val="28"/>
        </w:rPr>
        <w:t>Vyberte a zakroužkujte správnou velikost intenzity působení</w:t>
      </w:r>
      <w:r w:rsidR="0032603F" w:rsidRPr="004A02E8">
        <w:rPr>
          <w:sz w:val="28"/>
          <w:szCs w:val="28"/>
        </w:rPr>
        <w:t>:</w:t>
      </w:r>
    </w:p>
    <w:tbl>
      <w:tblPr>
        <w:tblW w:w="7839" w:type="dxa"/>
        <w:tblInd w:w="127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919"/>
        <w:gridCol w:w="3920"/>
      </w:tblGrid>
      <w:tr w:rsidR="00AC7DD3" w:rsidRPr="00AC7DD3" w:rsidTr="00C97462">
        <w:trPr>
          <w:trHeight w:val="2212"/>
        </w:trPr>
        <w:tc>
          <w:tcPr>
            <w:tcW w:w="3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7DD3" w:rsidRPr="00D90D22" w:rsidRDefault="00C97462" w:rsidP="00176CF4">
            <w:pPr>
              <w:spacing w:before="0" w:after="0"/>
              <w:jc w:val="center"/>
              <w:rPr>
                <w:rFonts w:eastAsia="Times New Roman" w:cs="Arial"/>
                <w:color w:val="000000" w:themeColor="text1"/>
                <w:sz w:val="36"/>
                <w:szCs w:val="36"/>
                <w:lang w:eastAsia="cs-CZ"/>
              </w:rPr>
            </w:pPr>
            <w:r w:rsidRPr="00D90D22">
              <w:rPr>
                <w:rFonts w:eastAsia="Times New Roman" w:cs="Arial"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13DB6BC" wp14:editId="2798223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911712</wp:posOffset>
                      </wp:positionV>
                      <wp:extent cx="1341755" cy="1317625"/>
                      <wp:effectExtent l="19050" t="0" r="29845" b="15875"/>
                      <wp:wrapNone/>
                      <wp:docPr id="1" name="Srd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1755" cy="1317625"/>
                              </a:xfrm>
                              <a:prstGeom prst="hear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90D22" w:rsidRPr="00D90D22" w:rsidRDefault="00D90D22" w:rsidP="00D90D22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D90D2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ZDRAVÍ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rdce 1" o:spid="_x0000_s1026" style="position:absolute;left:0;text-align:left;margin-left:134.6pt;margin-top:71.8pt;width:105.65pt;height:103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41755,1317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" adj="-11796480,,5400" path="m670878,329406v279532,-768614,1369708,,,988219c-698831,329406,391345,-439208,670878,329406xe" fillcolor="white [3201]" strokecolor="black [3213]" strokeweight="2pt">
                      <v:stroke joinstyle="miter"/>
                      <v:formulas/>
                      <v:path arrowok="t" o:connecttype="custom" o:connectlocs="670878,329406;670878,1317625;670878,329406" o:connectangles="0,0,0" textboxrect="0,0,1341755,1317625"/>
                      <v:textbox>
                        <w:txbxContent>
                          <w:p w:rsidR="00D90D22" w:rsidRPr="00D90D22" w:rsidRDefault="00D90D22" w:rsidP="00D90D2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90D22">
                              <w:rPr>
                                <w:b/>
                                <w:sz w:val="28"/>
                                <w:szCs w:val="28"/>
                              </w:rPr>
                              <w:t>ZDRAVÍ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90D22">
              <w:rPr>
                <w:rFonts w:eastAsia="Times New Roman" w:cs="Arial"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5CDE191" wp14:editId="365335A4">
                      <wp:simplePos x="0" y="0"/>
                      <wp:positionH relativeFrom="column">
                        <wp:posOffset>-57744</wp:posOffset>
                      </wp:positionH>
                      <wp:positionV relativeFrom="paragraph">
                        <wp:posOffset>-13360</wp:posOffset>
                      </wp:positionV>
                      <wp:extent cx="2410403" cy="1175385"/>
                      <wp:effectExtent l="0" t="0" r="0" b="5715"/>
                      <wp:wrapNone/>
                      <wp:docPr id="30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0403" cy="11753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002C" w:rsidRDefault="00EC3270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ŽIVOTNÍ STYL</w:t>
                                  </w:r>
                                </w:p>
                                <w:p w:rsidR="00C97462" w:rsidRDefault="00C97462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C97462" w:rsidRDefault="00C97462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10%  20%  30%  40%  50%</w:t>
                                  </w:r>
                                </w:p>
                                <w:p w:rsidR="00C97462" w:rsidRPr="0021002C" w:rsidRDefault="00C97462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2" o:spid="_x0000_s1027" type="#_x0000_t202" style="position:absolute;left:0;text-align:left;margin-left:-4.55pt;margin-top:-1.05pt;width:189.8pt;height:92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" filled="f" stroked="f">
                      <v:textbox>
                        <w:txbxContent>
                          <w:p w:rsidR="0021002C" w:rsidRDefault="00EC327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ŽIVOTNÍ STYL</w:t>
                            </w:r>
                          </w:p>
                          <w:p w:rsidR="00C97462" w:rsidRDefault="00C9746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C97462" w:rsidRDefault="00C9746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10%  20%  30%  40%  50%</w:t>
                            </w:r>
                          </w:p>
                          <w:p w:rsidR="00C97462" w:rsidRPr="0021002C" w:rsidRDefault="00C9746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7DD3" w:rsidRPr="00AC7DD3" w:rsidRDefault="0021002C" w:rsidP="00176CF4">
            <w:pPr>
              <w:spacing w:before="0" w:after="0"/>
              <w:jc w:val="center"/>
              <w:rPr>
                <w:rFonts w:eastAsia="Times New Roman" w:cs="Arial"/>
                <w:sz w:val="36"/>
                <w:szCs w:val="36"/>
                <w:lang w:eastAsia="cs-CZ"/>
              </w:rPr>
            </w:pPr>
            <w:r w:rsidRPr="0021002C"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11D1C31" wp14:editId="14CF63B6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-1929</wp:posOffset>
                      </wp:positionV>
                      <wp:extent cx="2410262" cy="1163510"/>
                      <wp:effectExtent l="0" t="0" r="0" b="0"/>
                      <wp:wrapNone/>
                      <wp:docPr id="15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0262" cy="11635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002C" w:rsidRDefault="00C97462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      </w:t>
                                  </w:r>
                                  <w:r w:rsidR="00EC3270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ŽIVOTNÍ PROSTŘEDÍ</w:t>
                                  </w:r>
                                </w:p>
                                <w:p w:rsidR="00C97462" w:rsidRDefault="00C97462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C97462" w:rsidRDefault="00C97462" w:rsidP="00C97462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10%  20%  30%  40%  50%</w:t>
                                  </w:r>
                                </w:p>
                                <w:p w:rsidR="00C97462" w:rsidRPr="0021002C" w:rsidRDefault="00C97462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-2.3pt;margin-top:-.15pt;width:189.8pt;height:91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" filled="f" stroked="f">
                      <v:textbox>
                        <w:txbxContent>
                          <w:p w:rsidR="0021002C" w:rsidRDefault="00C9746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="00EC3270">
                              <w:rPr>
                                <w:b/>
                                <w:sz w:val="28"/>
                                <w:szCs w:val="28"/>
                              </w:rPr>
                              <w:t>ŽIVOTNÍ PROSTŘEDÍ</w:t>
                            </w:r>
                          </w:p>
                          <w:p w:rsidR="00C97462" w:rsidRDefault="00C9746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C97462" w:rsidRDefault="00C97462" w:rsidP="00C9746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10%  20%  30%  40%  50%</w:t>
                            </w:r>
                          </w:p>
                          <w:p w:rsidR="00C97462" w:rsidRPr="0021002C" w:rsidRDefault="00C9746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C7DD3" w:rsidRPr="00AC7DD3" w:rsidTr="00C97462">
        <w:trPr>
          <w:trHeight w:val="2212"/>
        </w:trPr>
        <w:tc>
          <w:tcPr>
            <w:tcW w:w="3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7DD3" w:rsidRPr="00AC7DD3" w:rsidRDefault="00C97462" w:rsidP="00176CF4">
            <w:pPr>
              <w:spacing w:before="0" w:after="0"/>
              <w:jc w:val="center"/>
              <w:rPr>
                <w:rFonts w:eastAsia="Times New Roman" w:cs="Arial"/>
                <w:sz w:val="36"/>
                <w:szCs w:val="36"/>
                <w:lang w:eastAsia="cs-CZ"/>
              </w:rPr>
            </w:pPr>
            <w:r w:rsidRPr="00BA1C25"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1457323" wp14:editId="205EE89F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490220</wp:posOffset>
                      </wp:positionV>
                      <wp:extent cx="2410460" cy="971550"/>
                      <wp:effectExtent l="0" t="0" r="0" b="0"/>
                      <wp:wrapNone/>
                      <wp:docPr id="1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0460" cy="971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7462" w:rsidRDefault="00C97462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10%  20%  30%  40%  50%</w:t>
                                  </w:r>
                                </w:p>
                                <w:p w:rsidR="00C97462" w:rsidRDefault="00C97462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BA1C25" w:rsidRPr="00BA1C25" w:rsidRDefault="00EC3270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GENETICKÝ ZÁKLAD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-4.7pt;margin-top:38.6pt;width:189.8pt;height:76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" filled="f" stroked="f">
                      <v:textbox>
                        <w:txbxContent>
                          <w:p w:rsidR="00C97462" w:rsidRDefault="00C9746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10%  20%  30%  40%  50%</w:t>
                            </w:r>
                          </w:p>
                          <w:p w:rsidR="00C97462" w:rsidRDefault="00C9746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A1C25" w:rsidRPr="00BA1C25" w:rsidRDefault="00EC327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GENETICKÝ ZÁKLAD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1002C">
              <w:rPr>
                <w:rFonts w:eastAsia="Times New Roman" w:cs="Arial"/>
                <w:noProof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40EEC9B" wp14:editId="7B97F622">
                      <wp:simplePos x="0" y="0"/>
                      <wp:positionH relativeFrom="column">
                        <wp:posOffset>2351405</wp:posOffset>
                      </wp:positionH>
                      <wp:positionV relativeFrom="paragraph">
                        <wp:posOffset>490285</wp:posOffset>
                      </wp:positionV>
                      <wp:extent cx="2517140" cy="924560"/>
                      <wp:effectExtent l="0" t="0" r="0" b="0"/>
                      <wp:wrapNone/>
                      <wp:docPr id="16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7140" cy="9245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7462" w:rsidRDefault="00C97462" w:rsidP="00C97462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10%  20%  30%  40%  50%</w:t>
                                  </w:r>
                                </w:p>
                                <w:p w:rsidR="00C97462" w:rsidRDefault="00C97462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21002C" w:rsidRPr="0021002C" w:rsidRDefault="00EC3270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ÚROVEŇ ZDRAVOTNICTVÍ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left:0;text-align:left;margin-left:185.15pt;margin-top:38.6pt;width:198.2pt;height:72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" filled="f" stroked="f">
                      <v:textbox>
                        <w:txbxContent>
                          <w:p w:rsidR="00C97462" w:rsidRDefault="00C97462" w:rsidP="00C9746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10%  20%  30%  40%  50%</w:t>
                            </w:r>
                          </w:p>
                          <w:p w:rsidR="00C97462" w:rsidRDefault="00C9746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1002C" w:rsidRPr="0021002C" w:rsidRDefault="00EC327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ÚROVEŇ ZDRAVOTNICTVÍ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7DD3" w:rsidRPr="00AC7DD3" w:rsidRDefault="00AC7DD3" w:rsidP="00176CF4">
            <w:pPr>
              <w:spacing w:before="0" w:after="0"/>
              <w:jc w:val="center"/>
              <w:rPr>
                <w:rFonts w:eastAsia="Times New Roman" w:cs="Arial"/>
                <w:sz w:val="36"/>
                <w:szCs w:val="36"/>
                <w:lang w:eastAsia="cs-CZ"/>
              </w:rPr>
            </w:pPr>
          </w:p>
        </w:tc>
      </w:tr>
    </w:tbl>
    <w:p w:rsidR="00BA1C25" w:rsidRDefault="00BA1C25" w:rsidP="004A02E8"/>
    <w:p w:rsidR="00AC7F45" w:rsidRDefault="004A02E8" w:rsidP="008A5715">
      <w:pPr>
        <w:pStyle w:val="Odstavecseseznamem"/>
        <w:numPr>
          <w:ilvl w:val="0"/>
          <w:numId w:val="10"/>
        </w:numPr>
        <w:spacing w:after="0"/>
        <w:ind w:left="851" w:hanging="284"/>
        <w:rPr>
          <w:b/>
          <w:sz w:val="28"/>
          <w:szCs w:val="28"/>
        </w:rPr>
      </w:pPr>
      <w:r>
        <w:rPr>
          <w:b/>
          <w:sz w:val="28"/>
          <w:szCs w:val="28"/>
        </w:rPr>
        <w:t>Narušením harmonického vztahu obou prostředí vznikne nemoc.</w:t>
      </w:r>
    </w:p>
    <w:p w:rsidR="00BA1C25" w:rsidRPr="004A02E8" w:rsidRDefault="004A02E8" w:rsidP="008A5715">
      <w:pPr>
        <w:spacing w:before="0"/>
        <w:ind w:left="710" w:firstLine="141"/>
        <w:rPr>
          <w:sz w:val="24"/>
          <w:szCs w:val="24"/>
        </w:rPr>
      </w:pPr>
      <w:r>
        <w:rPr>
          <w:sz w:val="28"/>
          <w:szCs w:val="28"/>
        </w:rPr>
        <w:t>Doplňte co nejvíce možností, jak se může nemoc projevit:</w:t>
      </w:r>
    </w:p>
    <w:tbl>
      <w:tblPr>
        <w:tblStyle w:val="Mkatabulky"/>
        <w:tblW w:w="0" w:type="auto"/>
        <w:tblInd w:w="1242" w:type="dxa"/>
        <w:tblLook w:val="04A0" w:firstRow="1" w:lastRow="0" w:firstColumn="1" w:lastColumn="0" w:noHBand="0" w:noVBand="1"/>
      </w:tblPr>
      <w:tblGrid>
        <w:gridCol w:w="3969"/>
        <w:gridCol w:w="3969"/>
      </w:tblGrid>
      <w:tr w:rsidR="004A02E8" w:rsidTr="008A5715">
        <w:trPr>
          <w:trHeight w:val="567"/>
        </w:trPr>
        <w:tc>
          <w:tcPr>
            <w:tcW w:w="3969" w:type="dxa"/>
          </w:tcPr>
          <w:p w:rsidR="004A02E8" w:rsidRDefault="004A02E8" w:rsidP="008A5715">
            <w:pPr>
              <w:ind w:firstLine="12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PROJEV NEMOCI</w:t>
            </w:r>
          </w:p>
        </w:tc>
        <w:tc>
          <w:tcPr>
            <w:tcW w:w="3969" w:type="dxa"/>
          </w:tcPr>
          <w:p w:rsidR="004A02E8" w:rsidRDefault="004A02E8" w:rsidP="008A5715">
            <w:pPr>
              <w:ind w:firstLine="12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PROJEV NEMOCI</w:t>
            </w:r>
          </w:p>
        </w:tc>
      </w:tr>
      <w:tr w:rsidR="004A02E8" w:rsidTr="008A5715">
        <w:trPr>
          <w:trHeight w:val="227"/>
        </w:trPr>
        <w:tc>
          <w:tcPr>
            <w:tcW w:w="3969" w:type="dxa"/>
          </w:tcPr>
          <w:p w:rsidR="004A02E8" w:rsidRPr="008A5715" w:rsidRDefault="008A5715" w:rsidP="008A5715">
            <w:pPr>
              <w:ind w:left="34" w:hanging="34"/>
              <w:rPr>
                <w:b/>
                <w:sz w:val="28"/>
                <w:szCs w:val="28"/>
              </w:rPr>
            </w:pPr>
            <w:r w:rsidRPr="008A5715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4A02E8" w:rsidRPr="008A5715" w:rsidRDefault="008A5715" w:rsidP="008A5715">
            <w:pPr>
              <w:ind w:firstLine="34"/>
              <w:rPr>
                <w:b/>
                <w:sz w:val="28"/>
                <w:szCs w:val="28"/>
              </w:rPr>
            </w:pPr>
            <w:r w:rsidRPr="008A5715">
              <w:rPr>
                <w:b/>
                <w:sz w:val="28"/>
                <w:szCs w:val="28"/>
              </w:rPr>
              <w:t>6.</w:t>
            </w:r>
          </w:p>
        </w:tc>
      </w:tr>
      <w:tr w:rsidR="004A02E8" w:rsidTr="004A02E8">
        <w:tc>
          <w:tcPr>
            <w:tcW w:w="3969" w:type="dxa"/>
          </w:tcPr>
          <w:p w:rsidR="004A02E8" w:rsidRDefault="008A5715" w:rsidP="008A57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4A02E8" w:rsidRDefault="008A5715" w:rsidP="008A5715">
            <w:pPr>
              <w:ind w:firstLine="3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</w:tr>
      <w:tr w:rsidR="004A02E8" w:rsidTr="004A02E8">
        <w:tc>
          <w:tcPr>
            <w:tcW w:w="3969" w:type="dxa"/>
          </w:tcPr>
          <w:p w:rsidR="004A02E8" w:rsidRDefault="008A5715" w:rsidP="008A57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4A02E8" w:rsidRDefault="008A5715" w:rsidP="008A5715">
            <w:pPr>
              <w:ind w:firstLine="3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</w:tr>
      <w:tr w:rsidR="004A02E8" w:rsidTr="004A02E8">
        <w:tc>
          <w:tcPr>
            <w:tcW w:w="3969" w:type="dxa"/>
          </w:tcPr>
          <w:p w:rsidR="004A02E8" w:rsidRDefault="008A5715" w:rsidP="008A57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3969" w:type="dxa"/>
          </w:tcPr>
          <w:p w:rsidR="004A02E8" w:rsidRDefault="008A5715" w:rsidP="008A5715">
            <w:pPr>
              <w:ind w:firstLine="3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</w:tr>
      <w:tr w:rsidR="004A02E8" w:rsidTr="004A02E8">
        <w:tc>
          <w:tcPr>
            <w:tcW w:w="3969" w:type="dxa"/>
          </w:tcPr>
          <w:p w:rsidR="004A02E8" w:rsidRDefault="008A5715" w:rsidP="000D1BA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3969" w:type="dxa"/>
          </w:tcPr>
          <w:p w:rsidR="004A02E8" w:rsidRDefault="008A5715" w:rsidP="000D1BA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</w:p>
        </w:tc>
      </w:tr>
    </w:tbl>
    <w:p w:rsidR="006F6C10" w:rsidRDefault="006F6C10" w:rsidP="000D1BAB">
      <w:pPr>
        <w:ind w:left="720"/>
        <w:rPr>
          <w:b/>
          <w:sz w:val="28"/>
          <w:szCs w:val="28"/>
        </w:rPr>
      </w:pPr>
    </w:p>
    <w:p w:rsidR="00AC7F45" w:rsidRDefault="008A5715" w:rsidP="00B70998">
      <w:pPr>
        <w:pStyle w:val="Odstavecseseznamem"/>
        <w:numPr>
          <w:ilvl w:val="0"/>
          <w:numId w:val="10"/>
        </w:numPr>
        <w:ind w:left="851" w:hanging="284"/>
        <w:rPr>
          <w:b/>
          <w:sz w:val="28"/>
          <w:szCs w:val="28"/>
        </w:rPr>
      </w:pPr>
      <w:r>
        <w:rPr>
          <w:b/>
          <w:sz w:val="28"/>
          <w:szCs w:val="28"/>
        </w:rPr>
        <w:t>Zdravý životní styl pomáhá udržovat zdraví</w:t>
      </w:r>
      <w:r w:rsidR="00B70998">
        <w:rPr>
          <w:b/>
          <w:sz w:val="28"/>
          <w:szCs w:val="28"/>
        </w:rPr>
        <w:t>.</w:t>
      </w:r>
    </w:p>
    <w:p w:rsidR="00B70998" w:rsidRPr="00E47C2B" w:rsidRDefault="00B70998" w:rsidP="00B70998">
      <w:pPr>
        <w:ind w:left="851"/>
        <w:rPr>
          <w:sz w:val="28"/>
          <w:szCs w:val="28"/>
        </w:rPr>
      </w:pPr>
      <w:r w:rsidRPr="00E47C2B">
        <w:rPr>
          <w:sz w:val="28"/>
          <w:szCs w:val="28"/>
        </w:rPr>
        <w:t>Z </w:t>
      </w:r>
      <w:r w:rsidR="008A5715" w:rsidRPr="00E47C2B">
        <w:rPr>
          <w:sz w:val="28"/>
          <w:szCs w:val="28"/>
        </w:rPr>
        <w:t>uvedených</w:t>
      </w:r>
      <w:r w:rsidRPr="00E47C2B">
        <w:rPr>
          <w:sz w:val="28"/>
          <w:szCs w:val="28"/>
        </w:rPr>
        <w:t xml:space="preserve"> možností </w:t>
      </w:r>
      <w:r w:rsidR="008A5715" w:rsidRPr="00E47C2B">
        <w:rPr>
          <w:sz w:val="28"/>
          <w:szCs w:val="28"/>
        </w:rPr>
        <w:t xml:space="preserve">škrtněte všechny, které </w:t>
      </w:r>
      <w:r w:rsidR="008A5715" w:rsidRPr="00E47C2B">
        <w:rPr>
          <w:b/>
          <w:sz w:val="28"/>
          <w:szCs w:val="28"/>
        </w:rPr>
        <w:t>nepatří</w:t>
      </w:r>
      <w:r w:rsidR="008A5715" w:rsidRPr="00E47C2B">
        <w:rPr>
          <w:sz w:val="28"/>
          <w:szCs w:val="28"/>
        </w:rPr>
        <w:t xml:space="preserve"> mezi zásady zdravého životního stylu</w:t>
      </w:r>
      <w:r w:rsidRPr="00E47C2B">
        <w:rPr>
          <w:sz w:val="28"/>
          <w:szCs w:val="28"/>
        </w:rPr>
        <w:t xml:space="preserve">: </w:t>
      </w:r>
    </w:p>
    <w:p w:rsidR="00E47C2B" w:rsidRDefault="00E47C2B" w:rsidP="00E47C2B">
      <w:pPr>
        <w:ind w:left="851"/>
        <w:rPr>
          <w:b/>
          <w:sz w:val="28"/>
          <w:szCs w:val="28"/>
        </w:rPr>
      </w:pPr>
      <w:r w:rsidRPr="00E47C2B">
        <w:rPr>
          <w:sz w:val="28"/>
          <w:szCs w:val="28"/>
        </w:rPr>
        <w:t xml:space="preserve">Zvýrazněná písmena zbylých slov (čteme shora dolů) vytvoří </w:t>
      </w:r>
      <w:r>
        <w:rPr>
          <w:sz w:val="28"/>
          <w:szCs w:val="28"/>
        </w:rPr>
        <w:t>otázku</w:t>
      </w:r>
      <w:r w:rsidRPr="00E47C2B">
        <w:rPr>
          <w:sz w:val="28"/>
          <w:szCs w:val="28"/>
        </w:rPr>
        <w:t xml:space="preserve">. Napište </w:t>
      </w:r>
      <w:r>
        <w:rPr>
          <w:sz w:val="28"/>
          <w:szCs w:val="28"/>
        </w:rPr>
        <w:t>ji a uveďte alespoň tři možnosti odpovědi</w:t>
      </w:r>
      <w:r>
        <w:rPr>
          <w:b/>
          <w:sz w:val="28"/>
          <w:szCs w:val="28"/>
        </w:rPr>
        <w:t>.</w:t>
      </w:r>
    </w:p>
    <w:p w:rsidR="00412812" w:rsidRDefault="00412812" w:rsidP="00412812">
      <w:pPr>
        <w:ind w:left="720" w:hanging="11"/>
        <w:rPr>
          <w:b/>
          <w:sz w:val="24"/>
          <w:szCs w:val="24"/>
        </w:rPr>
      </w:pPr>
    </w:p>
    <w:p w:rsidR="00E47C2B" w:rsidRDefault="00F07E1E" w:rsidP="00476E4D">
      <w:pPr>
        <w:ind w:left="2268"/>
        <w:rPr>
          <w:sz w:val="28"/>
          <w:szCs w:val="28"/>
        </w:rPr>
      </w:pPr>
      <w:r>
        <w:rPr>
          <w:sz w:val="28"/>
          <w:szCs w:val="28"/>
        </w:rPr>
        <w:t>PRA</w:t>
      </w:r>
      <w:r w:rsidRPr="00476E4D">
        <w:rPr>
          <w:b/>
          <w:sz w:val="28"/>
          <w:szCs w:val="28"/>
        </w:rPr>
        <w:t>VI</w:t>
      </w:r>
      <w:r>
        <w:rPr>
          <w:sz w:val="28"/>
          <w:szCs w:val="28"/>
        </w:rPr>
        <w:t xml:space="preserve">DELNĚ </w:t>
      </w:r>
      <w:r w:rsidRPr="00476E4D">
        <w:rPr>
          <w:b/>
          <w:sz w:val="28"/>
          <w:szCs w:val="28"/>
        </w:rPr>
        <w:t>KO</w:t>
      </w:r>
      <w:r>
        <w:rPr>
          <w:sz w:val="28"/>
          <w:szCs w:val="28"/>
        </w:rPr>
        <w:t>UŘIT</w:t>
      </w:r>
    </w:p>
    <w:p w:rsidR="00F07E1E" w:rsidRDefault="00F07E1E" w:rsidP="00476E4D">
      <w:pPr>
        <w:ind w:left="2268"/>
        <w:rPr>
          <w:sz w:val="28"/>
          <w:szCs w:val="28"/>
        </w:rPr>
      </w:pPr>
      <w:r w:rsidRPr="00066D17">
        <w:rPr>
          <w:b/>
          <w:sz w:val="28"/>
          <w:szCs w:val="28"/>
        </w:rPr>
        <w:t>J</w:t>
      </w:r>
      <w:r>
        <w:rPr>
          <w:sz w:val="28"/>
          <w:szCs w:val="28"/>
        </w:rPr>
        <w:t>ÍST DOST</w:t>
      </w:r>
      <w:r w:rsidRPr="00066D17">
        <w:rPr>
          <w:b/>
          <w:sz w:val="28"/>
          <w:szCs w:val="28"/>
        </w:rPr>
        <w:t>A</w:t>
      </w:r>
      <w:r>
        <w:rPr>
          <w:sz w:val="28"/>
          <w:szCs w:val="28"/>
        </w:rPr>
        <w:t>TE</w:t>
      </w:r>
      <w:r w:rsidRPr="00066D17">
        <w:rPr>
          <w:b/>
          <w:sz w:val="28"/>
          <w:szCs w:val="28"/>
        </w:rPr>
        <w:t>K</w:t>
      </w:r>
      <w:r>
        <w:rPr>
          <w:sz w:val="28"/>
          <w:szCs w:val="28"/>
        </w:rPr>
        <w:t xml:space="preserve"> ZELENINY</w:t>
      </w:r>
    </w:p>
    <w:p w:rsidR="00F07E1E" w:rsidRDefault="00F07E1E" w:rsidP="00476E4D">
      <w:pPr>
        <w:spacing w:line="276" w:lineRule="auto"/>
        <w:ind w:left="2268"/>
        <w:rPr>
          <w:sz w:val="28"/>
          <w:szCs w:val="28"/>
        </w:rPr>
      </w:pPr>
      <w:r>
        <w:rPr>
          <w:sz w:val="28"/>
          <w:szCs w:val="28"/>
        </w:rPr>
        <w:t>NE</w:t>
      </w:r>
      <w:r w:rsidRPr="00476E4D">
        <w:rPr>
          <w:b/>
          <w:sz w:val="28"/>
          <w:szCs w:val="28"/>
        </w:rPr>
        <w:t>D</w:t>
      </w:r>
      <w:r>
        <w:rPr>
          <w:sz w:val="28"/>
          <w:szCs w:val="28"/>
        </w:rPr>
        <w:t>ODRŽOV</w:t>
      </w:r>
      <w:r w:rsidRPr="00476E4D">
        <w:rPr>
          <w:b/>
          <w:sz w:val="28"/>
          <w:szCs w:val="28"/>
        </w:rPr>
        <w:t>AT</w:t>
      </w:r>
      <w:r>
        <w:rPr>
          <w:sz w:val="28"/>
          <w:szCs w:val="28"/>
        </w:rPr>
        <w:t xml:space="preserve"> HYGI</w:t>
      </w:r>
      <w:r w:rsidRPr="00476E4D">
        <w:rPr>
          <w:b/>
          <w:sz w:val="28"/>
          <w:szCs w:val="28"/>
        </w:rPr>
        <w:t>E</w:t>
      </w:r>
      <w:r>
        <w:rPr>
          <w:sz w:val="28"/>
          <w:szCs w:val="28"/>
        </w:rPr>
        <w:t>NU</w:t>
      </w:r>
    </w:p>
    <w:p w:rsidR="00F07E1E" w:rsidRDefault="00F07E1E" w:rsidP="00476E4D">
      <w:pPr>
        <w:ind w:left="2268"/>
        <w:rPr>
          <w:sz w:val="28"/>
          <w:szCs w:val="28"/>
        </w:rPr>
      </w:pPr>
      <w:r w:rsidRPr="00066D17">
        <w:rPr>
          <w:b/>
          <w:sz w:val="28"/>
          <w:szCs w:val="28"/>
        </w:rPr>
        <w:t>P</w:t>
      </w:r>
      <w:r>
        <w:rPr>
          <w:sz w:val="28"/>
          <w:szCs w:val="28"/>
        </w:rPr>
        <w:t>RAVID</w:t>
      </w:r>
      <w:r w:rsidRPr="00066D17">
        <w:rPr>
          <w:b/>
          <w:sz w:val="28"/>
          <w:szCs w:val="28"/>
        </w:rPr>
        <w:t>E</w:t>
      </w:r>
      <w:r>
        <w:rPr>
          <w:sz w:val="28"/>
          <w:szCs w:val="28"/>
        </w:rPr>
        <w:t>LNĚ ODPO</w:t>
      </w:r>
      <w:r w:rsidRPr="00066D17">
        <w:rPr>
          <w:b/>
          <w:sz w:val="28"/>
          <w:szCs w:val="28"/>
        </w:rPr>
        <w:t>Č</w:t>
      </w:r>
      <w:r>
        <w:rPr>
          <w:sz w:val="28"/>
          <w:szCs w:val="28"/>
        </w:rPr>
        <w:t>ÍVAT</w:t>
      </w:r>
    </w:p>
    <w:p w:rsidR="00F07E1E" w:rsidRDefault="00F07E1E" w:rsidP="00476E4D">
      <w:pPr>
        <w:ind w:left="2268"/>
        <w:rPr>
          <w:sz w:val="28"/>
          <w:szCs w:val="28"/>
        </w:rPr>
      </w:pPr>
      <w:r>
        <w:rPr>
          <w:sz w:val="28"/>
          <w:szCs w:val="28"/>
        </w:rPr>
        <w:t>PÍT MINERÁLK</w:t>
      </w:r>
      <w:r w:rsidRPr="00066D17">
        <w:rPr>
          <w:b/>
          <w:sz w:val="28"/>
          <w:szCs w:val="28"/>
        </w:rPr>
        <w:t>U</w:t>
      </w:r>
    </w:p>
    <w:p w:rsidR="00F07E1E" w:rsidRPr="00476E4D" w:rsidRDefault="00A243E6" w:rsidP="00476E4D">
      <w:pPr>
        <w:ind w:left="2268"/>
        <w:rPr>
          <w:b/>
          <w:sz w:val="28"/>
          <w:szCs w:val="28"/>
        </w:rPr>
      </w:pPr>
      <w:r w:rsidRPr="00066D17">
        <w:rPr>
          <w:b/>
          <w:sz w:val="28"/>
          <w:szCs w:val="28"/>
        </w:rPr>
        <w:t>J</w:t>
      </w:r>
      <w:r>
        <w:rPr>
          <w:sz w:val="28"/>
          <w:szCs w:val="28"/>
        </w:rPr>
        <w:t>ÍST D</w:t>
      </w:r>
      <w:r w:rsidRPr="00476E4D">
        <w:rPr>
          <w:b/>
          <w:sz w:val="28"/>
          <w:szCs w:val="28"/>
        </w:rPr>
        <w:t>EN</w:t>
      </w:r>
      <w:r>
        <w:rPr>
          <w:sz w:val="28"/>
          <w:szCs w:val="28"/>
        </w:rPr>
        <w:t>NĚ DO</w:t>
      </w:r>
      <w:r w:rsidRPr="00476E4D">
        <w:rPr>
          <w:b/>
          <w:sz w:val="28"/>
          <w:szCs w:val="28"/>
        </w:rPr>
        <w:t>RTY</w:t>
      </w:r>
    </w:p>
    <w:p w:rsidR="00A243E6" w:rsidRDefault="00A243E6" w:rsidP="00476E4D">
      <w:pPr>
        <w:ind w:left="2268"/>
        <w:rPr>
          <w:sz w:val="28"/>
          <w:szCs w:val="28"/>
        </w:rPr>
      </w:pPr>
      <w:r>
        <w:rPr>
          <w:sz w:val="28"/>
          <w:szCs w:val="28"/>
        </w:rPr>
        <w:t xml:space="preserve">DBÁT NA VYVÁŽENÝ </w:t>
      </w:r>
      <w:r w:rsidRPr="00066D17">
        <w:rPr>
          <w:b/>
          <w:sz w:val="28"/>
          <w:szCs w:val="28"/>
        </w:rPr>
        <w:t>J</w:t>
      </w:r>
      <w:r>
        <w:rPr>
          <w:sz w:val="28"/>
          <w:szCs w:val="28"/>
        </w:rPr>
        <w:t>ÍD</w:t>
      </w:r>
      <w:r w:rsidRPr="00066D17">
        <w:rPr>
          <w:b/>
          <w:sz w:val="28"/>
          <w:szCs w:val="28"/>
        </w:rPr>
        <w:t>E</w:t>
      </w:r>
      <w:r>
        <w:rPr>
          <w:sz w:val="28"/>
          <w:szCs w:val="28"/>
        </w:rPr>
        <w:t>LNÍČEK</w:t>
      </w:r>
    </w:p>
    <w:p w:rsidR="00A243E6" w:rsidRDefault="00A243E6" w:rsidP="00476E4D">
      <w:pPr>
        <w:ind w:left="2268"/>
        <w:rPr>
          <w:sz w:val="28"/>
          <w:szCs w:val="28"/>
        </w:rPr>
      </w:pPr>
      <w:r>
        <w:rPr>
          <w:sz w:val="28"/>
          <w:szCs w:val="28"/>
        </w:rPr>
        <w:t>DOSTA</w:t>
      </w:r>
      <w:r w:rsidRPr="00066D17">
        <w:rPr>
          <w:b/>
          <w:sz w:val="28"/>
          <w:szCs w:val="28"/>
        </w:rPr>
        <w:t>TE</w:t>
      </w:r>
      <w:r>
        <w:rPr>
          <w:sz w:val="28"/>
          <w:szCs w:val="28"/>
        </w:rPr>
        <w:t>ČNĚ SPÁT</w:t>
      </w:r>
      <w:bookmarkStart w:id="0" w:name="_GoBack"/>
      <w:bookmarkEnd w:id="0"/>
    </w:p>
    <w:p w:rsidR="00A243E6" w:rsidRDefault="00A243E6" w:rsidP="00476E4D">
      <w:pPr>
        <w:ind w:left="2268"/>
        <w:rPr>
          <w:sz w:val="28"/>
          <w:szCs w:val="28"/>
        </w:rPr>
      </w:pPr>
      <w:r>
        <w:rPr>
          <w:sz w:val="28"/>
          <w:szCs w:val="28"/>
        </w:rPr>
        <w:t>NE</w:t>
      </w:r>
      <w:r w:rsidRPr="00476E4D">
        <w:rPr>
          <w:b/>
          <w:sz w:val="28"/>
          <w:szCs w:val="28"/>
        </w:rPr>
        <w:t>SPOR</w:t>
      </w:r>
      <w:r>
        <w:rPr>
          <w:sz w:val="28"/>
          <w:szCs w:val="28"/>
        </w:rPr>
        <w:t>TOVAT</w:t>
      </w:r>
    </w:p>
    <w:p w:rsidR="00A243E6" w:rsidRDefault="00A243E6" w:rsidP="00476E4D">
      <w:pPr>
        <w:ind w:left="2268"/>
        <w:rPr>
          <w:sz w:val="28"/>
          <w:szCs w:val="28"/>
        </w:rPr>
      </w:pPr>
      <w:r>
        <w:rPr>
          <w:sz w:val="28"/>
          <w:szCs w:val="28"/>
        </w:rPr>
        <w:t>PÍT Č</w:t>
      </w:r>
      <w:r w:rsidRPr="00476E4D">
        <w:rPr>
          <w:b/>
          <w:sz w:val="28"/>
          <w:szCs w:val="28"/>
        </w:rPr>
        <w:t>A</w:t>
      </w:r>
      <w:r>
        <w:rPr>
          <w:sz w:val="28"/>
          <w:szCs w:val="28"/>
        </w:rPr>
        <w:t>STO AL</w:t>
      </w:r>
      <w:r w:rsidRPr="00476E4D">
        <w:rPr>
          <w:b/>
          <w:sz w:val="28"/>
          <w:szCs w:val="28"/>
        </w:rPr>
        <w:t>KO</w:t>
      </w:r>
      <w:r>
        <w:rPr>
          <w:sz w:val="28"/>
          <w:szCs w:val="28"/>
        </w:rPr>
        <w:t>HOL</w:t>
      </w:r>
    </w:p>
    <w:p w:rsidR="00A243E6" w:rsidRDefault="00A243E6" w:rsidP="00476E4D">
      <w:pPr>
        <w:ind w:left="2268"/>
        <w:rPr>
          <w:sz w:val="28"/>
          <w:szCs w:val="28"/>
        </w:rPr>
      </w:pPr>
      <w:r>
        <w:rPr>
          <w:sz w:val="28"/>
          <w:szCs w:val="28"/>
        </w:rPr>
        <w:t xml:space="preserve">BÝT </w:t>
      </w:r>
      <w:r w:rsidRPr="00066D17">
        <w:rPr>
          <w:b/>
          <w:sz w:val="28"/>
          <w:szCs w:val="28"/>
        </w:rPr>
        <w:t>O</w:t>
      </w:r>
      <w:r>
        <w:rPr>
          <w:sz w:val="28"/>
          <w:szCs w:val="28"/>
        </w:rPr>
        <w:t>PTIMI</w:t>
      </w:r>
      <w:r w:rsidRPr="00066D17">
        <w:rPr>
          <w:b/>
          <w:sz w:val="28"/>
          <w:szCs w:val="28"/>
        </w:rPr>
        <w:t>S</w:t>
      </w:r>
      <w:r>
        <w:rPr>
          <w:sz w:val="28"/>
          <w:szCs w:val="28"/>
        </w:rPr>
        <w:t>TA</w:t>
      </w:r>
    </w:p>
    <w:p w:rsidR="00A243E6" w:rsidRDefault="00A243E6" w:rsidP="00476E4D">
      <w:pPr>
        <w:ind w:left="2268"/>
        <w:rPr>
          <w:sz w:val="28"/>
          <w:szCs w:val="28"/>
        </w:rPr>
      </w:pPr>
      <w:r>
        <w:rPr>
          <w:sz w:val="28"/>
          <w:szCs w:val="28"/>
        </w:rPr>
        <w:t>PRA</w:t>
      </w:r>
      <w:r w:rsidRPr="00066D17">
        <w:rPr>
          <w:b/>
          <w:sz w:val="28"/>
          <w:szCs w:val="28"/>
        </w:rPr>
        <w:t>V</w:t>
      </w:r>
      <w:r>
        <w:rPr>
          <w:sz w:val="28"/>
          <w:szCs w:val="28"/>
        </w:rPr>
        <w:t>IDELNĚ CVIČIT</w:t>
      </w:r>
    </w:p>
    <w:p w:rsidR="00066D17" w:rsidRDefault="00066D17" w:rsidP="00476E4D">
      <w:pPr>
        <w:spacing w:line="276" w:lineRule="auto"/>
        <w:ind w:left="2268"/>
        <w:rPr>
          <w:sz w:val="28"/>
          <w:szCs w:val="28"/>
        </w:rPr>
      </w:pPr>
      <w:r>
        <w:rPr>
          <w:sz w:val="28"/>
          <w:szCs w:val="28"/>
        </w:rPr>
        <w:t>MÍ</w:t>
      </w:r>
      <w:r w:rsidRPr="00476E4D">
        <w:rPr>
          <w:b/>
          <w:sz w:val="28"/>
          <w:szCs w:val="28"/>
        </w:rPr>
        <w:t>T</w:t>
      </w:r>
      <w:r>
        <w:rPr>
          <w:sz w:val="28"/>
          <w:szCs w:val="28"/>
        </w:rPr>
        <w:t xml:space="preserve"> NAD</w:t>
      </w:r>
      <w:r w:rsidRPr="00476E4D">
        <w:rPr>
          <w:b/>
          <w:sz w:val="28"/>
          <w:szCs w:val="28"/>
        </w:rPr>
        <w:t>VÁ</w:t>
      </w:r>
      <w:r>
        <w:rPr>
          <w:sz w:val="28"/>
          <w:szCs w:val="28"/>
        </w:rPr>
        <w:t>HU</w:t>
      </w:r>
    </w:p>
    <w:p w:rsidR="00A243E6" w:rsidRDefault="00A243E6" w:rsidP="00476E4D">
      <w:pPr>
        <w:ind w:left="2268"/>
        <w:rPr>
          <w:sz w:val="28"/>
          <w:szCs w:val="28"/>
        </w:rPr>
      </w:pPr>
      <w:r>
        <w:rPr>
          <w:sz w:val="28"/>
          <w:szCs w:val="28"/>
        </w:rPr>
        <w:t>PRAVIDELN</w:t>
      </w:r>
      <w:r w:rsidRPr="00476E4D">
        <w:rPr>
          <w:b/>
          <w:sz w:val="28"/>
          <w:szCs w:val="28"/>
        </w:rPr>
        <w:t>É</w:t>
      </w:r>
      <w:r>
        <w:rPr>
          <w:sz w:val="28"/>
          <w:szCs w:val="28"/>
        </w:rPr>
        <w:t xml:space="preserve"> </w:t>
      </w:r>
      <w:r w:rsidRPr="00476E4D">
        <w:rPr>
          <w:b/>
          <w:sz w:val="28"/>
          <w:szCs w:val="28"/>
        </w:rPr>
        <w:t>ZDRAV</w:t>
      </w:r>
      <w:r>
        <w:rPr>
          <w:sz w:val="28"/>
          <w:szCs w:val="28"/>
        </w:rPr>
        <w:t>OTNÍ</w:t>
      </w:r>
      <w:r w:rsidR="00066D17">
        <w:rPr>
          <w:sz w:val="28"/>
          <w:szCs w:val="28"/>
        </w:rPr>
        <w:t xml:space="preserve"> PROHL</w:t>
      </w:r>
      <w:r w:rsidR="00066D17" w:rsidRPr="00476E4D">
        <w:rPr>
          <w:b/>
          <w:sz w:val="28"/>
          <w:szCs w:val="28"/>
        </w:rPr>
        <w:t>Í</w:t>
      </w:r>
      <w:r w:rsidR="00066D17">
        <w:rPr>
          <w:sz w:val="28"/>
          <w:szCs w:val="28"/>
        </w:rPr>
        <w:t>DKY</w:t>
      </w:r>
    </w:p>
    <w:p w:rsidR="00476E4D" w:rsidRDefault="00476E4D" w:rsidP="00476E4D">
      <w:pPr>
        <w:ind w:left="2268"/>
        <w:rPr>
          <w:sz w:val="28"/>
          <w:szCs w:val="28"/>
        </w:rPr>
      </w:pPr>
    </w:p>
    <w:p w:rsidR="00476E4D" w:rsidRDefault="00476E4D" w:rsidP="00476E4D">
      <w:pPr>
        <w:ind w:left="2268" w:hanging="1417"/>
        <w:rPr>
          <w:sz w:val="28"/>
          <w:szCs w:val="28"/>
        </w:rPr>
      </w:pPr>
      <w:r>
        <w:rPr>
          <w:sz w:val="28"/>
          <w:szCs w:val="28"/>
        </w:rPr>
        <w:t>Otázka: ……………………………………………………………</w:t>
      </w:r>
      <w:proofErr w:type="gramStart"/>
      <w:r>
        <w:rPr>
          <w:sz w:val="28"/>
          <w:szCs w:val="28"/>
        </w:rPr>
        <w:t>…..</w:t>
      </w:r>
      <w:proofErr w:type="gramEnd"/>
    </w:p>
    <w:p w:rsidR="00476E4D" w:rsidRDefault="00476E4D" w:rsidP="00476E4D">
      <w:pPr>
        <w:ind w:left="2268" w:hanging="1417"/>
        <w:rPr>
          <w:sz w:val="28"/>
          <w:szCs w:val="28"/>
        </w:rPr>
      </w:pPr>
      <w:r>
        <w:rPr>
          <w:sz w:val="28"/>
          <w:szCs w:val="28"/>
        </w:rPr>
        <w:t>Odpověď:</w:t>
      </w:r>
    </w:p>
    <w:p w:rsidR="00476E4D" w:rsidRDefault="00476E4D" w:rsidP="00476E4D">
      <w:pPr>
        <w:pStyle w:val="Odstavecseseznamem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</w:t>
      </w:r>
    </w:p>
    <w:p w:rsidR="00476E4D" w:rsidRDefault="00476E4D" w:rsidP="00476E4D">
      <w:pPr>
        <w:pStyle w:val="Odstavecseseznamem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476E4D">
        <w:rPr>
          <w:sz w:val="28"/>
          <w:szCs w:val="28"/>
        </w:rPr>
        <w:t>………………………………………………………………………</w:t>
      </w:r>
    </w:p>
    <w:p w:rsidR="00476E4D" w:rsidRDefault="00476E4D" w:rsidP="00476E4D">
      <w:pPr>
        <w:pStyle w:val="Odstavecseseznamem"/>
        <w:numPr>
          <w:ilvl w:val="0"/>
          <w:numId w:val="1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</w:t>
      </w:r>
    </w:p>
    <w:p w:rsidR="00476E4D" w:rsidRPr="00476E4D" w:rsidRDefault="00476E4D" w:rsidP="00476E4D">
      <w:pPr>
        <w:spacing w:line="360" w:lineRule="auto"/>
        <w:ind w:left="1211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</w:t>
      </w:r>
    </w:p>
    <w:sectPr w:rsidR="00476E4D" w:rsidRPr="00476E4D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6FF" w:rsidRDefault="004E56FF" w:rsidP="00CA6778">
      <w:pPr>
        <w:spacing w:before="0" w:after="0"/>
      </w:pPr>
      <w:r>
        <w:separator/>
      </w:r>
    </w:p>
  </w:endnote>
  <w:endnote w:type="continuationSeparator" w:id="0">
    <w:p w:rsidR="004E56FF" w:rsidRDefault="004E56F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6FF" w:rsidRDefault="004E56FF" w:rsidP="00CA6778">
      <w:pPr>
        <w:spacing w:before="0" w:after="0"/>
      </w:pPr>
      <w:r>
        <w:separator/>
      </w:r>
    </w:p>
  </w:footnote>
  <w:footnote w:type="continuationSeparator" w:id="0">
    <w:p w:rsidR="004E56FF" w:rsidRDefault="004E56F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4158"/>
    <w:multiLevelType w:val="hybridMultilevel"/>
    <w:tmpl w:val="C5864066"/>
    <w:lvl w:ilvl="0" w:tplc="5ED69C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EF876D8"/>
    <w:multiLevelType w:val="hybridMultilevel"/>
    <w:tmpl w:val="6FE4F8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31716C32"/>
    <w:multiLevelType w:val="hybridMultilevel"/>
    <w:tmpl w:val="C7F0E330"/>
    <w:lvl w:ilvl="0" w:tplc="E5E4F78E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5E130DC"/>
    <w:multiLevelType w:val="hybridMultilevel"/>
    <w:tmpl w:val="2522D6C6"/>
    <w:lvl w:ilvl="0" w:tplc="04050019">
      <w:start w:val="1"/>
      <w:numFmt w:val="lowerLetter"/>
      <w:lvlText w:val="%1."/>
      <w:lvlJc w:val="left"/>
      <w:pPr>
        <w:ind w:left="1431" w:hanging="360"/>
      </w:pPr>
    </w:lvl>
    <w:lvl w:ilvl="1" w:tplc="04050019" w:tentative="1">
      <w:start w:val="1"/>
      <w:numFmt w:val="lowerLetter"/>
      <w:lvlText w:val="%2."/>
      <w:lvlJc w:val="left"/>
      <w:pPr>
        <w:ind w:left="2151" w:hanging="360"/>
      </w:pPr>
    </w:lvl>
    <w:lvl w:ilvl="2" w:tplc="0405001B" w:tentative="1">
      <w:start w:val="1"/>
      <w:numFmt w:val="lowerRoman"/>
      <w:lvlText w:val="%3."/>
      <w:lvlJc w:val="right"/>
      <w:pPr>
        <w:ind w:left="2871" w:hanging="180"/>
      </w:pPr>
    </w:lvl>
    <w:lvl w:ilvl="3" w:tplc="0405000F" w:tentative="1">
      <w:start w:val="1"/>
      <w:numFmt w:val="decimal"/>
      <w:lvlText w:val="%4."/>
      <w:lvlJc w:val="left"/>
      <w:pPr>
        <w:ind w:left="3591" w:hanging="360"/>
      </w:pPr>
    </w:lvl>
    <w:lvl w:ilvl="4" w:tplc="04050019" w:tentative="1">
      <w:start w:val="1"/>
      <w:numFmt w:val="lowerLetter"/>
      <w:lvlText w:val="%5."/>
      <w:lvlJc w:val="left"/>
      <w:pPr>
        <w:ind w:left="4311" w:hanging="360"/>
      </w:pPr>
    </w:lvl>
    <w:lvl w:ilvl="5" w:tplc="0405001B" w:tentative="1">
      <w:start w:val="1"/>
      <w:numFmt w:val="lowerRoman"/>
      <w:lvlText w:val="%6."/>
      <w:lvlJc w:val="right"/>
      <w:pPr>
        <w:ind w:left="5031" w:hanging="180"/>
      </w:pPr>
    </w:lvl>
    <w:lvl w:ilvl="6" w:tplc="0405000F" w:tentative="1">
      <w:start w:val="1"/>
      <w:numFmt w:val="decimal"/>
      <w:lvlText w:val="%7."/>
      <w:lvlJc w:val="left"/>
      <w:pPr>
        <w:ind w:left="5751" w:hanging="360"/>
      </w:pPr>
    </w:lvl>
    <w:lvl w:ilvl="7" w:tplc="04050019" w:tentative="1">
      <w:start w:val="1"/>
      <w:numFmt w:val="lowerLetter"/>
      <w:lvlText w:val="%8."/>
      <w:lvlJc w:val="left"/>
      <w:pPr>
        <w:ind w:left="6471" w:hanging="360"/>
      </w:pPr>
    </w:lvl>
    <w:lvl w:ilvl="8" w:tplc="040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5">
    <w:nsid w:val="3E9A4822"/>
    <w:multiLevelType w:val="hybridMultilevel"/>
    <w:tmpl w:val="20FEF59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06D2EF3"/>
    <w:multiLevelType w:val="hybridMultilevel"/>
    <w:tmpl w:val="B4FC9FDE"/>
    <w:lvl w:ilvl="0" w:tplc="0405000F">
      <w:start w:val="1"/>
      <w:numFmt w:val="decimal"/>
      <w:lvlText w:val="%1."/>
      <w:lvlJc w:val="left"/>
      <w:pPr>
        <w:ind w:left="2141" w:hanging="360"/>
      </w:pPr>
    </w:lvl>
    <w:lvl w:ilvl="1" w:tplc="04050019" w:tentative="1">
      <w:start w:val="1"/>
      <w:numFmt w:val="lowerLetter"/>
      <w:lvlText w:val="%2."/>
      <w:lvlJc w:val="left"/>
      <w:pPr>
        <w:ind w:left="2861" w:hanging="360"/>
      </w:pPr>
    </w:lvl>
    <w:lvl w:ilvl="2" w:tplc="0405001B" w:tentative="1">
      <w:start w:val="1"/>
      <w:numFmt w:val="lowerRoman"/>
      <w:lvlText w:val="%3."/>
      <w:lvlJc w:val="right"/>
      <w:pPr>
        <w:ind w:left="3581" w:hanging="180"/>
      </w:pPr>
    </w:lvl>
    <w:lvl w:ilvl="3" w:tplc="0405000F" w:tentative="1">
      <w:start w:val="1"/>
      <w:numFmt w:val="decimal"/>
      <w:lvlText w:val="%4."/>
      <w:lvlJc w:val="left"/>
      <w:pPr>
        <w:ind w:left="4301" w:hanging="360"/>
      </w:pPr>
    </w:lvl>
    <w:lvl w:ilvl="4" w:tplc="04050019" w:tentative="1">
      <w:start w:val="1"/>
      <w:numFmt w:val="lowerLetter"/>
      <w:lvlText w:val="%5."/>
      <w:lvlJc w:val="left"/>
      <w:pPr>
        <w:ind w:left="5021" w:hanging="360"/>
      </w:pPr>
    </w:lvl>
    <w:lvl w:ilvl="5" w:tplc="0405001B" w:tentative="1">
      <w:start w:val="1"/>
      <w:numFmt w:val="lowerRoman"/>
      <w:lvlText w:val="%6."/>
      <w:lvlJc w:val="right"/>
      <w:pPr>
        <w:ind w:left="5741" w:hanging="180"/>
      </w:pPr>
    </w:lvl>
    <w:lvl w:ilvl="6" w:tplc="0405000F" w:tentative="1">
      <w:start w:val="1"/>
      <w:numFmt w:val="decimal"/>
      <w:lvlText w:val="%7."/>
      <w:lvlJc w:val="left"/>
      <w:pPr>
        <w:ind w:left="6461" w:hanging="360"/>
      </w:pPr>
    </w:lvl>
    <w:lvl w:ilvl="7" w:tplc="04050019" w:tentative="1">
      <w:start w:val="1"/>
      <w:numFmt w:val="lowerLetter"/>
      <w:lvlText w:val="%8."/>
      <w:lvlJc w:val="left"/>
      <w:pPr>
        <w:ind w:left="7181" w:hanging="360"/>
      </w:pPr>
    </w:lvl>
    <w:lvl w:ilvl="8" w:tplc="0405001B" w:tentative="1">
      <w:start w:val="1"/>
      <w:numFmt w:val="lowerRoman"/>
      <w:lvlText w:val="%9."/>
      <w:lvlJc w:val="right"/>
      <w:pPr>
        <w:ind w:left="7901" w:hanging="180"/>
      </w:pPr>
    </w:lvl>
  </w:abstractNum>
  <w:abstractNum w:abstractNumId="7">
    <w:nsid w:val="53051FBB"/>
    <w:multiLevelType w:val="hybridMultilevel"/>
    <w:tmpl w:val="71A2EA2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2F35031"/>
    <w:multiLevelType w:val="hybridMultilevel"/>
    <w:tmpl w:val="79D8BB6A"/>
    <w:lvl w:ilvl="0" w:tplc="0405000F">
      <w:start w:val="1"/>
      <w:numFmt w:val="decimal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4BD6C5F"/>
    <w:multiLevelType w:val="hybridMultilevel"/>
    <w:tmpl w:val="99445A18"/>
    <w:lvl w:ilvl="0" w:tplc="A4920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3"/>
  </w:num>
  <w:num w:numId="7">
    <w:abstractNumId w:val="6"/>
  </w:num>
  <w:num w:numId="8">
    <w:abstractNumId w:val="8"/>
  </w:num>
  <w:num w:numId="9">
    <w:abstractNumId w:val="5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2019E"/>
    <w:rsid w:val="000418BA"/>
    <w:rsid w:val="00066D17"/>
    <w:rsid w:val="00084AD2"/>
    <w:rsid w:val="00092199"/>
    <w:rsid w:val="00092561"/>
    <w:rsid w:val="000A77FC"/>
    <w:rsid w:val="000B29B4"/>
    <w:rsid w:val="000C741C"/>
    <w:rsid w:val="000D1BAB"/>
    <w:rsid w:val="000E6B24"/>
    <w:rsid w:val="00107750"/>
    <w:rsid w:val="0015164B"/>
    <w:rsid w:val="0017080B"/>
    <w:rsid w:val="00176CF4"/>
    <w:rsid w:val="00182CD5"/>
    <w:rsid w:val="001E561C"/>
    <w:rsid w:val="0021002C"/>
    <w:rsid w:val="00225527"/>
    <w:rsid w:val="00235DCF"/>
    <w:rsid w:val="00247D1D"/>
    <w:rsid w:val="00252D2D"/>
    <w:rsid w:val="00281EB3"/>
    <w:rsid w:val="002F294B"/>
    <w:rsid w:val="002F409D"/>
    <w:rsid w:val="00307C7E"/>
    <w:rsid w:val="0032603F"/>
    <w:rsid w:val="003563EF"/>
    <w:rsid w:val="00375125"/>
    <w:rsid w:val="00381F7C"/>
    <w:rsid w:val="003A619D"/>
    <w:rsid w:val="003C040B"/>
    <w:rsid w:val="003D1199"/>
    <w:rsid w:val="003D1D48"/>
    <w:rsid w:val="003F0FD1"/>
    <w:rsid w:val="00412812"/>
    <w:rsid w:val="00441154"/>
    <w:rsid w:val="004513CC"/>
    <w:rsid w:val="00476E4D"/>
    <w:rsid w:val="004A02E8"/>
    <w:rsid w:val="004B0AD8"/>
    <w:rsid w:val="004B5F88"/>
    <w:rsid w:val="004C3891"/>
    <w:rsid w:val="004E19F5"/>
    <w:rsid w:val="004E56FF"/>
    <w:rsid w:val="005107BC"/>
    <w:rsid w:val="00517C95"/>
    <w:rsid w:val="005B15A1"/>
    <w:rsid w:val="005D4579"/>
    <w:rsid w:val="006347FB"/>
    <w:rsid w:val="00636AD8"/>
    <w:rsid w:val="006515B1"/>
    <w:rsid w:val="006516F6"/>
    <w:rsid w:val="00666590"/>
    <w:rsid w:val="00667A00"/>
    <w:rsid w:val="006768AD"/>
    <w:rsid w:val="00684206"/>
    <w:rsid w:val="006F5946"/>
    <w:rsid w:val="006F6C10"/>
    <w:rsid w:val="007011D6"/>
    <w:rsid w:val="007269D6"/>
    <w:rsid w:val="00737F84"/>
    <w:rsid w:val="00764411"/>
    <w:rsid w:val="007646C0"/>
    <w:rsid w:val="007E074D"/>
    <w:rsid w:val="007F234C"/>
    <w:rsid w:val="008561EF"/>
    <w:rsid w:val="00877D0E"/>
    <w:rsid w:val="008A5715"/>
    <w:rsid w:val="008F3B95"/>
    <w:rsid w:val="009343F6"/>
    <w:rsid w:val="00947E9C"/>
    <w:rsid w:val="009711A6"/>
    <w:rsid w:val="00985462"/>
    <w:rsid w:val="009948E1"/>
    <w:rsid w:val="009A2398"/>
    <w:rsid w:val="009C77DA"/>
    <w:rsid w:val="00A1137B"/>
    <w:rsid w:val="00A243E6"/>
    <w:rsid w:val="00A4177B"/>
    <w:rsid w:val="00A472DC"/>
    <w:rsid w:val="00AB2EF9"/>
    <w:rsid w:val="00AC7DD3"/>
    <w:rsid w:val="00AC7F45"/>
    <w:rsid w:val="00B05A6F"/>
    <w:rsid w:val="00B076A1"/>
    <w:rsid w:val="00B3666F"/>
    <w:rsid w:val="00B70998"/>
    <w:rsid w:val="00B7482F"/>
    <w:rsid w:val="00B75396"/>
    <w:rsid w:val="00BA1C25"/>
    <w:rsid w:val="00BB10D4"/>
    <w:rsid w:val="00BB407C"/>
    <w:rsid w:val="00BC7D7C"/>
    <w:rsid w:val="00BD446E"/>
    <w:rsid w:val="00BF5ADC"/>
    <w:rsid w:val="00C0101E"/>
    <w:rsid w:val="00C87ED7"/>
    <w:rsid w:val="00C97462"/>
    <w:rsid w:val="00CA2A98"/>
    <w:rsid w:val="00CA55E1"/>
    <w:rsid w:val="00CA5CAB"/>
    <w:rsid w:val="00CA6778"/>
    <w:rsid w:val="00CA68AF"/>
    <w:rsid w:val="00CC7ADA"/>
    <w:rsid w:val="00D079D7"/>
    <w:rsid w:val="00D11EFF"/>
    <w:rsid w:val="00D36991"/>
    <w:rsid w:val="00D512B1"/>
    <w:rsid w:val="00D61234"/>
    <w:rsid w:val="00D775FA"/>
    <w:rsid w:val="00D90D22"/>
    <w:rsid w:val="00DC1FB2"/>
    <w:rsid w:val="00DF3B15"/>
    <w:rsid w:val="00DF4DF0"/>
    <w:rsid w:val="00E0536D"/>
    <w:rsid w:val="00E2685D"/>
    <w:rsid w:val="00E26955"/>
    <w:rsid w:val="00E371A5"/>
    <w:rsid w:val="00E47C2B"/>
    <w:rsid w:val="00E931B8"/>
    <w:rsid w:val="00E95C0D"/>
    <w:rsid w:val="00EC3270"/>
    <w:rsid w:val="00F03ED9"/>
    <w:rsid w:val="00F07E1E"/>
    <w:rsid w:val="00F23263"/>
    <w:rsid w:val="00F36203"/>
    <w:rsid w:val="00F4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DC1FB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002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00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DC1FB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002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00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6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9EB7D-6695-4306-885C-DC80970CE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803</TotalTime>
  <Pages>3</Pages>
  <Words>164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18</cp:revision>
  <cp:lastPrinted>2013-10-04T08:24:00Z</cp:lastPrinted>
  <dcterms:created xsi:type="dcterms:W3CDTF">2013-10-03T17:45:00Z</dcterms:created>
  <dcterms:modified xsi:type="dcterms:W3CDTF">2013-12-01T22:16:00Z</dcterms:modified>
</cp:coreProperties>
</file>