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1D7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Pravidla psaní elektronických dokumentů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C23E53" w:rsidRDefault="005D457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E4482">
        <w:rPr>
          <w:noProof/>
          <w:lang w:eastAsia="cs-CZ"/>
        </w:rPr>
        <w:lastRenderedPageBreak/>
        <w:drawing>
          <wp:inline distT="0" distB="0" distL="0" distR="0" wp14:anchorId="7BAF4081" wp14:editId="4C98C5FC">
            <wp:extent cx="5972810" cy="1520190"/>
            <wp:effectExtent l="0" t="0" r="8890" b="381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AD81B62" wp14:editId="1254D483">
            <wp:extent cx="5972810" cy="2417445"/>
            <wp:effectExtent l="0" t="0" r="8890" b="190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5D9CDD8" wp14:editId="703C1702">
            <wp:extent cx="5972810" cy="2677160"/>
            <wp:effectExtent l="0" t="0" r="8890" b="889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7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B04" w:rsidRDefault="00883B04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color w:val="024595"/>
          <w:sz w:val="20"/>
          <w:szCs w:val="20"/>
        </w:rPr>
        <w:br w:type="page"/>
      </w:r>
    </w:p>
    <w:p w:rsidR="00AD6A0A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46B5F11" wp14:editId="01E86DF1">
            <wp:extent cx="5972810" cy="1512570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F8E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8C37538" wp14:editId="2F71D08E">
            <wp:extent cx="5972810" cy="583565"/>
            <wp:effectExtent l="0" t="0" r="8890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8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E0B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426F7D7" wp14:editId="41D682AF">
            <wp:extent cx="5972810" cy="727075"/>
            <wp:effectExtent l="0" t="0" r="889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C7D96A4" wp14:editId="18BC9CFE">
            <wp:extent cx="5972810" cy="761365"/>
            <wp:effectExtent l="0" t="0" r="8890" b="63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6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2E4482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0436B4C" wp14:editId="585B39CD">
            <wp:extent cx="5972810" cy="1113790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431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AE" w:rsidRDefault="00C434AE" w:rsidP="00CA6778">
      <w:pPr>
        <w:spacing w:before="0" w:after="0"/>
      </w:pPr>
      <w:r>
        <w:separator/>
      </w:r>
    </w:p>
  </w:endnote>
  <w:endnote w:type="continuationSeparator" w:id="0">
    <w:p w:rsidR="00C434AE" w:rsidRDefault="00C434A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>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AE" w:rsidRDefault="00C434AE" w:rsidP="00CA6778">
      <w:pPr>
        <w:spacing w:before="0" w:after="0"/>
      </w:pPr>
      <w:r>
        <w:separator/>
      </w:r>
    </w:p>
  </w:footnote>
  <w:footnote w:type="continuationSeparator" w:id="0">
    <w:p w:rsidR="00C434AE" w:rsidRDefault="00C434AE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2E4482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4B1D73"/>
    <w:rsid w:val="00520529"/>
    <w:rsid w:val="005D4579"/>
    <w:rsid w:val="005E4D20"/>
    <w:rsid w:val="0060628F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04316"/>
    <w:rsid w:val="00716E23"/>
    <w:rsid w:val="0072333D"/>
    <w:rsid w:val="007269D6"/>
    <w:rsid w:val="00792A71"/>
    <w:rsid w:val="007B2292"/>
    <w:rsid w:val="00824075"/>
    <w:rsid w:val="00883B04"/>
    <w:rsid w:val="008A0158"/>
    <w:rsid w:val="008F1323"/>
    <w:rsid w:val="008F6936"/>
    <w:rsid w:val="00931A79"/>
    <w:rsid w:val="00943ADF"/>
    <w:rsid w:val="00947A96"/>
    <w:rsid w:val="00947E9C"/>
    <w:rsid w:val="00961331"/>
    <w:rsid w:val="0096432E"/>
    <w:rsid w:val="009A1192"/>
    <w:rsid w:val="009A5B20"/>
    <w:rsid w:val="009C77DA"/>
    <w:rsid w:val="009D0617"/>
    <w:rsid w:val="009D38BE"/>
    <w:rsid w:val="009E0F4B"/>
    <w:rsid w:val="00A00703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434AE"/>
    <w:rsid w:val="00CA175C"/>
    <w:rsid w:val="00CA6778"/>
    <w:rsid w:val="00CA68AF"/>
    <w:rsid w:val="00CC6E0B"/>
    <w:rsid w:val="00D65E18"/>
    <w:rsid w:val="00D879C2"/>
    <w:rsid w:val="00DA5BFB"/>
    <w:rsid w:val="00DD1F8E"/>
    <w:rsid w:val="00DF66BF"/>
    <w:rsid w:val="00E0553F"/>
    <w:rsid w:val="00E069E7"/>
    <w:rsid w:val="00E11CFC"/>
    <w:rsid w:val="00E2149E"/>
    <w:rsid w:val="00E40281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2</cp:revision>
  <dcterms:created xsi:type="dcterms:W3CDTF">2014-05-25T10:19:00Z</dcterms:created>
  <dcterms:modified xsi:type="dcterms:W3CDTF">2014-05-25T10:19:00Z</dcterms:modified>
</cp:coreProperties>
</file>