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bookmarkStart w:id="0" w:name="_GoBack"/>
      <w:bookmarkEnd w:id="0"/>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B626C6">
        <w:rPr>
          <w:rFonts w:ascii="Comic Sans MS" w:hAnsi="Comic Sans MS" w:cs="Comic Sans MS"/>
          <w:b/>
          <w:bCs/>
          <w:noProof/>
          <w:color w:val="024595"/>
          <w:sz w:val="54"/>
          <w:szCs w:val="54"/>
          <w:lang w:eastAsia="cs-CZ"/>
        </w:rPr>
        <w:t>K</w:t>
      </w:r>
      <w:r w:rsidR="003D21F6">
        <w:rPr>
          <w:rFonts w:ascii="Comic Sans MS" w:hAnsi="Comic Sans MS" w:cs="Comic Sans MS"/>
          <w:b/>
          <w:bCs/>
          <w:noProof/>
          <w:color w:val="024595"/>
          <w:sz w:val="54"/>
          <w:szCs w:val="54"/>
          <w:lang w:eastAsia="cs-CZ"/>
        </w:rPr>
        <w:t>arta Domů</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4B775D" w:rsidRPr="00472B5D" w:rsidRDefault="004B775D" w:rsidP="005F74CB">
      <w:pPr>
        <w:spacing w:before="0" w:line="276" w:lineRule="auto"/>
        <w:rPr>
          <w:rFonts w:ascii="Comic Sans MS" w:hAnsi="Comic Sans MS" w:cs="Comic Sans MS"/>
          <w:b/>
          <w:bCs/>
          <w:sz w:val="20"/>
        </w:rPr>
      </w:pPr>
      <w:r w:rsidRPr="00472B5D">
        <w:rPr>
          <w:rFonts w:ascii="Comic Sans MS" w:hAnsi="Comic Sans MS" w:cs="Comic Sans MS"/>
          <w:b/>
          <w:bCs/>
          <w:sz w:val="20"/>
        </w:rPr>
        <w:lastRenderedPageBreak/>
        <w:t>Zadání:</w:t>
      </w:r>
    </w:p>
    <w:p w:rsidR="003D21F6" w:rsidRDefault="003D21F6"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Otevřete nový dokument MS Office Word a vytvořte článek o secesi podle předlohy, kterou najdete na dalších dvou stranách tohoto dokumentu. Texty odstavců si můžete překopírovat </w:t>
      </w:r>
      <w:r w:rsidR="00ED7468">
        <w:rPr>
          <w:rFonts w:ascii="Comic Sans MS" w:hAnsi="Comic Sans MS" w:cs="Comic Sans MS"/>
          <w:bCs/>
          <w:sz w:val="20"/>
        </w:rPr>
        <w:br/>
      </w:r>
      <w:r>
        <w:rPr>
          <w:rFonts w:ascii="Comic Sans MS" w:hAnsi="Comic Sans MS" w:cs="Comic Sans MS"/>
          <w:bCs/>
          <w:sz w:val="20"/>
        </w:rPr>
        <w:t>ze souboru ICT_WORD-karta-domu</w:t>
      </w:r>
      <w:r w:rsidR="00812152">
        <w:rPr>
          <w:rFonts w:ascii="Comic Sans MS" w:hAnsi="Comic Sans MS" w:cs="Comic Sans MS"/>
          <w:bCs/>
          <w:sz w:val="20"/>
        </w:rPr>
        <w:t>_text_</w:t>
      </w:r>
      <w:proofErr w:type="spellStart"/>
      <w:r w:rsidR="00812152">
        <w:rPr>
          <w:rFonts w:ascii="Comic Sans MS" w:hAnsi="Comic Sans MS" w:cs="Comic Sans MS"/>
          <w:bCs/>
          <w:sz w:val="20"/>
        </w:rPr>
        <w:t>Hy.docx</w:t>
      </w:r>
      <w:proofErr w:type="spellEnd"/>
      <w:r w:rsidR="00812152">
        <w:rPr>
          <w:rFonts w:ascii="Comic Sans MS" w:hAnsi="Comic Sans MS" w:cs="Comic Sans MS"/>
          <w:bCs/>
          <w:sz w:val="20"/>
        </w:rPr>
        <w:t>.</w:t>
      </w:r>
    </w:p>
    <w:p w:rsidR="00812152" w:rsidRDefault="00812152"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Nadpis naformátujte fontem </w:t>
      </w:r>
      <w:proofErr w:type="spellStart"/>
      <w:r>
        <w:rPr>
          <w:rFonts w:ascii="Comic Sans MS" w:hAnsi="Comic Sans MS" w:cs="Comic Sans MS"/>
          <w:bCs/>
          <w:sz w:val="20"/>
        </w:rPr>
        <w:t>Harrington</w:t>
      </w:r>
      <w:proofErr w:type="spellEnd"/>
      <w:r w:rsidR="0094195A">
        <w:rPr>
          <w:rFonts w:ascii="Comic Sans MS" w:hAnsi="Comic Sans MS" w:cs="Comic Sans MS"/>
          <w:bCs/>
          <w:sz w:val="20"/>
        </w:rPr>
        <w:t>, velikost 36, stínování oranžová (velmi světlá), barva písma červená, ohraničení odstavce oranžové, mezera za odstavcem 10 b.</w:t>
      </w:r>
    </w:p>
    <w:p w:rsidR="00812152" w:rsidRDefault="0094195A"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Pro nadpisy nadefinujte styl:</w:t>
      </w:r>
    </w:p>
    <w:p w:rsidR="0094195A" w:rsidRDefault="0094195A" w:rsidP="00492298">
      <w:pPr>
        <w:pStyle w:val="Odstavecseseznamem"/>
        <w:numPr>
          <w:ilvl w:val="1"/>
          <w:numId w:val="1"/>
        </w:numPr>
        <w:spacing w:before="0" w:after="200" w:line="276" w:lineRule="auto"/>
        <w:rPr>
          <w:rFonts w:ascii="Comic Sans MS" w:hAnsi="Comic Sans MS" w:cs="Comic Sans MS"/>
          <w:bCs/>
          <w:sz w:val="20"/>
        </w:rPr>
      </w:pPr>
      <w:proofErr w:type="spellStart"/>
      <w:r>
        <w:rPr>
          <w:rFonts w:ascii="Comic Sans MS" w:hAnsi="Comic Sans MS" w:cs="Comic Sans MS"/>
          <w:bCs/>
          <w:sz w:val="20"/>
        </w:rPr>
        <w:t>Muj</w:t>
      </w:r>
      <w:proofErr w:type="spellEnd"/>
      <w:r>
        <w:rPr>
          <w:rFonts w:ascii="Comic Sans MS" w:hAnsi="Comic Sans MS" w:cs="Comic Sans MS"/>
          <w:bCs/>
          <w:sz w:val="20"/>
        </w:rPr>
        <w:t xml:space="preserve">_nadpis: </w:t>
      </w:r>
      <w:r w:rsidR="003C6345">
        <w:rPr>
          <w:rFonts w:ascii="Comic Sans MS" w:hAnsi="Comic Sans MS" w:cs="Comic Sans MS"/>
          <w:bCs/>
          <w:sz w:val="20"/>
        </w:rPr>
        <w:t xml:space="preserve">font Monotype </w:t>
      </w:r>
      <w:proofErr w:type="spellStart"/>
      <w:r w:rsidR="003C6345">
        <w:rPr>
          <w:rFonts w:ascii="Comic Sans MS" w:hAnsi="Comic Sans MS" w:cs="Comic Sans MS"/>
          <w:bCs/>
          <w:sz w:val="20"/>
        </w:rPr>
        <w:t>Corsiva</w:t>
      </w:r>
      <w:proofErr w:type="spellEnd"/>
      <w:r w:rsidR="003C6345">
        <w:rPr>
          <w:rFonts w:ascii="Comic Sans MS" w:hAnsi="Comic Sans MS" w:cs="Comic Sans MS"/>
          <w:bCs/>
          <w:sz w:val="20"/>
        </w:rPr>
        <w:t xml:space="preserve">, velikost 16, číslování, dolní ohraničení, mezera </w:t>
      </w:r>
      <w:r w:rsidR="00ED7468">
        <w:rPr>
          <w:rFonts w:ascii="Comic Sans MS" w:hAnsi="Comic Sans MS" w:cs="Comic Sans MS"/>
          <w:bCs/>
          <w:sz w:val="20"/>
        </w:rPr>
        <w:br/>
      </w:r>
      <w:r w:rsidR="003C6345">
        <w:rPr>
          <w:rFonts w:ascii="Comic Sans MS" w:hAnsi="Comic Sans MS" w:cs="Comic Sans MS"/>
          <w:bCs/>
          <w:sz w:val="20"/>
        </w:rPr>
        <w:t>před i za odstavcem 18 b., tučně</w:t>
      </w:r>
    </w:p>
    <w:p w:rsidR="003C6345" w:rsidRDefault="003C6345"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Běžný text kapitol naformátujte fontem Garamond, velikost 12 b., zarovnání do bloku, </w:t>
      </w:r>
      <w:r>
        <w:rPr>
          <w:rFonts w:ascii="Comic Sans MS" w:hAnsi="Comic Sans MS" w:cs="Comic Sans MS"/>
          <w:bCs/>
          <w:sz w:val="20"/>
        </w:rPr>
        <w:br/>
        <w:t>řádkování 1,5; mezera za odstavcem 6 b.</w:t>
      </w:r>
    </w:p>
    <w:p w:rsidR="00133D55" w:rsidRDefault="00133D55"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V druhé kapitole vytvořte odrážkový seznam.</w:t>
      </w:r>
    </w:p>
    <w:p w:rsidR="00133D55" w:rsidRDefault="00133D55"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V kapitole čtvrté vytvořte podle předlohy víceúrovňový seznam.</w:t>
      </w:r>
    </w:p>
    <w:p w:rsidR="00133D55" w:rsidRDefault="00133D55" w:rsidP="00492298">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Pro zvýrazněné (důležité) části odstavců nadefinujte styl:</w:t>
      </w:r>
    </w:p>
    <w:p w:rsidR="00133D55" w:rsidRPr="00133D55" w:rsidRDefault="00133D55" w:rsidP="00492298">
      <w:pPr>
        <w:pStyle w:val="Odstavecseseznamem"/>
        <w:numPr>
          <w:ilvl w:val="1"/>
          <w:numId w:val="1"/>
        </w:numPr>
        <w:spacing w:before="0" w:after="200" w:line="276" w:lineRule="auto"/>
        <w:rPr>
          <w:rFonts w:ascii="Comic Sans MS" w:hAnsi="Comic Sans MS" w:cs="Comic Sans MS"/>
          <w:bCs/>
          <w:sz w:val="20"/>
        </w:rPr>
      </w:pPr>
      <w:proofErr w:type="spellStart"/>
      <w:r w:rsidRPr="00133D55">
        <w:rPr>
          <w:rFonts w:ascii="Comic Sans MS" w:hAnsi="Comic Sans MS" w:cs="Comic Sans MS"/>
          <w:bCs/>
          <w:sz w:val="20"/>
        </w:rPr>
        <w:t>Muj</w:t>
      </w:r>
      <w:proofErr w:type="spellEnd"/>
      <w:r w:rsidRPr="00133D55">
        <w:rPr>
          <w:rFonts w:ascii="Comic Sans MS" w:hAnsi="Comic Sans MS" w:cs="Comic Sans MS"/>
          <w:bCs/>
          <w:sz w:val="20"/>
        </w:rPr>
        <w:t>_</w:t>
      </w:r>
      <w:proofErr w:type="spellStart"/>
      <w:r w:rsidRPr="00133D55">
        <w:rPr>
          <w:rFonts w:ascii="Comic Sans MS" w:hAnsi="Comic Sans MS" w:cs="Comic Sans MS"/>
          <w:bCs/>
          <w:sz w:val="20"/>
        </w:rPr>
        <w:t>zvyraznene</w:t>
      </w:r>
      <w:proofErr w:type="spellEnd"/>
      <w:r w:rsidRPr="00133D55">
        <w:rPr>
          <w:rFonts w:ascii="Comic Sans MS" w:hAnsi="Comic Sans MS" w:cs="Comic Sans MS"/>
          <w:bCs/>
          <w:sz w:val="20"/>
        </w:rPr>
        <w:t>: font Garamond, velikost 12, tučně, rozšířené mezery mezi písmeny.</w:t>
      </w:r>
    </w:p>
    <w:p w:rsidR="003D21F6" w:rsidRDefault="0059394A" w:rsidP="00492298">
      <w:pPr>
        <w:pStyle w:val="Odstavecseseznamem"/>
        <w:numPr>
          <w:ilvl w:val="0"/>
          <w:numId w:val="1"/>
        </w:numPr>
        <w:spacing w:before="0" w:after="0"/>
        <w:rPr>
          <w:rFonts w:ascii="Comic Sans MS" w:hAnsi="Comic Sans MS"/>
          <w:sz w:val="20"/>
          <w:szCs w:val="40"/>
        </w:rPr>
      </w:pPr>
      <w:r>
        <w:rPr>
          <w:rFonts w:ascii="Comic Sans MS" w:hAnsi="Comic Sans MS"/>
          <w:sz w:val="20"/>
          <w:szCs w:val="40"/>
        </w:rPr>
        <w:t>Dokument uložte pod názvem prijmeni_</w:t>
      </w:r>
      <w:r w:rsidR="00133D55">
        <w:rPr>
          <w:rFonts w:ascii="Comic Sans MS" w:hAnsi="Comic Sans MS"/>
          <w:sz w:val="20"/>
          <w:szCs w:val="40"/>
        </w:rPr>
        <w:t>domu</w:t>
      </w:r>
      <w:r>
        <w:rPr>
          <w:rFonts w:ascii="Comic Sans MS" w:hAnsi="Comic Sans MS"/>
          <w:sz w:val="20"/>
          <w:szCs w:val="40"/>
        </w:rPr>
        <w:t>.docx.</w:t>
      </w:r>
    </w:p>
    <w:p w:rsidR="003D21F6" w:rsidRDefault="003D21F6">
      <w:pPr>
        <w:spacing w:before="0" w:after="200" w:line="276" w:lineRule="auto"/>
        <w:rPr>
          <w:rFonts w:ascii="Comic Sans MS" w:hAnsi="Comic Sans MS"/>
          <w:sz w:val="20"/>
          <w:szCs w:val="40"/>
        </w:rPr>
      </w:pPr>
      <w:r>
        <w:rPr>
          <w:rFonts w:ascii="Comic Sans MS" w:hAnsi="Comic Sans MS"/>
          <w:sz w:val="20"/>
          <w:szCs w:val="40"/>
        </w:rPr>
        <w:br w:type="page"/>
      </w:r>
    </w:p>
    <w:p w:rsidR="003D21F6" w:rsidRDefault="003D21F6" w:rsidP="0094195A">
      <w:pPr>
        <w:pStyle w:val="Mujnazev"/>
        <w:spacing w:line="240" w:lineRule="auto"/>
      </w:pPr>
      <w:r>
        <w:lastRenderedPageBreak/>
        <w:t>Secese</w:t>
      </w:r>
    </w:p>
    <w:p w:rsidR="003D21F6" w:rsidRPr="00476E2F" w:rsidRDefault="003D21F6" w:rsidP="003D21F6">
      <w:pPr>
        <w:pStyle w:val="MjNadpis"/>
        <w:ind w:left="360"/>
      </w:pPr>
      <w:bookmarkStart w:id="1" w:name="_Toc373332450"/>
      <w:r w:rsidRPr="00476E2F">
        <w:t>Úvod</w:t>
      </w:r>
      <w:bookmarkEnd w:id="1"/>
    </w:p>
    <w:p w:rsidR="003D21F6" w:rsidRPr="00702234" w:rsidRDefault="003D21F6" w:rsidP="003D21F6">
      <w:pPr>
        <w:pStyle w:val="Mjtext"/>
      </w:pPr>
      <w:r w:rsidRPr="00702234">
        <w:rPr>
          <w:bCs/>
        </w:rPr>
        <w:t xml:space="preserve">Secesní architektura vznikla </w:t>
      </w:r>
      <w:r w:rsidRPr="00702234">
        <w:t xml:space="preserve">v 80. letech 19. století v Anglii. Slovo secese pochází z latiny, a znamená </w:t>
      </w:r>
      <w:r w:rsidRPr="00702234">
        <w:rPr>
          <w:rStyle w:val="mujzvyrazneneChar"/>
        </w:rPr>
        <w:t>odloučení, odtržení</w:t>
      </w:r>
      <w:r w:rsidRPr="00702234">
        <w:rPr>
          <w:color w:val="4BACC6" w:themeColor="accent5"/>
        </w:rPr>
        <w:t xml:space="preserve"> </w:t>
      </w:r>
      <w:r w:rsidRPr="00702234">
        <w:t xml:space="preserve">od toho, co bylo předtím. Můžeme se často setkat i s jinými názvy – </w:t>
      </w:r>
      <w:proofErr w:type="spellStart"/>
      <w:r w:rsidRPr="00702234">
        <w:t>Jugenstil</w:t>
      </w:r>
      <w:proofErr w:type="spellEnd"/>
      <w:r w:rsidRPr="00702234">
        <w:t xml:space="preserve"> (Německo), </w:t>
      </w:r>
      <w:proofErr w:type="spellStart"/>
      <w:r w:rsidRPr="00702234">
        <w:t>Art</w:t>
      </w:r>
      <w:proofErr w:type="spellEnd"/>
      <w:r w:rsidRPr="00702234">
        <w:t xml:space="preserve"> </w:t>
      </w:r>
      <w:proofErr w:type="spellStart"/>
      <w:r w:rsidRPr="00702234">
        <w:t>Nouveau</w:t>
      </w:r>
      <w:proofErr w:type="spellEnd"/>
      <w:r w:rsidRPr="00702234">
        <w:t xml:space="preserve"> (Francie). Hlavním účelem tohoto směru je protestní hnutí moderních umělců a architektů, a jejich reakce na staré konzervativní projevy historizujících tradic. Snaží se tedy </w:t>
      </w:r>
      <w:r w:rsidRPr="00CE720A">
        <w:rPr>
          <w:rStyle w:val="mujzvyrazneneChar"/>
        </w:rPr>
        <w:t>spojením elegantnosti a umění s účelností a průmyslem</w:t>
      </w:r>
      <w:r w:rsidRPr="00702234">
        <w:t xml:space="preserve">, přinést do stavebnictví nové tvary a materiály (ocel, beton). Těžiště celkové secesní architektury bylo ve výstavbě vil a kulturních budov. Od roku 1914 secesní architektura přestala vznikat a někteří architekti přešli k moderní architektuře. </w:t>
      </w:r>
    </w:p>
    <w:p w:rsidR="003D21F6" w:rsidRPr="00CD1EC4" w:rsidRDefault="003D21F6" w:rsidP="003D21F6">
      <w:pPr>
        <w:pStyle w:val="MjNadpis"/>
        <w:ind w:left="360"/>
      </w:pPr>
      <w:bookmarkStart w:id="2" w:name="_Toc373332451"/>
      <w:r>
        <w:t>Hlavní z</w:t>
      </w:r>
      <w:r w:rsidRPr="00476E2F">
        <w:t>naky secesních staveb</w:t>
      </w:r>
      <w:bookmarkEnd w:id="2"/>
    </w:p>
    <w:p w:rsidR="003D21F6" w:rsidRPr="00702234" w:rsidRDefault="003D21F6" w:rsidP="00492298">
      <w:pPr>
        <w:pStyle w:val="Mjtext"/>
        <w:numPr>
          <w:ilvl w:val="0"/>
          <w:numId w:val="4"/>
        </w:numPr>
      </w:pPr>
      <w:r w:rsidRPr="00702234">
        <w:t>křivka, linie</w:t>
      </w:r>
    </w:p>
    <w:p w:rsidR="003D21F6" w:rsidRPr="00702234" w:rsidRDefault="003D21F6" w:rsidP="00492298">
      <w:pPr>
        <w:pStyle w:val="Mjtext"/>
        <w:numPr>
          <w:ilvl w:val="0"/>
          <w:numId w:val="4"/>
        </w:numPr>
      </w:pPr>
      <w:r w:rsidRPr="00702234">
        <w:t>rostlinný ornament</w:t>
      </w:r>
    </w:p>
    <w:p w:rsidR="003D21F6" w:rsidRPr="00702234" w:rsidRDefault="003D21F6" w:rsidP="00492298">
      <w:pPr>
        <w:pStyle w:val="Mjtext"/>
        <w:numPr>
          <w:ilvl w:val="0"/>
          <w:numId w:val="4"/>
        </w:numPr>
      </w:pPr>
      <w:r w:rsidRPr="00702234">
        <w:t>dekorativnost</w:t>
      </w:r>
    </w:p>
    <w:p w:rsidR="003D21F6" w:rsidRPr="00702234" w:rsidRDefault="003D21F6" w:rsidP="00492298">
      <w:pPr>
        <w:pStyle w:val="Mjtext"/>
        <w:numPr>
          <w:ilvl w:val="0"/>
          <w:numId w:val="4"/>
        </w:numPr>
      </w:pPr>
      <w:r w:rsidRPr="00702234">
        <w:t>prostornost a zdánlivá beztížnost, lehkost</w:t>
      </w:r>
    </w:p>
    <w:p w:rsidR="003D21F6" w:rsidRPr="00702234" w:rsidRDefault="003D21F6" w:rsidP="00492298">
      <w:pPr>
        <w:pStyle w:val="Mjtext"/>
        <w:numPr>
          <w:ilvl w:val="0"/>
          <w:numId w:val="4"/>
        </w:numPr>
      </w:pPr>
      <w:r w:rsidRPr="00702234">
        <w:t>průhlednost</w:t>
      </w:r>
    </w:p>
    <w:p w:rsidR="003D21F6" w:rsidRDefault="003D21F6" w:rsidP="00BB27B7">
      <w:pPr>
        <w:pStyle w:val="MjNadpis"/>
      </w:pPr>
      <w:bookmarkStart w:id="3" w:name="_Toc373332453"/>
      <w:r w:rsidRPr="00BB27B7">
        <w:t>Secesní</w:t>
      </w:r>
      <w:r>
        <w:t xml:space="preserve"> architektura v Čechách</w:t>
      </w:r>
      <w:bookmarkEnd w:id="3"/>
    </w:p>
    <w:p w:rsidR="003D21F6" w:rsidRPr="00702234" w:rsidRDefault="003D21F6" w:rsidP="003D21F6">
      <w:pPr>
        <w:pStyle w:val="Mjtext"/>
      </w:pPr>
      <w:r w:rsidRPr="00702234">
        <w:t xml:space="preserve">Tak jako v jiných zemích, i v Čechách se secesní architektura objevuje na přelomu 19. a 20. století. Ačkoli čeští secesní architekti tvořili stavby novými tvary, barvami, křivkami, často používali oblé rohy, zvlněné konstrukce, beton, železo, nepřibližovali se moderní až abstraktní architektuře tak rychle, jako jinde ve světě (např. </w:t>
      </w:r>
      <w:r w:rsidRPr="00CE720A">
        <w:rPr>
          <w:rStyle w:val="mujzvyrazneneChar"/>
        </w:rPr>
        <w:t xml:space="preserve">Antoni </w:t>
      </w:r>
      <w:proofErr w:type="spellStart"/>
      <w:r w:rsidRPr="00CE720A">
        <w:rPr>
          <w:rStyle w:val="mujzvyrazneneChar"/>
        </w:rPr>
        <w:t>Gaudí</w:t>
      </w:r>
      <w:proofErr w:type="spellEnd"/>
      <w:r w:rsidRPr="00702234">
        <w:t xml:space="preserve">). Jejich tvorba byla často ještě s historizujícími prvky, avšak </w:t>
      </w:r>
      <w:r w:rsidRPr="00702234">
        <w:lastRenderedPageBreak/>
        <w:t xml:space="preserve">vkusná, dominantní, s uměleckým duchem a precisností provedení. V secesní architektuře se dbalo i při průmyslových, obyčejných stavbách na detail, malby, štukatérskou a sochařskou výzdobu. Dodnes jsou z největší části reprezentativní a společenské stavby právě secesní. </w:t>
      </w:r>
    </w:p>
    <w:p w:rsidR="003D21F6" w:rsidRPr="00476E2F" w:rsidRDefault="003D21F6" w:rsidP="00BB27B7">
      <w:pPr>
        <w:pStyle w:val="MjNadpis"/>
      </w:pPr>
      <w:bookmarkStart w:id="4" w:name="_Toc373332452"/>
      <w:r w:rsidRPr="00BB27B7">
        <w:t>Významní</w:t>
      </w:r>
      <w:r w:rsidRPr="00476E2F">
        <w:t xml:space="preserve"> </w:t>
      </w:r>
      <w:r>
        <w:t>čeští představitelé a jejich stavby</w:t>
      </w:r>
      <w:bookmarkEnd w:id="4"/>
    </w:p>
    <w:p w:rsidR="003D21F6" w:rsidRPr="00702234" w:rsidRDefault="003D21F6" w:rsidP="00492298">
      <w:pPr>
        <w:pStyle w:val="Mjtext"/>
        <w:numPr>
          <w:ilvl w:val="0"/>
          <w:numId w:val="3"/>
        </w:numPr>
      </w:pPr>
      <w:r w:rsidRPr="00702234">
        <w:t>Dušan Jurkovič</w:t>
      </w:r>
    </w:p>
    <w:p w:rsidR="003D21F6" w:rsidRPr="00702234" w:rsidRDefault="003D21F6" w:rsidP="00492298">
      <w:pPr>
        <w:pStyle w:val="Mjtext"/>
        <w:numPr>
          <w:ilvl w:val="1"/>
          <w:numId w:val="3"/>
        </w:numPr>
      </w:pPr>
      <w:r w:rsidRPr="00702234">
        <w:t>Stavby na Náchodsku</w:t>
      </w:r>
    </w:p>
    <w:p w:rsidR="003D21F6" w:rsidRPr="00702234" w:rsidRDefault="003D21F6" w:rsidP="00492298">
      <w:pPr>
        <w:pStyle w:val="Mjtext"/>
        <w:numPr>
          <w:ilvl w:val="2"/>
          <w:numId w:val="3"/>
        </w:numPr>
      </w:pPr>
      <w:r w:rsidRPr="00702234">
        <w:rPr>
          <w:noProof/>
        </w:rPr>
        <w:t>Jiráskova chata na Dobrošově</w:t>
      </w:r>
    </w:p>
    <w:p w:rsidR="003D21F6" w:rsidRPr="00702234" w:rsidRDefault="003D21F6" w:rsidP="00492298">
      <w:pPr>
        <w:pStyle w:val="Mjtext"/>
        <w:numPr>
          <w:ilvl w:val="2"/>
          <w:numId w:val="3"/>
        </w:numPr>
      </w:pPr>
      <w:r w:rsidRPr="00702234">
        <w:rPr>
          <w:noProof/>
        </w:rPr>
        <w:t>Výletní restaurace Peklo mezi Novým Městem n. Met. a Náchodem</w:t>
      </w:r>
    </w:p>
    <w:p w:rsidR="003D21F6" w:rsidRPr="00702234" w:rsidRDefault="003D21F6" w:rsidP="00492298">
      <w:pPr>
        <w:pStyle w:val="Mjtext"/>
        <w:numPr>
          <w:ilvl w:val="2"/>
          <w:numId w:val="3"/>
        </w:numPr>
      </w:pPr>
      <w:r w:rsidRPr="00702234">
        <w:rPr>
          <w:noProof/>
        </w:rPr>
        <w:t>Úpravy vnitřních prostor a zahrady zámku v Novém Městě nad Metují</w:t>
      </w:r>
    </w:p>
    <w:p w:rsidR="003D21F6" w:rsidRPr="00702234" w:rsidRDefault="003D21F6" w:rsidP="00492298">
      <w:pPr>
        <w:pStyle w:val="Mjtext"/>
        <w:numPr>
          <w:ilvl w:val="1"/>
          <w:numId w:val="3"/>
        </w:numPr>
      </w:pPr>
      <w:r w:rsidRPr="00702234">
        <w:rPr>
          <w:noProof/>
        </w:rPr>
        <w:t>Libušín a Maměnka na Pustevnách</w:t>
      </w:r>
    </w:p>
    <w:p w:rsidR="003D21F6" w:rsidRPr="00702234" w:rsidRDefault="003D21F6" w:rsidP="00492298">
      <w:pPr>
        <w:pStyle w:val="Mjtext"/>
        <w:numPr>
          <w:ilvl w:val="1"/>
          <w:numId w:val="3"/>
        </w:numPr>
      </w:pPr>
      <w:r w:rsidRPr="00702234">
        <w:rPr>
          <w:noProof/>
        </w:rPr>
        <w:t>Lázeňské budovy a kolonáda v Luhačovicích</w:t>
      </w:r>
    </w:p>
    <w:p w:rsidR="003D21F6" w:rsidRPr="00702234" w:rsidRDefault="003D21F6" w:rsidP="00492298">
      <w:pPr>
        <w:pStyle w:val="Mjtext"/>
        <w:numPr>
          <w:ilvl w:val="0"/>
          <w:numId w:val="3"/>
        </w:numPr>
      </w:pPr>
      <w:r w:rsidRPr="00702234">
        <w:t xml:space="preserve">Antonín </w:t>
      </w:r>
      <w:proofErr w:type="spellStart"/>
      <w:r w:rsidRPr="00702234">
        <w:t>Balšánek</w:t>
      </w:r>
      <w:proofErr w:type="spellEnd"/>
    </w:p>
    <w:p w:rsidR="003D21F6" w:rsidRPr="00702234" w:rsidRDefault="003D21F6" w:rsidP="00492298">
      <w:pPr>
        <w:pStyle w:val="Mjtext"/>
        <w:numPr>
          <w:ilvl w:val="1"/>
          <w:numId w:val="3"/>
        </w:numPr>
      </w:pPr>
      <w:r w:rsidRPr="00702234">
        <w:t>Obecní dům v Praze</w:t>
      </w:r>
    </w:p>
    <w:p w:rsidR="003D21F6" w:rsidRPr="00702234" w:rsidRDefault="003D21F6" w:rsidP="00492298">
      <w:pPr>
        <w:pStyle w:val="Mjtext"/>
        <w:numPr>
          <w:ilvl w:val="0"/>
          <w:numId w:val="3"/>
        </w:numPr>
      </w:pPr>
      <w:r w:rsidRPr="00702234">
        <w:t>Josef Fanta</w:t>
      </w:r>
    </w:p>
    <w:p w:rsidR="003D21F6" w:rsidRPr="00702234" w:rsidRDefault="003D21F6" w:rsidP="00492298">
      <w:pPr>
        <w:pStyle w:val="Mjtext"/>
        <w:numPr>
          <w:ilvl w:val="1"/>
          <w:numId w:val="3"/>
        </w:numPr>
      </w:pPr>
      <w:r w:rsidRPr="00702234">
        <w:t>Průčelí hlavního nádraží v Praze</w:t>
      </w:r>
    </w:p>
    <w:p w:rsidR="003D21F6" w:rsidRPr="00702234" w:rsidRDefault="003D21F6" w:rsidP="00492298">
      <w:pPr>
        <w:pStyle w:val="Mjtext"/>
        <w:numPr>
          <w:ilvl w:val="1"/>
          <w:numId w:val="3"/>
        </w:numPr>
      </w:pPr>
      <w:r w:rsidRPr="00702234">
        <w:t>Mohyla míru u Slavkova u Brna</w:t>
      </w:r>
    </w:p>
    <w:p w:rsidR="003D21F6" w:rsidRDefault="003D21F6" w:rsidP="00BB27B7">
      <w:pPr>
        <w:pStyle w:val="MjNadpis"/>
      </w:pPr>
      <w:bookmarkStart w:id="5" w:name="_Toc373332458"/>
      <w:r w:rsidRPr="00BB27B7">
        <w:t>Závěr</w:t>
      </w:r>
      <w:bookmarkEnd w:id="5"/>
    </w:p>
    <w:p w:rsidR="00D22892" w:rsidRPr="003D21F6" w:rsidRDefault="003D21F6" w:rsidP="003D21F6">
      <w:pPr>
        <w:pStyle w:val="Mjtext"/>
      </w:pPr>
      <w:r>
        <w:t>Velká část</w:t>
      </w:r>
      <w:r w:rsidRPr="00702234">
        <w:t xml:space="preserve"> reprezentativní</w:t>
      </w:r>
      <w:r>
        <w:t>ch a společenských budov</w:t>
      </w:r>
      <w:r w:rsidRPr="00702234">
        <w:t xml:space="preserve"> v</w:t>
      </w:r>
      <w:r>
        <w:t> řadě měst je postavena</w:t>
      </w:r>
      <w:r w:rsidRPr="00702234">
        <w:t xml:space="preserve"> v secesním slohu</w:t>
      </w:r>
      <w:r>
        <w:t>.</w:t>
      </w:r>
      <w:r w:rsidRPr="00702234">
        <w:t xml:space="preserve"> </w:t>
      </w:r>
      <w:r>
        <w:t xml:space="preserve">Tyto stavby </w:t>
      </w:r>
      <w:r w:rsidRPr="00702234">
        <w:t>jsou i po několika desetiletích dominantou měst a ukázkou precisního provedení s </w:t>
      </w:r>
      <w:r w:rsidRPr="00CE720A">
        <w:rPr>
          <w:rStyle w:val="mujzvyrazneneChar"/>
        </w:rPr>
        <w:t>důrazem na detail</w:t>
      </w:r>
      <w:r w:rsidRPr="00702234">
        <w:t xml:space="preserve">. Jejich výzdoba, použití materiálů a celkové sladění je nenahraditelné jiným slohem. </w:t>
      </w:r>
    </w:p>
    <w:sectPr w:rsidR="00D22892" w:rsidRPr="003D21F6" w:rsidSect="004D498A">
      <w:footerReference w:type="default" r:id="rId9"/>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BC3" w:rsidRDefault="007A4BC3" w:rsidP="00CA6778">
      <w:pPr>
        <w:spacing w:before="0" w:after="0"/>
      </w:pPr>
      <w:r>
        <w:separator/>
      </w:r>
    </w:p>
  </w:endnote>
  <w:endnote w:type="continuationSeparator" w:id="0">
    <w:p w:rsidR="007A4BC3" w:rsidRDefault="007A4BC3"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BC3" w:rsidRDefault="007A4BC3" w:rsidP="00CA6778">
      <w:pPr>
        <w:spacing w:before="0" w:after="0"/>
      </w:pPr>
      <w:r>
        <w:separator/>
      </w:r>
    </w:p>
  </w:footnote>
  <w:footnote w:type="continuationSeparator" w:id="0">
    <w:p w:rsidR="007A4BC3" w:rsidRDefault="007A4BC3"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8258D"/>
    <w:rsid w:val="00084AD2"/>
    <w:rsid w:val="000C5871"/>
    <w:rsid w:val="000C6179"/>
    <w:rsid w:val="000D4C97"/>
    <w:rsid w:val="00121752"/>
    <w:rsid w:val="00123DE8"/>
    <w:rsid w:val="00133CF3"/>
    <w:rsid w:val="00133D55"/>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C6345"/>
    <w:rsid w:val="003D1D48"/>
    <w:rsid w:val="003D21F6"/>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66A2"/>
    <w:rsid w:val="004B0AD8"/>
    <w:rsid w:val="004B6B24"/>
    <w:rsid w:val="004B775D"/>
    <w:rsid w:val="004D498A"/>
    <w:rsid w:val="004F6706"/>
    <w:rsid w:val="005462BB"/>
    <w:rsid w:val="00550D7F"/>
    <w:rsid w:val="00551C50"/>
    <w:rsid w:val="00565B91"/>
    <w:rsid w:val="00565C78"/>
    <w:rsid w:val="0059005D"/>
    <w:rsid w:val="00590449"/>
    <w:rsid w:val="0059394A"/>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41ACE"/>
    <w:rsid w:val="007571C9"/>
    <w:rsid w:val="00786A08"/>
    <w:rsid w:val="00796B9C"/>
    <w:rsid w:val="007A4BC3"/>
    <w:rsid w:val="007C6313"/>
    <w:rsid w:val="007C6C18"/>
    <w:rsid w:val="007D337C"/>
    <w:rsid w:val="007D522D"/>
    <w:rsid w:val="007F65AB"/>
    <w:rsid w:val="007F69DF"/>
    <w:rsid w:val="00810F07"/>
    <w:rsid w:val="00812152"/>
    <w:rsid w:val="008153F3"/>
    <w:rsid w:val="00831F73"/>
    <w:rsid w:val="0084497E"/>
    <w:rsid w:val="00897E41"/>
    <w:rsid w:val="008E27E5"/>
    <w:rsid w:val="00900863"/>
    <w:rsid w:val="00916D69"/>
    <w:rsid w:val="0094195A"/>
    <w:rsid w:val="00947E9C"/>
    <w:rsid w:val="009576DF"/>
    <w:rsid w:val="00973D30"/>
    <w:rsid w:val="00985EC7"/>
    <w:rsid w:val="00991E3D"/>
    <w:rsid w:val="009A63E2"/>
    <w:rsid w:val="009C0200"/>
    <w:rsid w:val="009C3118"/>
    <w:rsid w:val="009C77DA"/>
    <w:rsid w:val="00A06B49"/>
    <w:rsid w:val="00A070AD"/>
    <w:rsid w:val="00A25BAA"/>
    <w:rsid w:val="00A274CC"/>
    <w:rsid w:val="00A90FD0"/>
    <w:rsid w:val="00A92608"/>
    <w:rsid w:val="00A97FEF"/>
    <w:rsid w:val="00AA3C73"/>
    <w:rsid w:val="00B04675"/>
    <w:rsid w:val="00B060E7"/>
    <w:rsid w:val="00B107B8"/>
    <w:rsid w:val="00B14167"/>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ED7468"/>
    <w:rsid w:val="00F23263"/>
    <w:rsid w:val="00F40DED"/>
    <w:rsid w:val="00F47C60"/>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4577156-DC48-4180-BE0C-B3A4F0F0C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11</TotalTime>
  <Pages>4</Pages>
  <Words>472</Words>
  <Characters>2791</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8</cp:revision>
  <cp:lastPrinted>2013-11-14T20:38:00Z</cp:lastPrinted>
  <dcterms:created xsi:type="dcterms:W3CDTF">2014-01-15T21:45:00Z</dcterms:created>
  <dcterms:modified xsi:type="dcterms:W3CDTF">2014-01-24T15:48:00Z</dcterms:modified>
</cp:coreProperties>
</file>